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d93b" w14:paraId="887d93b" w:rsidRDefault="00AA778C" w:rsidP="00AA778C" w:rsidR="00AA778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778C" w:rsidP="00AA778C" w:rsidR="00AA778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A778C" w:rsidP="00AA778C" w:rsidR="00AA778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A778C" w:rsidP="00AA778C" w:rsidR="00AA778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A778C" w:rsidP="00AA778C" w:rsidR="00AA778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A778C" w:rsidP="00AA778C" w:rsidR="00AA778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A778C" w:rsidP="00AA778C" w:rsidR="00AA778C" w:rsidRPr="005D578C">
      <w:pPr>
        <w:jc w:val="center"/>
        <w:rPr>
          <w:rFonts w:cs="Times New Roman" w:eastAsia="Times New Roman"/>
          <w:szCs w:val="24"/>
        </w:rPr>
      </w:pPr>
    </w:p>
    <w:p w:rsidRDefault="00AA778C" w:rsidP="00AA778C" w:rsidR="00AA778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A778C" w:rsidP="00AA778C" w:rsidR="00AA778C" w:rsidRPr="005D578C">
      <w:pPr>
        <w:rPr>
          <w:rFonts w:cs="Times New Roman" w:eastAsia="Times New Roman"/>
          <w:szCs w:val="24"/>
        </w:rPr>
      </w:pPr>
    </w:p>
    <w:p w:rsidRDefault="00AA778C" w:rsidP="00AA778C" w:rsidR="00AA778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VALEO d. o. o. Pula, Štinjanska cesta 115, OIB 22870780518, MBS 040113197,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24. veljače 2016.</w:t>
      </w:r>
    </w:p>
    <w:p w:rsidRDefault="00AA778C" w:rsidP="00AA778C" w:rsidR="00AA778C" w:rsidRPr="005D578C">
      <w:pPr>
        <w:rPr>
          <w:rFonts w:cs="Times New Roman" w:eastAsia="Times New Roman"/>
          <w:szCs w:val="24"/>
        </w:rPr>
      </w:pPr>
    </w:p>
    <w:p w:rsidRDefault="00AA778C" w:rsidP="00AA778C" w:rsidR="00AA778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A778C" w:rsidP="00AA778C" w:rsidR="00AA778C" w:rsidRPr="005D578C">
      <w:pPr>
        <w:rPr>
          <w:rFonts w:cs="Times New Roman" w:eastAsia="Times New Roman"/>
          <w:szCs w:val="24"/>
        </w:rPr>
      </w:pPr>
    </w:p>
    <w:p w:rsidRDefault="00AA778C" w:rsidP="00AA778C" w:rsidR="00AA778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VALEO d. o. o. Pula, Štinjanska cesta 115, OIB 22870780518, MBS 040113197,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24.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3D7003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,00 sati.</w:t>
      </w:r>
    </w:p>
    <w:p w:rsidRDefault="00AA778C" w:rsidP="00AA778C" w:rsidR="00AA778C" w:rsidRPr="005D578C">
      <w:pPr>
        <w:rPr>
          <w:rFonts w:cs="Times New Roman" w:eastAsia="Times New Roman"/>
          <w:szCs w:val="24"/>
        </w:rPr>
      </w:pPr>
    </w:p>
    <w:p w:rsidRDefault="00AA778C" w:rsidP="00AA778C" w:rsidR="00AA778C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AA778C" w:rsidP="00AA778C" w:rsidR="00AA778C">
      <w:pPr>
        <w:ind w:firstLine="708"/>
        <w:rPr>
          <w:rFonts w:cs="Times New Roman" w:eastAsia="Times New Roman"/>
          <w:szCs w:val="20"/>
        </w:rPr>
      </w:pPr>
    </w:p>
    <w:p w:rsidRDefault="00AA778C" w:rsidP="00AA778C" w:rsidR="00AA7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VALEO d. o. o. Pula, Štinjanska cesta 115, OIB 22870780518, MBS 040113197.</w:t>
      </w:r>
    </w:p>
    <w:p w:rsidRDefault="00AA778C" w:rsidP="00AA778C" w:rsidR="00AA778C">
      <w:pPr>
        <w:rPr>
          <w:rFonts w:cs="Times New Roman" w:eastAsia="Times New Roman"/>
          <w:szCs w:val="24"/>
        </w:rPr>
      </w:pPr>
    </w:p>
    <w:p w:rsidRDefault="00AA778C" w:rsidP="00AA778C" w:rsidR="00AA7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VALEO d. o. o. Pula, Štinjanska cesta 115, OIB 22870780518, MBS 040113197.</w:t>
      </w:r>
    </w:p>
    <w:p w:rsidRDefault="00AA778C" w:rsidP="00AA778C" w:rsidR="00AA778C">
      <w:pPr>
        <w:rPr>
          <w:rFonts w:cs="Times New Roman" w:eastAsia="Times New Roman"/>
          <w:szCs w:val="24"/>
        </w:rPr>
      </w:pPr>
    </w:p>
    <w:p w:rsidRDefault="00AA778C" w:rsidP="00AA778C" w:rsidR="00AA778C" w:rsidRPr="005D578C">
      <w:pPr>
        <w:rPr>
          <w:rFonts w:cs="Times New Roman" w:eastAsia="Times New Roman"/>
          <w:szCs w:val="24"/>
        </w:rPr>
      </w:pPr>
    </w:p>
    <w:p w:rsidRDefault="00AA778C" w:rsidP="00AA778C" w:rsidR="00AA778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A778C" w:rsidP="00AA778C" w:rsidR="00AA778C">
      <w:pPr>
        <w:ind w:firstLine="708"/>
        <w:rPr>
          <w:rFonts w:cs="Times New Roman" w:eastAsia="Times New Roman"/>
          <w:szCs w:val="24"/>
        </w:rPr>
      </w:pPr>
    </w:p>
    <w:p w:rsidRDefault="00AA778C" w:rsidP="00AA778C" w:rsidR="00AA778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VALEO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St-573/2015-3 od 9. prosinca 2015. pokrenuo skraćeni stečajni postupak nad dužnikom, te je 17.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St-573/2015-4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A778C" w:rsidP="00AA778C" w:rsidR="00AA778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A778C" w:rsidP="00AA778C" w:rsidR="00AA778C" w:rsidRPr="005D578C">
      <w:pPr>
        <w:rPr>
          <w:rFonts w:cs="Times New Roman" w:eastAsia="Times New Roman"/>
          <w:szCs w:val="24"/>
        </w:rPr>
      </w:pPr>
    </w:p>
    <w:p w:rsidRDefault="00AA778C" w:rsidP="00AA778C" w:rsidR="00AA778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24.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A778C" w:rsidP="00AA778C" w:rsidR="00AA778C" w:rsidRPr="005D578C">
      <w:pPr>
        <w:jc w:val="center"/>
        <w:rPr>
          <w:rFonts w:cs="Times New Roman" w:eastAsia="Times New Roman"/>
          <w:szCs w:val="24"/>
        </w:rPr>
      </w:pPr>
    </w:p>
    <w:p w:rsidRDefault="00AA778C" w:rsidP="00AA778C" w:rsidR="00AA778C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AA778C" w:rsidP="00AA778C" w:rsidR="00AA778C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F24B7B">
        <w:rPr>
          <w:rFonts w:cs="Times New Roman" w:eastAsia="Times New Roman"/>
          <w:szCs w:val="24"/>
        </w:rPr>
        <w:t xml:space="preserve">, v. r. </w:t>
      </w:r>
    </w:p>
    <w:p w:rsidRDefault="00AA778C" w:rsidP="00AA778C" w:rsidR="00AA778C">
      <w:pPr>
        <w:jc w:val="left"/>
        <w:rPr>
          <w:rFonts w:cs="Times New Roman" w:eastAsia="Times New Roman"/>
          <w:szCs w:val="24"/>
        </w:rPr>
      </w:pPr>
    </w:p>
    <w:p w:rsidRDefault="00AA778C" w:rsidP="00AA778C" w:rsidR="00AA778C" w:rsidRPr="005D578C">
      <w:pPr>
        <w:jc w:val="left"/>
        <w:rPr>
          <w:rFonts w:cs="Times New Roman" w:eastAsia="Times New Roman"/>
          <w:szCs w:val="24"/>
        </w:rPr>
      </w:pPr>
    </w:p>
    <w:p w:rsidRDefault="00AA778C" w:rsidP="00AA778C" w:rsidR="00AA778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A778C" w:rsidP="00AA778C" w:rsidR="00AA778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AA778C" w:rsidP="00AA778C" w:rsidR="00AA77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A778C" w:rsidP="00AA778C" w:rsidR="00AA778C">
      <w:pPr>
        <w:rPr>
          <w:rFonts w:cs="Times New Roman" w:eastAsia="Times New Roman"/>
          <w:szCs w:val="24"/>
        </w:rPr>
      </w:pPr>
    </w:p>
    <w:p w:rsidRDefault="00AA778C" w:rsidP="00AA778C" w:rsidR="00AA778C" w:rsidRPr="005D578C">
      <w:pPr>
        <w:rPr>
          <w:rFonts w:cs="Times New Roman" w:eastAsia="Times New Roman"/>
          <w:szCs w:val="24"/>
        </w:rPr>
      </w:pPr>
    </w:p>
    <w:p w:rsidRDefault="00AA778C" w:rsidP="00AA778C" w:rsidR="00AA778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A778C" w:rsidP="00AA778C" w:rsidR="00AA77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A778C" w:rsidP="00AA778C" w:rsidR="00AA77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VALEO d. o. o. Pula, Štinjanska cesta 115, </w:t>
      </w:r>
    </w:p>
    <w:p w:rsidRDefault="00AA778C" w:rsidP="00AA778C" w:rsidR="00AA77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>
        <w:rPr>
          <w:rFonts w:cs="Times New Roman" w:eastAsia="Times New Roman"/>
          <w:szCs w:val="20"/>
        </w:rPr>
        <w:t xml:space="preserve"> Marsel Dugandžić, Pula, Štinjanska cesta 115, </w:t>
      </w:r>
    </w:p>
    <w:p w:rsidRDefault="00AA778C" w:rsidP="00AA778C" w:rsidR="00AA778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AA778C" w:rsidP="00AA778C" w:rsidR="00AA77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A778C" w:rsidP="00AA778C" w:rsidR="00AA778C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AA778C" w:rsidP="00AA778C" w:rsidR="00AA77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A778C" w:rsidP="00AA778C" w:rsidR="00AA77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A778C" w:rsidP="00AA778C" w:rsidR="00AA77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A778C" w:rsidP="00AA778C" w:rsidR="00AA778C"/>
    <w:p w:rsidRDefault="00AA778C" w:rsidP="00AA778C" w:rsidR="00AA778C"/>
    <w:p w:rsidRDefault="00AA778C" w:rsidP="00AA778C" w:rsidR="00AA778C"/>
    <w:p w:rsidRDefault="00AA778C" w:rsidP="00AA778C" w:rsidR="00AA778C"/>
    <w:p w:rsidRDefault="00EA3D71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778C" w:rsidP="00AA778C" w:rsidR="00AA778C">
      <w:r>
        <w:separator/>
      </w:r>
    </w:p>
  </w:endnote>
  <w:endnote w:id="0" w:type="continuationSeparator">
    <w:p w:rsidRDefault="00AA778C" w:rsidP="00AA778C" w:rsidR="00AA7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778C" w:rsidP="00AA778C" w:rsidR="00AA778C">
      <w:r>
        <w:separator/>
      </w:r>
    </w:p>
  </w:footnote>
  <w:footnote w:id="0" w:type="continuationSeparator">
    <w:p w:rsidRDefault="00AA778C" w:rsidP="00AA778C" w:rsidR="00AA77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78C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A3D7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St-573/2015-5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78C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St-573/2015-5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628A"/>
    <w:rsid w:val="003D7003"/>
    <w:rsid w:val="0070628A"/>
    <w:rsid w:val="007459C6"/>
    <w:rsid w:val="0075528E"/>
    <w:rsid w:val="0079403F"/>
    <w:rsid w:val="00AA778C"/>
    <w:rsid w:val="00EA3D71"/>
    <w:rsid w:val="00F2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778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A778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A778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77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778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77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778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3D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D7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A3D7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A3D7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A3D7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778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A778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A778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77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778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77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778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3D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D7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A3D7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A3D7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A3D7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St-573/2015</izvorni_sadrzaj>
    <derivirana_varijabla naziv="DomainObject.Predmet.OznakaBroj_1">St-573/2015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VALEO d.o.o. Pula</izvorni_sadrzaj>
    <derivirana_varijabla naziv="DomainObject.Predmet.ProtustrankaFormated_1">  VALEO d.o.o. Pula</derivirana_varijabla>
  </DomainObject.Predmet.ProtustrankaFormated>
  <DomainObject.Predmet.ProtustrankaFormatedOIB>
    <izvorni_sadrzaj>  VALEO d.o.o. Pula, OIB 22870780518</izvorni_sadrzaj>
    <derivirana_varijabla naziv="DomainObject.Predmet.ProtustrankaFormatedOIB_1">  VALEO d.o.o. Pula, OIB 22870780518</derivirana_varijabla>
  </DomainObject.Predmet.ProtustrankaFormatedOIB>
  <DomainObject.Predmet.ProtustrankaFormatedWithAdress>
    <izvorni_sadrzaj> VALEO d.o.o. Pula, Štinjanska cesta 115, 52100 Pula</izvorni_sadrzaj>
    <derivirana_varijabla naziv="DomainObject.Predmet.ProtustrankaFormatedWithAdress_1"> VALEO d.o.o. Pula, Štinjanska cesta 115, 52100 Pula</derivirana_varijabla>
  </DomainObject.Predmet.ProtustrankaFormatedWithAdress>
  <DomainObject.Predmet.ProtustrankaFormatedWithAdressOIB>
    <izvorni_sadrzaj> VALEO d.o.o. Pula, OIB 22870780518, Štinjanska cesta 115, 52100 Pula</izvorni_sadrzaj>
    <derivirana_varijabla naziv="DomainObject.Predmet.ProtustrankaFormatedWithAdressOIB_1"> VALEO d.o.o. Pula, OIB 22870780518, Štinjanska cesta 115, 52100 Pula</derivirana_varijabla>
  </DomainObject.Predmet.ProtustrankaFormatedWithAdressOIB>
  <DomainObject.Predmet.ProtustrankaWithAdress>
    <izvorni_sadrzaj>VALEO d.o.o. Pula Štinjanska cesta 115, 52100 Pula</izvorni_sadrzaj>
    <derivirana_varijabla naziv="DomainObject.Predmet.ProtustrankaWithAdress_1">VALEO d.o.o. Pula Štinjanska cesta 115, 52100 Pula</derivirana_varijabla>
  </DomainObject.Predmet.ProtustrankaWithAdress>
  <DomainObject.Predmet.ProtustrankaWithAdressOIB>
    <izvorni_sadrzaj>VALEO d.o.o. Pula, OIB 22870780518, Štinjanska cesta 115, 52100 Pula</izvorni_sadrzaj>
    <derivirana_varijabla naziv="DomainObject.Predmet.ProtustrankaWithAdressOIB_1">VALEO d.o.o. Pula, OIB 22870780518, Štinjanska cesta 115, 52100 Pula</derivirana_varijabla>
  </DomainObject.Predmet.ProtustrankaWithAdressOIB>
  <DomainObject.Predmet.ProtustrankaNazivFormated>
    <izvorni_sadrzaj>VALEO d.o.o. Pula</izvorni_sadrzaj>
    <derivirana_varijabla naziv="DomainObject.Predmet.ProtustrankaNazivFormated_1">VALEO d.o.o. Pula</derivirana_varijabla>
  </DomainObject.Predmet.ProtustrankaNazivFormated>
  <DomainObject.Predmet.ProtustrankaNazivFormatedOIB>
    <izvorni_sadrzaj>VALEO d.o.o. Pula, OIB 22870780518</izvorni_sadrzaj>
    <derivirana_varijabla naziv="DomainObject.Predmet.ProtustrankaNazivFormatedOIB_1">VALEO d.o.o. Pula, OIB 22870780518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26054.66</izvorni_sadrzaj>
    <derivirana_varijabla naziv="DomainObject.Predmet.TrenutnaVrijednost_1">26054.66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VALEO d.o.o. Pula</item>
    </izvorni_sadrzaj>
    <derivirana_varijabla naziv="DomainObject.Predmet.ProtuStrankaListFormated_1">
      <item>VALEO d.o.o. Pula</item>
    </derivirana_varijabla>
  </DomainObject.Predmet.ProtuStrankaListFormated>
  <DomainObject.Predmet.ProtuStrankaListFormatedOIB>
    <izvorni_sadrzaj>
      <item>VALEO d.o.o. Pula, OIB 22870780518</item>
    </izvorni_sadrzaj>
    <derivirana_varijabla naziv="DomainObject.Predmet.ProtuStrankaListFormatedOIB_1">
      <item>VALEO d.o.o. Pula, OIB 22870780518</item>
    </derivirana_varijabla>
  </DomainObject.Predmet.ProtuStrankaListFormatedOIB>
  <DomainObject.Predmet.ProtuStrankaListFormatedWithAdress>
    <izvorni_sadrzaj>
      <item>VALEO d.o.o. Pula, Štinjanska cesta 115, 52100 Pula</item>
    </izvorni_sadrzaj>
    <derivirana_varijabla naziv="DomainObject.Predmet.ProtuStrankaListFormatedWithAdress_1">
      <item>VALEO d.o.o. Pula, Štinjanska cesta 115, 52100 Pula</item>
    </derivirana_varijabla>
  </DomainObject.Predmet.ProtuStrankaListFormatedWithAdress>
  <DomainObject.Predmet.ProtuStrankaListFormatedWithAdressOIB>
    <izvorni_sadrzaj>
      <item>VALEO d.o.o. Pula, OIB 22870780518, Štinjanska cesta 115, 52100 Pula</item>
    </izvorni_sadrzaj>
    <derivirana_varijabla naziv="DomainObject.Predmet.ProtuStrankaListFormatedWithAdressOIB_1">
      <item>VALEO d.o.o. Pula, OIB 22870780518, Štinjanska cesta 115, 52100 Pula</item>
    </derivirana_varijabla>
  </DomainObject.Predmet.ProtuStrankaListFormatedWithAdressOIB>
  <DomainObject.Predmet.ProtuStrankaListNazivFormated>
    <izvorni_sadrzaj>
      <item>VALEO d.o.o. Pula</item>
    </izvorni_sadrzaj>
    <derivirana_varijabla naziv="DomainObject.Predmet.ProtuStrankaListNazivFormated_1">
      <item>VALEO d.o.o. Pula</item>
    </derivirana_varijabla>
  </DomainObject.Predmet.ProtuStrankaListNazivFormated>
  <DomainObject.Predmet.ProtuStrankaListNazivFormatedOIB>
    <izvorni_sadrzaj>
      <item>VALEO d.o.o. Pula, OIB 22870780518</item>
    </izvorni_sadrzaj>
    <derivirana_varijabla naziv="DomainObject.Predmet.ProtuStrankaListNazivFormatedOIB_1">
      <item>VALEO d.o.o. Pula, OIB 22870780518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VALEO d.o.o. Pula</izvorni_sadrzaj>
    <derivirana_varijabla naziv="DomainObject.Predmet.ProtustrankaIDrugi_1">VALEO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VALEO d.o.o. Pula, OIB 22870780518, Štinjanska cesta 115, 52100 Pula</izvorni_sadrzaj>
    <derivirana_varijabla naziv="DomainObject.Predmet.ProtustrankaIDrugiAdressOIB_1">VALEO d.o.o. Pula, OIB 22870780518, Štinjanska cesta 115,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VALEO d.o.o. Pula</item>
    </izvorni_sadrzaj>
    <derivirana_varijabla naziv="DomainObject.Predmet.SudioniciListNaziv_1">
      <item>FINANCIJSKA AGENCIJA, RC RIJEKA, PODRUŽNICA PULA, PULA</item>
      <item>VALEO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VALEO d.o.o. Pula, OIB 22870780518, Štinjanska cesta 115,52100 Pula</item>
    </izvorni_sadrzaj>
    <derivirana_varijabla naziv="DomainObject.Predmet.SudioniciListAdressOIB_1">
      <item>FINANCIJSKA AGENCIJA, RC RIJEKA, PODRUŽNICA PULA, PULA, OIB 85821130368, Giardini 5,52100 Pula</item>
      <item>VALEO d.o.o. Pula, OIB 22870780518, Štinjanska cesta 115,52100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22870780518</item>
    </izvorni_sadrzaj>
    <derivirana_varijabla naziv="DomainObject.Predmet.SudioniciListNazivOIB_1">
      <item>, OIB 85821130368</item>
      <item>, OIB 22870780518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3162</properties:Characters>
  <properties:Lines>81</properties:Lines>
  <properties:Paragraphs>30</properties:Paragraphs>
  <properties:TotalTime>7</properties:TotalTime>
  <properties:ScaleCrop>false</properties:ScaleCrop>
  <properties:LinksUpToDate>false</properties:LinksUpToDate>
  <properties:CharactersWithSpaces>3778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2016-02-23T06:49:00Z</dcterms:created>
  <dc:creator>Mihaela Kaligari</dc:creator>
  <dc:description/>
  <cp:keywords/>
  <cp:lastModifiedBy>Mihaela Kaligari</cp:lastModifiedBy>
  <cp:lastPrinted>2016-02-23T13:30:00Z</cp:lastPrinted>
  <dcterms:modified xmlns:xsi="http://www.w3.org/2001/XMLSchema-instance" xsi:type="dcterms:W3CDTF">2016-02-24T09:32:00Z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