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183b" w14:paraId="6d5183b" w:rsidRDefault="0017782B" w:rsidP="0017782B" w:rsidR="0017782B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82B" w:rsidP="0017782B" w:rsidR="0017782B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17782B" w:rsidP="0017782B" w:rsidR="0017782B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17782B" w:rsidP="000B35B7" w:rsidR="0017782B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0B35B7" w:rsidP="0017782B" w:rsidR="0017782B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</w:t>
      </w:r>
      <w:r w:rsidR="0017782B">
        <w:rPr>
          <w:rFonts w:eastAsia="Calibri"/>
        </w:rPr>
        <w:t xml:space="preserve">            Poslovni broj: 7 St-81/2018-4</w:t>
      </w:r>
    </w:p>
    <w:p w:rsidRDefault="000B35B7" w:rsidP="000B35B7" w:rsidR="0017782B">
      <w:pPr>
        <w:pStyle w:val="Zaglavlje"/>
        <w:jc w:val="center"/>
      </w:pPr>
      <w:r>
        <w:rPr>
          <w:rFonts w:eastAsia="Calibri"/>
        </w:rPr>
        <w:t>Z</w:t>
      </w:r>
      <w:r w:rsidR="0017782B">
        <w:t xml:space="preserve"> A K LJ U Č</w:t>
      </w:r>
      <w:r>
        <w:t xml:space="preserve"> </w:t>
      </w:r>
      <w:r w:rsidR="0017782B">
        <w:t>A K</w:t>
      </w:r>
    </w:p>
    <w:p w:rsidRDefault="0017782B" w:rsidP="0017782B" w:rsidR="0017782B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NENČI j.d.o.o. </w:t>
      </w:r>
      <w:proofErr w:type="spellStart"/>
      <w:r>
        <w:t>Cirkovljan</w:t>
      </w:r>
      <w:proofErr w:type="spellEnd"/>
      <w:r>
        <w:t xml:space="preserve"> (Grad Prelog), Trg svetog Lovre </w:t>
      </w:r>
      <w:proofErr w:type="spellStart"/>
      <w:r>
        <w:t>bb</w:t>
      </w:r>
      <w:proofErr w:type="spellEnd"/>
      <w:r>
        <w:t xml:space="preserve">, OIB: 45024744606, 26. rujna 2018.,               </w:t>
      </w:r>
    </w:p>
    <w:p w:rsidRDefault="0017782B" w:rsidP="0017782B" w:rsidR="0017782B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17782B" w:rsidP="0017782B" w:rsidR="0017782B">
      <w:pPr>
        <w:spacing w:lineRule="auto" w:line="240" w:after="0"/>
        <w:jc w:val="center"/>
      </w:pPr>
    </w:p>
    <w:p w:rsidRDefault="0017782B" w:rsidP="0017782B" w:rsidR="0017782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Nedjeljki Prica iz Varaždina, OIB: 72368587788,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17782B" w:rsidP="0017782B" w:rsidR="0017782B">
      <w:pPr>
        <w:spacing w:lineRule="auto" w:line="240" w:after="0"/>
        <w:jc w:val="both"/>
      </w:pPr>
    </w:p>
    <w:p w:rsidRDefault="0017782B" w:rsidP="0017782B" w:rsidR="0017782B">
      <w:pPr>
        <w:spacing w:lineRule="auto" w:line="240" w:after="0"/>
        <w:jc w:val="both"/>
      </w:pPr>
      <w:r>
        <w:t>1. nekretnina i pokretnina dužnika</w:t>
      </w:r>
    </w:p>
    <w:p w:rsidRDefault="0017782B" w:rsidP="0017782B" w:rsidR="0017782B">
      <w:pPr>
        <w:spacing w:lineRule="auto" w:line="240" w:after="0"/>
        <w:jc w:val="both"/>
      </w:pPr>
      <w:r>
        <w:t>2. imovinskih prava dužnika na tuđim stvarima</w:t>
      </w:r>
    </w:p>
    <w:p w:rsidRDefault="0017782B" w:rsidP="0017782B" w:rsidR="0017782B">
      <w:pPr>
        <w:spacing w:lineRule="auto" w:line="240" w:after="0"/>
        <w:jc w:val="both"/>
      </w:pPr>
      <w:r>
        <w:t>3. novčanih i nenovčanih tražbina dužnika</w:t>
      </w:r>
    </w:p>
    <w:p w:rsidRDefault="0017782B" w:rsidP="0017782B" w:rsidR="0017782B">
      <w:pPr>
        <w:spacing w:lineRule="auto" w:line="240" w:after="0"/>
        <w:jc w:val="both"/>
      </w:pPr>
      <w:r>
        <w:t>4. drugih prava koja čine imovinu dužnika</w:t>
      </w:r>
    </w:p>
    <w:p w:rsidRDefault="0017782B" w:rsidP="0017782B" w:rsidR="0017782B">
      <w:pPr>
        <w:spacing w:lineRule="auto" w:line="240" w:after="0"/>
        <w:jc w:val="both"/>
      </w:pPr>
      <w:r>
        <w:t>5. novčanih sredstava na računima</w:t>
      </w:r>
    </w:p>
    <w:p w:rsidRDefault="0017782B" w:rsidP="0017782B" w:rsidR="0017782B">
      <w:pPr>
        <w:spacing w:lineRule="auto" w:line="240" w:after="0"/>
        <w:jc w:val="both"/>
      </w:pPr>
      <w:r>
        <w:t>6. druge imovine dužnika</w:t>
      </w:r>
    </w:p>
    <w:p w:rsidRDefault="0017782B" w:rsidP="0017782B" w:rsidR="0017782B">
      <w:pPr>
        <w:spacing w:lineRule="auto" w:line="240" w:after="0"/>
        <w:jc w:val="both"/>
      </w:pPr>
      <w:r>
        <w:t>7. obveza dužnika unesenih u njegove poslovne knjige</w:t>
      </w:r>
    </w:p>
    <w:p w:rsidRDefault="0017782B" w:rsidP="0017782B" w:rsidR="0017782B">
      <w:pPr>
        <w:spacing w:lineRule="auto" w:line="240" w:after="0"/>
        <w:jc w:val="both"/>
      </w:pPr>
      <w:r>
        <w:t>8. drugih novčanih i nenovčanih obveza dužnika</w:t>
      </w:r>
    </w:p>
    <w:p w:rsidRDefault="0017782B" w:rsidP="0017782B" w:rsidR="0017782B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17782B" w:rsidP="0017782B" w:rsidR="0017782B">
      <w:pPr>
        <w:spacing w:lineRule="auto" w:line="240" w:after="0"/>
        <w:jc w:val="both"/>
      </w:pPr>
      <w:r>
        <w:t>10. izlučnih prava</w:t>
      </w:r>
    </w:p>
    <w:p w:rsidRDefault="0017782B" w:rsidP="0017782B" w:rsidR="0017782B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17782B" w:rsidP="0017782B" w:rsidR="0017782B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17782B" w:rsidP="0017782B" w:rsidR="0017782B">
      <w:pPr>
        <w:pStyle w:val="Odlomakpopisa"/>
        <w:spacing w:lineRule="auto" w:line="240" w:after="0"/>
      </w:pPr>
    </w:p>
    <w:p w:rsidRDefault="0017782B" w:rsidP="0017782B" w:rsidR="0017782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7782B" w:rsidP="0017782B" w:rsidR="0017782B">
      <w:pPr>
        <w:spacing w:lineRule="auto" w:line="240" w:after="0"/>
        <w:jc w:val="both"/>
      </w:pPr>
    </w:p>
    <w:p w:rsidRDefault="0017782B" w:rsidP="0017782B" w:rsidR="0017782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17782B" w:rsidP="0017782B" w:rsidR="0017782B">
      <w:pPr>
        <w:pStyle w:val="Odlomakpopisa"/>
        <w:spacing w:lineRule="auto" w:line="240" w:after="0"/>
      </w:pPr>
    </w:p>
    <w:p w:rsidRDefault="0017782B" w:rsidP="0017782B" w:rsidR="001778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7782B" w:rsidP="0017782B" w:rsidR="0017782B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7782B" w:rsidP="0017782B" w:rsidR="001778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7782B" w:rsidP="0017782B" w:rsidR="0017782B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</w:t>
      </w:r>
      <w:r>
        <w:rPr>
          <w:rFonts w:eastAsia="Calibri"/>
        </w:rPr>
        <w:t>na dan 26. veljače 2018.</w:t>
      </w:r>
      <w:r>
        <w:t xml:space="preserve"> u Očevidniku redoslijeda osnova za plaćanje ima evidentirane neizvršene osnove za plaćanje u ukupnom iznosu od 67.175,54 kn, te da dužnik ima pet zaposlenih.</w:t>
      </w: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7782B" w:rsidP="0017782B" w:rsidR="0017782B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26. rujna 2018.</w:t>
      </w: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7782B" w:rsidP="0017782B" w:rsidR="001778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17782B" w:rsidP="0017782B" w:rsidR="0017782B">
      <w:pPr>
        <w:spacing w:lineRule="auto" w:line="240" w:after="0"/>
        <w:jc w:val="both"/>
      </w:pPr>
      <w:r>
        <w:t>Uputa o pravnom lijeku:</w:t>
      </w:r>
    </w:p>
    <w:p w:rsidRDefault="0017782B" w:rsidP="0017782B" w:rsidR="0017782B">
      <w:pPr>
        <w:spacing w:lineRule="auto" w:line="240" w:after="0"/>
        <w:jc w:val="both"/>
      </w:pPr>
      <w:r>
        <w:t>Protiv ovoga zaključka žalba nije dopuštena (čl. 19. st. 7. SZ-a).</w:t>
      </w:r>
    </w:p>
    <w:p w:rsidRDefault="0017782B" w:rsidP="0017782B" w:rsidR="0017782B">
      <w:pPr>
        <w:spacing w:lineRule="auto" w:line="240" w:after="0"/>
        <w:jc w:val="both"/>
      </w:pPr>
    </w:p>
    <w:p w:rsidRDefault="0017782B" w:rsidP="0017782B" w:rsidR="0017782B">
      <w:pPr>
        <w:spacing w:lineRule="auto" w:line="240" w:after="0"/>
        <w:jc w:val="both"/>
      </w:pPr>
    </w:p>
    <w:p w:rsidRDefault="0017782B" w:rsidP="0017782B" w:rsidR="0017782B">
      <w:pPr>
        <w:spacing w:lineRule="auto" w:line="240" w:after="0"/>
        <w:jc w:val="both"/>
      </w:pPr>
      <w:r>
        <w:t>DNA:</w:t>
      </w:r>
    </w:p>
    <w:p w:rsidRDefault="0017782B" w:rsidP="0017782B" w:rsidR="0017782B">
      <w:pPr>
        <w:spacing w:lineRule="auto" w:line="240" w:after="0"/>
        <w:jc w:val="both"/>
      </w:pPr>
      <w:r>
        <w:t xml:space="preserve">1. direktor dužnika- Nedjeljka Prica, Varaždin, </w:t>
      </w:r>
      <w:proofErr w:type="spellStart"/>
      <w:r>
        <w:t>Jalkovečka</w:t>
      </w:r>
      <w:proofErr w:type="spellEnd"/>
      <w:r>
        <w:t xml:space="preserve"> 98f.</w:t>
      </w:r>
    </w:p>
    <w:p w:rsidRDefault="0017782B" w:rsidP="0017782B" w:rsidR="0017782B">
      <w:pPr>
        <w:spacing w:lineRule="auto" w:line="240" w:after="0"/>
        <w:jc w:val="both"/>
      </w:pPr>
      <w:r>
        <w:t>2. e-Oglasna ploča suda.</w:t>
      </w:r>
    </w:p>
    <w:sectPr w:rsidSect="0032366B" w:rsidR="0017782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5B7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82B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7782B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7782B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9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St-81/2018-4</izvorni_sadrzaj>
    <derivirana_varijabla naziv="DomainObject.Oznaka_1">St-81/2018-4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NENČI jednostavno društvo s ograničenom odgovornošću za ugostiteljstvo zastupanog po punomoćniku Nedeljka Prica</izvorni_sadrzaj>
    <derivirana_varijabla naziv="DomainObject.Predmet.ProtustrankaFormated_1">  NENČI jednostavno društvo s ograničenom odgovornošću za ugostiteljstvo zastupanog po punomoćniku Nedeljka Prica</derivirana_varijabla>
  </DomainObject.Predmet.ProtustrankaFormated>
  <DomainObject.Predmet.ProtustrankaFormatedOIB>
    <izvorni_sadrzaj>  NENČI jednostavno društvo s ograničenom odgovornošću za ugostiteljstvo, OIB 45024744606 zastupanog po punomoćniku Nedeljka Prica</izvorni_sadrzaj>
    <derivirana_varijabla naziv="DomainObject.Predmet.ProtustrankaFormatedOIB_1">  NENČI jednostavno društvo s ograničenom odgovornošću za ugostiteljstvo, OIB 45024744606 zastupanog po punomoćniku Nedeljka Prica</derivirana_varijabla>
  </DomainObject.Predmet.ProtustrankaFormatedOIB>
  <DomainObject.Predmet.ProtustrankaFormatedWithAdress>
    <izvorni_sadrzaj> NENČI jednostavno društvo s ograničenom odgovornošću za ugostiteljstvo, Trg svetog Lovre bb, 40323 Cirkovljan zastupanog po punomoćniku Nedeljka Prica</izvorni_sadrzaj>
    <derivirana_varijabla naziv="DomainObject.Predmet.ProtustrankaFormatedWithAdress_1"> NENČI jednostavno društvo s ograničenom odgovornošću za ugostiteljstvo, Trg svetog Lovre bb, 40323 Cirkovljan zastupanog po punomoćniku Nedeljka Prica</derivirana_varijabla>
  </DomainObject.Predmet.ProtustrankaFormatedWithAdress>
  <DomainObject.Predmet.ProtustrankaFormatedWithAdressOIB>
    <izvorni_sadrzaj> NENČI jednostavno društvo s ograničenom odgovornošću za ugostiteljstvo, OIB 45024744606, Trg svetog Lovre bb, 40323 Cirkovljan zastupanog po punomoćniku Nedeljka Prica</izvorni_sadrzaj>
    <derivirana_varijabla naziv="DomainObject.Predmet.ProtustrankaFormatedWithAdressOIB_1"> NENČI jednostavno društvo s ograničenom odgovornošću za ugostiteljstvo, OIB 45024744606, Trg svetog Lovre bb, 40323 Cirkovljan zastupanog po punomoćniku Nedeljka Prica</derivirana_varijabla>
  </DomainObject.Predmet.ProtustrankaFormatedWithAdressOIB>
  <DomainObject.Predmet.ProtustrankaWithAdress>
    <izvorni_sadrzaj>NENČI jednostavno društvo s ograničenom odgovornošću za ugostiteljstvo Trg svetog Lovre bb, 40323 Cirkovljan</izvorni_sadrzaj>
    <derivirana_varijabla naziv="DomainObject.Predmet.ProtustrankaWithAdress_1">NENČI jednostavno društvo s ograničenom odgovornošću za ugostiteljstvo Trg svetog Lovre bb, 40323 Cirkovljan</derivirana_varijabla>
  </DomainObject.Predmet.ProtustrankaWithAdress>
  <DomainObject.Predmet.ProtustrankaWithAdressOIB>
    <izvorni_sadrzaj>NENČI jednostavno društvo s ograničenom odgovornošću za ugostiteljstvo, OIB 45024744606, Trg svetog Lovre bb, 40323 Cirkovljan</izvorni_sadrzaj>
    <derivirana_varijabla naziv="DomainObject.Predmet.ProtustrankaWithAdressOIB_1">NENČI jednostavno društvo s ograničenom odgovornošću za ugostiteljstvo, OIB 45024744606, Trg svetog Lovre bb, 40323 Cirkovljan</derivirana_varijabla>
  </DomainObject.Predmet.ProtustrankaWithAdressOIB>
  <DomainObject.Predmet.ProtustrankaNazivFormated>
    <izvorni_sadrzaj>NENČI jednostavno društvo s ograničenom odgovornošću za ugostiteljstvo</izvorni_sadrzaj>
    <derivirana_varijabla naziv="DomainObject.Predmet.ProtustrankaNazivFormated_1">NENČI jednostavno društvo s ograničenom odgovornošću za ugostiteljstvo</derivirana_varijabla>
  </DomainObject.Predmet.ProtustrankaNazivFormated>
  <DomainObject.Predmet.ProtustrankaNazivFormatedOIB>
    <izvorni_sadrzaj>NENČI jednostavno društvo s ograničenom odgovornošću za ugostiteljstvo, OIB 45024744606</izvorni_sadrzaj>
    <derivirana_varijabla naziv="DomainObject.Predmet.ProtustrankaNazivFormatedOIB_1">NENČI jednostavno društvo s ograničenom odgovornošću za ugostiteljstvo, OIB 45024744606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67175.54</izvorni_sadrzaj>
    <derivirana_varijabla naziv="DomainObject.Predmet.TrenutnaVrijednost_1">67175.54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NENČI jednostavno društvo s ograničenom odgovornošću za ugostiteljstvo zastupanog po punomoćniku Nedeljka Prica</item>
    </izvorni_sadrzaj>
    <derivirana_varijabla naziv="DomainObject.Predmet.ProtuStrankaListFormated_1">
      <item>NENČI jednostavno društvo s ograničenom odgovornošću za ugostiteljstvo zastupanog po punomoćniku Nedeljka Prica</item>
    </derivirana_varijabla>
  </DomainObject.Predmet.ProtuStrankaListFormated>
  <DomainObject.Predmet.ProtuStrankaListFormatedOIB>
    <izvorni_sadrzaj>
      <item>NENČI jednostavno društvo s ograničenom odgovornošću za ugostiteljstvo, OIB 45024744606 zastupanog po punomoćniku Nedeljka Prica</item>
    </izvorni_sadrzaj>
    <derivirana_varijabla naziv="DomainObject.Predmet.ProtuStrankaListFormatedOIB_1">
      <item>NENČI jednostavno društvo s ograničenom odgovornošću za ugostiteljstvo, OIB 45024744606 zastupanog po punomoćniku Nedeljka Prica</item>
    </derivirana_varijabla>
  </DomainObject.Predmet.ProtuStrankaListFormatedOIB>
  <DomainObject.Predmet.ProtuStrankaListFormatedWithAdress>
    <izvorni_sadrzaj>
      <item>NENČI jednostavno društvo s ograničenom odgovornošću za ugostiteljstvo, Trg svetog Lovre bb, 40323 Cirkovljan zastupanog po punomoćniku Nedeljka Prica</item>
    </izvorni_sadrzaj>
    <derivirana_varijabla naziv="DomainObject.Predmet.ProtuStrankaListFormatedWithAdress_1">
      <item>NENČI jednostavno društvo s ograničenom odgovornošću za ugostiteljstvo, Trg svetog Lovre bb, 40323 Cirkovljan zastupanog po punomoćniku Nedeljka Prica</item>
    </derivirana_varijabla>
  </DomainObject.Predmet.ProtuStrankaListFormatedWithAdress>
  <DomainObject.Predmet.ProtuStrankaListFormatedWithAdressOIB>
    <izvorni_sadrzaj>
      <item>NENČI jednostavno društvo s ograničenom odgovornošću za ugostiteljstvo, OIB 45024744606, Trg svetog Lovre bb, 40323 Cirkovljan zastupanog po punomoćniku Nedeljka Prica</item>
    </izvorni_sadrzaj>
    <derivirana_varijabla naziv="DomainObject.Predmet.ProtuStrankaListFormatedWithAdressOIB_1">
      <item>NENČI jednostavno društvo s ograničenom odgovornošću za ugostiteljstvo, OIB 45024744606, Trg svetog Lovre bb, 40323 Cirkovljan zastupanog po punomoćniku Nedeljka Prica</item>
    </derivirana_varijabla>
  </DomainObject.Predmet.ProtuStrankaListFormatedWithAdressOIB>
  <DomainObject.Predmet.ProtuStrankaListNazivFormated>
    <izvorni_sadrzaj>
      <item>NENČI jednostavno društvo s ograničenom odgovornošću za ugostiteljstvo</item>
    </izvorni_sadrzaj>
    <derivirana_varijabla naziv="DomainObject.Predmet.ProtuStrankaListNazivFormated_1">
      <item>NENČI jednostavno društvo s ograničenom odgovornošću za ugostiteljstvo</item>
    </derivirana_varijabla>
  </DomainObject.Predmet.ProtuStrankaListNazivFormated>
  <DomainObject.Predmet.ProtuStrankaListNazivFormatedOIB>
    <izvorni_sadrzaj>
      <item>NENČI jednostavno društvo s ograničenom odgovornošću za ugostiteljstvo, OIB 45024744606</item>
    </izvorni_sadrzaj>
    <derivirana_varijabla naziv="DomainObject.Predmet.ProtuStrankaListNazivFormatedOIB_1">
      <item>NENČI jednostavno društvo s ograničenom odgovornošću za ugostiteljstvo, OIB 45024744606</item>
    </derivirana_varijabla>
  </DomainObject.Predmet.ProtuStrankaListNazivFormatedOIB>
  <DomainObject.Predmet.OstaliListFormated>
    <izvorni_sadrzaj>
      <item>Sudski registar</item>
      <item>Nedeljka Prica punomoćnica sudionika u postupku NENČI jednostavno društvo s ograničenom odgovornošću za ugostiteljstvo</item>
    </izvorni_sadrzaj>
    <derivirana_varijabla naziv="DomainObject.Predmet.OstaliListFormated_1">
      <item>Sudski registar</item>
      <item>Nedeljka Prica punomoćnica sudionika u postupku NENČI jednostavno društvo s ograničenom odgovornošću za ugostiteljstvo</item>
    </derivirana_varijabla>
  </DomainObject.Predmet.OstaliListFormated>
  <DomainObject.Predmet.OstaliListFormatedOIB>
    <izvorni_sadrzaj>
      <item>Sudski registar</item>
      <item>Nedeljka Prica, OIB 72368587788 punomoćnica sudionika u postupku NENČI jednostavno društvo s ograničenom odgovornošću za ugostiteljstvo</item>
    </izvorni_sadrzaj>
    <derivirana_varijabla naziv="DomainObject.Predmet.OstaliListFormatedOIB_1">
      <item>Sudski registar</item>
      <item>Nedeljka Prica, OIB 72368587788 punomoćnica sudionika u postupku NENČI jednostavno društvo s ograničenom odgovornošću za ugostiteljstvo</item>
    </derivirana_varijabla>
  </DomainObject.Predmet.OstaliListFormatedOIB>
  <DomainObject.Predmet.OstaliListFormatedWithAdress>
    <izvorni_sadrzaj>
      <item>Sudski registar</item>
      <item>Nedeljka Prica, Jalkovečka Ulica 98f, 42000 Varaždin punomoćnica sudionika u postupku NENČI jednostavno društvo s ograničenom odgovornošću za ugostiteljstvo</item>
    </izvorni_sadrzaj>
    <derivirana_varijabla naziv="DomainObject.Predmet.OstaliListFormatedWithAdress_1">
      <item>Sudski registar</item>
      <item>Nedeljka Prica, Jalkovečka Ulica 98f, 42000 Varaždin punomoćnica sudionika u postupku NENČI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Nedeljka Prica, OIB 72368587788, Jalkovečka Ulica 98f, 42000 Varaždin punomoćnica sudionika u postupku NENČI jednostavno društvo s ograničenom odgovornošću za ugostiteljstvo</item>
    </izvorni_sadrzaj>
    <derivirana_varijabla naziv="DomainObject.Predmet.OstaliListFormatedWithAdressOIB_1">
      <item>Sudski registar</item>
      <item>Nedeljka Prica, OIB 72368587788, Jalkovečka Ulica 98f, 42000 Varaždin punomoćnica sudionika u postupku NENČI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Nedeljka Prica</item>
    </izvorni_sadrzaj>
    <derivirana_varijabla naziv="DomainObject.Predmet.OstaliListNazivFormated_1">
      <item>Sudski registar</item>
      <item>Nedeljka Prica</item>
    </derivirana_varijabla>
  </DomainObject.Predmet.OstaliListNazivFormated>
  <DomainObject.Predmet.OstaliListNazivFormatedOIB>
    <izvorni_sadrzaj>
      <item>Sudski registar</item>
      <item>Nedeljka Prica, OIB 72368587788</item>
    </izvorni_sadrzaj>
    <derivirana_varijabla naziv="DomainObject.Predmet.OstaliListNazivFormatedOIB_1">
      <item>Sudski registar</item>
      <item>Nedeljka Prica, OIB 72368587788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St-81/2018-4</izvorni_sadrzaj>
    <derivirana_varijabla naziv="DomainObject.PoslovniBrojDokumenta_1">St-81/2018-4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NENČI jednostavno društvo s ograničenom odgovornošću za ugostiteljstvo</izvorni_sadrzaj>
    <derivirana_varijabla naziv="DomainObject.Predmet.ProtustrankaIDrugi_1">NENČI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NENČI jednostavno društvo s ograničenom odgovornošću za ugostiteljstvo, OIB 45024744606, Trg svetog Lovre bb, 40323 Cirkovljan</izvorni_sadrzaj>
    <derivirana_varijabla naziv="DomainObject.Predmet.ProtustrankaIDrugiAdressOIB_1">NENČI jednostavno društvo s ograničenom odgovornošću za ugostiteljstvo, OIB 45024744606, Trg svetog Lovre bb,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NENČI jednostavno društvo s ograničenom odgovornošću za ugostiteljstvo</item>
      <item>Sudski registar</item>
      <item>Nedeljka Prica</item>
    </izvorni_sadrzaj>
    <derivirana_varijabla naziv="DomainObject.Predmet.SudioniciListNaziv_1">
      <item>Financijska agencija</item>
      <item>NENČI jednostavno društvo s ograničenom odgovornošću za ugostiteljstvo</item>
      <item>Sudski registar</item>
      <item>Nedeljka Prica</item>
    </derivirana_varijabla>
  </DomainObject.Predmet.SudioniciListNaziv>
  <DomainObject.Predmet.SudioniciListAdressOIB>
    <izvorni_sadrzaj>
      <item>Financijska agencija, OIB 85821130368, Ulica grada Vukovara 70,10000 Zagreb</item>
      <item>NENČI jednostavno društvo s ograničenom odgovornošću za ugostiteljstvo, OIB 45024744606, Trg svetog Lovre bb,40323 Cirkovljan</item>
      <item>Sudski registar</item>
      <item>Nedeljka Prica, OIB 72368587788, Jalkovečka Ulica 98f,42000 Varaždin</item>
    </izvorni_sadrzaj>
    <derivirana_varijabla naziv="DomainObject.Predmet.SudioniciListAdressOIB_1">
      <item>Financijska agencija, OIB 85821130368, Ulica grada Vukovara 70,10000 Zagreb</item>
      <item>NENČI jednostavno društvo s ograničenom odgovornošću za ugostiteljstvo, OIB 45024744606, Trg svetog Lovre bb,40323 Cirkovljan</item>
      <item>Sudski registar</item>
      <item>Nedeljka Prica, OIB 72368587788, Jalkovečka Ulica 98f,42000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ACD81-EBC2-4CEA-B149-18A15A24E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2169</properties:Characters>
  <properties:Lines>69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2018-09-26T12:09:00Z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St-81/2018-4 / Odluka - Zaključak (odluka_St-81_2018-4.docx)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