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4b99" w14:paraId="59d4b9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B0D9E">
        <w:t>154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84428">
        <w:t xml:space="preserve">INSPIRATOUR YACHTING </w:t>
      </w:r>
      <w:r w:rsidR="00D84428" w:rsidRPr="005D3532">
        <w:t xml:space="preserve">d.o.o., </w:t>
      </w:r>
      <w:r w:rsidR="00D84428">
        <w:t>Obrovac</w:t>
      </w:r>
      <w:r w:rsidR="00D84428" w:rsidRPr="005D3532">
        <w:t xml:space="preserve">, </w:t>
      </w:r>
      <w:r w:rsidR="00D84428">
        <w:t>Petra Zoranića bb</w:t>
      </w:r>
      <w:r w:rsidR="00D84428" w:rsidRPr="005D3532">
        <w:t xml:space="preserve">, OIB: </w:t>
      </w:r>
      <w:r w:rsidR="00D84428">
        <w:t>94890564789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D84428">
        <w:t>Erlendu Lappegardu iz Osla, Norveška</w:t>
      </w:r>
      <w:r>
        <w:t xml:space="preserve">,  </w:t>
      </w:r>
      <w:r w:rsidR="00165FBE">
        <w:t>22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403CD9">
        <w:rPr>
          <w:b/>
        </w:rPr>
        <w:t>5</w:t>
      </w:r>
      <w:r w:rsidR="00D84428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D84428">
        <w:t>Erlend Lappegard iz Osla, Norveška,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D84428">
        <w:t>Erlend Lappegard iz Osla, Norveška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D84428">
        <w:t xml:space="preserve">INSPIRATOUR YACHTING </w:t>
      </w:r>
      <w:r w:rsidR="00D84428" w:rsidRPr="005D3532">
        <w:t xml:space="preserve">d.o.o., </w:t>
      </w:r>
      <w:r w:rsidR="00D84428">
        <w:t>Obrovac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D84428">
        <w:t>17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6B061D">
        <w:t>7</w:t>
      </w:r>
      <w:r w:rsidR="00C6393F">
        <w:t xml:space="preserve"> od </w:t>
      </w:r>
      <w:r w:rsidR="00D84428">
        <w:t>22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165FBE">
        <w:t>22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BB2304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Članu uprave dužnika</w:t>
      </w:r>
      <w:r w:rsidR="005E7EEE">
        <w:t xml:space="preserve"> Erlendu Lappegardu</w:t>
      </w:r>
      <w:r>
        <w:t xml:space="preserve"> </w:t>
      </w:r>
      <w:r w:rsidR="00165FBE">
        <w:t>na adresu dužnika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B2304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165FBE">
      <w:t>161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65FBE"/>
    <w:rsid w:val="001713C7"/>
    <w:rsid w:val="00173F44"/>
    <w:rsid w:val="00176998"/>
    <w:rsid w:val="00194CAC"/>
    <w:rsid w:val="001A1D49"/>
    <w:rsid w:val="001A5792"/>
    <w:rsid w:val="001B22A8"/>
    <w:rsid w:val="001B2386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0D9E"/>
    <w:rsid w:val="005C2401"/>
    <w:rsid w:val="005C310E"/>
    <w:rsid w:val="005D4CDA"/>
    <w:rsid w:val="005D68C4"/>
    <w:rsid w:val="005D7DF2"/>
    <w:rsid w:val="005E5124"/>
    <w:rsid w:val="005E6EED"/>
    <w:rsid w:val="005E7EEE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61D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00EA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2304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84428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INSPIRATOUR YACHTING društvo s ograničenom odgovornošću za poslovne usluge</izvorni_sadrzaj>
    <derivirana_varijabla naziv="DomainObject.Predmet.ProtustrankaFormated_1">  INSPIRATOUR YACHTING društvo s ograničenom odgovornošću za poslovne usluge</derivirana_varijabla>
  </DomainObject.Predmet.ProtustrankaFormated>
  <DomainObject.Predmet.ProtustrankaFormatedOIB>
    <izvorni_sadrzaj>  INSPIRATOUR YACHTING društvo s ograničenom odgovornošću za poslovne usluge, OIB 94890564789</izvorni_sadrzaj>
    <derivirana_varijabla naziv="DomainObject.Predmet.ProtustrankaFormatedOIB_1">  INSPIRATOUR YACHTING društvo s ograničenom odgovornošću za poslovne usluge, OIB 94890564789</derivirana_varijabla>
  </DomainObject.Predmet.ProtustrankaFormatedOIB>
  <DomainObject.Predmet.ProtustrankaFormatedWithAdress>
    <izvorni_sadrzaj> INSPIRATOUR YACHTING društvo s ograničenom odgovornošću za poslovne usluge, Petra Zoranića/bb, 23450 Obrovac</izvorni_sadrzaj>
    <derivirana_varijabla naziv="DomainObject.Predmet.ProtustrankaFormatedWithAdress_1"> INSPIRATOUR YACHTING društvo s ograničenom odgovornošću za poslovne usluge, Petra Zoranića/bb, 23450 Obrovac</derivirana_varijabla>
  </DomainObject.Predmet.ProtustrankaFormatedWithAdress>
  <DomainObject.Predmet.ProtustrankaFormatedWithAdressOIB>
    <izvorni_sadrzaj> INSPIRATOUR YACHTING društvo s ograničenom odgovornošću za poslovne usluge, OIB 94890564789, Petra Zoranića/bb, 23450 Obrovac</izvorni_sadrzaj>
    <derivirana_varijabla naziv="DomainObject.Predmet.ProtustrankaFormatedWithAdressOIB_1"> INSPIRATOUR YACHTING društvo s ograničenom odgovornošću za poslovne usluge, OIB 94890564789, Petra Zoranića/bb, 23450 Obrovac</derivirana_varijabla>
  </DomainObject.Predmet.ProtustrankaFormatedWithAdressOIB>
  <DomainObject.Predmet.ProtustrankaWithAdress>
    <izvorni_sadrzaj>INSPIRATOUR YACHTING društvo s ograničenom odgovornošću za poslovne usluge Petra Zoranića/bb, 23450 Obrovac</izvorni_sadrzaj>
    <derivirana_varijabla naziv="DomainObject.Predmet.ProtustrankaWithAdress_1">INSPIRATOUR YACHTING društvo s ograničenom odgovornošću za poslovne usluge Petra Zoranića/bb, 23450 Obrovac</derivirana_varijabla>
  </DomainObject.Predmet.ProtustrankaWithAdress>
  <DomainObject.Predmet.ProtustrankaWithAdressOIB>
    <izvorni_sadrzaj>INSPIRATOUR YACHTING društvo s ograničenom odgovornošću za poslovne usluge, OIB 94890564789, Petra Zoranića/bb, 23450 Obrovac</izvorni_sadrzaj>
    <derivirana_varijabla naziv="DomainObject.Predmet.ProtustrankaWithAdressOIB_1">INSPIRATOUR YACHTING društvo s ograničenom odgovornošću za poslovne usluge, OIB 94890564789, Petra Zoranića/bb, 23450 Obrovac</derivirana_varijabla>
  </DomainObject.Predmet.ProtustrankaWithAdressOIB>
  <DomainObject.Predmet.ProtustrankaNazivFormated>
    <izvorni_sadrzaj>INSPIRATOUR YACHTING društvo s ograničenom odgovornošću za poslovne usluge</izvorni_sadrzaj>
    <derivirana_varijabla naziv="DomainObject.Predmet.ProtustrankaNazivFormated_1">INSPIRATOUR YACHTING društvo s ograničenom odgovornošću za poslovne usluge</derivirana_varijabla>
  </DomainObject.Predmet.ProtustrankaNazivFormated>
  <DomainObject.Predmet.ProtustrankaNazivFormatedOIB>
    <izvorni_sadrzaj>INSPIRATOUR YACHTING društvo s ograničenom odgovornošću za poslovne usluge, OIB 94890564789</izvorni_sadrzaj>
    <derivirana_varijabla naziv="DomainObject.Predmet.ProtustrankaNazivFormatedOIB_1">INSPIRATOUR YACHTING društvo s ograničenom odgovornošću za poslovne usluge, OIB 94890564789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INSPIRATOUR YACHTING društvo s ograničenom odgovornošću za poslovne usluge</item>
    </izvorni_sadrzaj>
    <derivirana_varijabla naziv="DomainObject.Predmet.ProtuStrankaListFormated_1">
      <item>INSPIRATOUR YACHTING društvo s ograničenom odgovornošću za poslovne usluge</item>
    </derivirana_varijabla>
  </DomainObject.Predmet.ProtuStrankaListFormated>
  <DomainObject.Predmet.ProtuStrankaListFormatedOIB>
    <izvorni_sadrzaj>
      <item>INSPIRATOUR YACHTING društvo s ograničenom odgovornošću za poslovne usluge, OIB 94890564789</item>
    </izvorni_sadrzaj>
    <derivirana_varijabla naziv="DomainObject.Predmet.ProtuStrankaListFormatedOIB_1">
      <item>INSPIRATOUR YACHTING društvo s ograničenom odgovornošću za poslovne usluge, OIB 94890564789</item>
    </derivirana_varijabla>
  </DomainObject.Predmet.ProtuStrankaListFormatedOIB>
  <DomainObject.Predmet.ProtuStrankaListFormatedWithAdress>
    <izvorni_sadrzaj>
      <item>INSPIRATOUR YACHTING društvo s ograničenom odgovornošću za poslovne usluge, Petra Zoranića/bb, 23450 Obrovac</item>
    </izvorni_sadrzaj>
    <derivirana_varijabla naziv="DomainObject.Predmet.ProtuStrankaListFormatedWithAdress_1">
      <item>INSPIRATOUR YACHTING društvo s ograničenom odgovornošću za poslovne usluge, Petra Zoranića/bb, 23450 Obrovac</item>
    </derivirana_varijabla>
  </DomainObject.Predmet.ProtuStrankaListFormatedWithAdress>
  <DomainObject.Predmet.ProtuStrankaListFormatedWithAdressOIB>
    <izvorni_sadrzaj>
      <item>INSPIRATOUR YACHTING društvo s ograničenom odgovornošću za poslovne usluge, OIB 94890564789, Petra Zoranića/bb, 23450 Obrovac</item>
    </izvorni_sadrzaj>
    <derivirana_varijabla naziv="DomainObject.Predmet.ProtuStrankaListFormatedWithAdressOIB_1">
      <item>INSPIRATOUR YACHTING društvo s ograničenom odgovornošću za poslovne usluge, OIB 94890564789, Petra Zoranića/bb, 23450 Obrovac</item>
    </derivirana_varijabla>
  </DomainObject.Predmet.ProtuStrankaListFormatedWithAdressOIB>
  <DomainObject.Predmet.ProtuStrankaListNazivFormated>
    <izvorni_sadrzaj>
      <item>INSPIRATOUR YACHTING društvo s ograničenom odgovornošću za poslovne usluge</item>
    </izvorni_sadrzaj>
    <derivirana_varijabla naziv="DomainObject.Predmet.ProtuStrankaListNazivFormated_1">
      <item>INSPIRATOUR YACHTING društvo s ograničenom odgovornošću za poslovne usluge</item>
    </derivirana_varijabla>
  </DomainObject.Predmet.ProtuStrankaListNazivFormated>
  <DomainObject.Predmet.ProtuStrankaListNazivFormatedOIB>
    <izvorni_sadrzaj>
      <item>INSPIRATOUR YACHTING društvo s ograničenom odgovornošću za poslovne usluge, OIB 94890564789</item>
    </izvorni_sadrzaj>
    <derivirana_varijabla naziv="DomainObject.Predmet.ProtuStrankaListNazivFormatedOIB_1">
      <item>INSPIRATOUR YACHTING društvo s ograničenom odgovornošću za poslovne usluge, OIB 94890564789</item>
    </derivirana_varijabla>
  </DomainObject.Predmet.ProtuStrankaListNazivFormatedOIB>
  <DomainObject.Predmet.OstaliListFormated>
    <izvorni_sadrzaj>
      <item>Erlend Lappegard</item>
    </izvorni_sadrzaj>
    <derivirana_varijabla naziv="DomainObject.Predmet.OstaliListFormated_1">
      <item>Erlend Lappegard</item>
    </derivirana_varijabla>
  </DomainObject.Predmet.OstaliListFormated>
  <DomainObject.Predmet.OstaliListFormatedOIB>
    <izvorni_sadrzaj>
      <item>Erlend Lappegard</item>
    </izvorni_sadrzaj>
    <derivirana_varijabla naziv="DomainObject.Predmet.OstaliListFormatedOIB_1">
      <item>Erlend Lappegard</item>
    </derivirana_varijabla>
  </DomainObject.Predmet.OstaliListFormatedOIB>
  <DomainObject.Predmet.OstaliListFormatedWithAdress>
    <izvorni_sadrzaj>
      <item>Erlend Lappegard</item>
    </izvorni_sadrzaj>
    <derivirana_varijabla naziv="DomainObject.Predmet.OstaliListFormatedWithAdress_1">
      <item>Erlend Lappegard</item>
    </derivirana_varijabla>
  </DomainObject.Predmet.OstaliListFormatedWithAdress>
  <DomainObject.Predmet.OstaliListFormatedWithAdressOIB>
    <izvorni_sadrzaj>
      <item>Erlend Lappegard</item>
    </izvorni_sadrzaj>
    <derivirana_varijabla naziv="DomainObject.Predmet.OstaliListFormatedWithAdressOIB_1">
      <item>Erlend Lappegard</item>
    </derivirana_varijabla>
  </DomainObject.Predmet.OstaliListFormatedWithAdressOIB>
  <DomainObject.Predmet.OstaliListNazivFormated>
    <izvorni_sadrzaj>
      <item>Erlend Lappegard</item>
    </izvorni_sadrzaj>
    <derivirana_varijabla naziv="DomainObject.Predmet.OstaliListNazivFormated_1">
      <item>Erlend Lappegard</item>
    </derivirana_varijabla>
  </DomainObject.Predmet.OstaliListNazivFormated>
  <DomainObject.Predmet.OstaliListNazivFormatedOIB>
    <izvorni_sadrzaj>
      <item>Erlend Lappegard</item>
    </izvorni_sadrzaj>
    <derivirana_varijabla naziv="DomainObject.Predmet.OstaliListNazivFormatedOIB_1">
      <item>Erlend Lappegard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INSPIRATOUR YACHTING društvo s ograničenom odgovornošću za poslovne usluge</izvorni_sadrzaj>
    <derivirana_varijabla naziv="DomainObject.Predmet.ProtustrankaIDrugi_1">INSPIRATOUR YACHTING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INSPIRATOUR YACHTING društvo s ograničenom odgovornošću za poslovne usluge, OIB 94890564789, Petra Zoranića/bb, 23450 Obrovac</izvorni_sadrzaj>
    <derivirana_varijabla naziv="DomainObject.Predmet.ProtustrankaIDrugiAdressOIB_1">INSPIRATOUR YACHTING društvo s ograničenom odgovornošću za poslovne usluge, OIB 94890564789, Petra Zoranića/bb,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INSPIRATOUR YACHTING društvo s ograničenom odgovornošću za poslovne usluge</item>
      <item>FINA</item>
      <item>Erlend Lappegard</item>
    </izvorni_sadrzaj>
    <derivirana_varijabla naziv="DomainObject.Predmet.SudioniciListNaziv_1">
      <item>INSPIRATOUR YACHTING društvo s ograničenom odgovornošću za poslovne usluge</item>
      <item>FINA</item>
      <item>Erlend Lappegard</item>
    </derivirana_varijabla>
  </DomainObject.Predmet.SudioniciListNaziv>
  <DomainObject.Predmet.SudioniciListAdressOIB>
    <izvorni_sadrzaj>
      <item>INSPIRATOUR YACHTING društvo s ograničenom odgovornošću za poslovne usluge, OIB 94890564789, Petra Zoranića/bb,23450 Obrovac</item>
      <item>FINA, OIB 85821130368</item>
      <item>Erlend Lappegard</item>
    </izvorni_sadrzaj>
    <derivirana_varijabla naziv="DomainObject.Predmet.SudioniciListAdressOIB_1">
      <item>INSPIRATOUR YACHTING društvo s ograničenom odgovornošću za poslovne usluge, OIB 94890564789, Petra Zoranića/bb,23450 Obrovac</item>
      <item>FINA, OIB 85821130368</item>
      <item>Erlend Lappegard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94890564789</item>
      <item>, OIB 85821130368</item>
      <item>, OIB null</item>
    </izvorni_sadrzaj>
    <derivirana_varijabla naziv="DomainObject.Predmet.SudioniciListNazivOIB_1">
      <item>, OIB 94890564789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82D77-3141-47EE-A1F0-FCE278C17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2623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2018-05-22T07:37:00Z</dcterms:created>
  <dc:creator>Administrator</dc:creator>
  <cp:lastModifiedBy>Ante Rubelj</cp:lastModifiedBy>
  <cp:lastPrinted>2018-05-23T09:52:00Z</cp:lastPrinted>
  <dcterms:modified xmlns:xsi="http://www.w3.org/2001/XMLSchema-instance" xsi:type="dcterms:W3CDTF">2018-05-23T09:52:00Z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(1St-154-18-2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