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0800" w14:paraId="21f0800" w:rsidRDefault="00AE649C" w:rsidP="00DA4B46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5403F" w:rsidP="00DA4B46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A4B46">
        <w:t>REPUBLIKA HRVATSKA</w:t>
      </w:r>
    </w:p>
    <w:p w:rsidRDefault="00DA4B46" w:rsidP="00DA4B46" w:rsidR="00DA4B46" w:rsidRPr="00B76F3C">
      <w:pPr>
        <w:pStyle w:val="SudNaziv"/>
      </w:pPr>
      <w:r>
        <w:t>TRGOVAČKI SUD U VARAŽDINU</w:t>
      </w:r>
    </w:p>
    <w:p w:rsidRDefault="00EA1C6D" w:rsidP="00DA4B46" w:rsidR="00AE649C" w:rsidRPr="00B76F3C">
      <w:pPr>
        <w:pStyle w:val="SudSjedite"/>
      </w:pPr>
      <w:r>
        <w:tab/>
      </w:r>
    </w:p>
    <w:p w:rsidRDefault="00DA4B46" w:rsidP="00DA4B46" w:rsidR="00DA4B46">
      <w:pPr>
        <w:spacing w:after="0"/>
      </w:pPr>
    </w:p>
    <w:p w:rsidRDefault="00DA4B46" w:rsidP="00DA4B46" w:rsidR="00DA4B46">
      <w:pPr>
        <w:spacing w:after="0"/>
      </w:pPr>
    </w:p>
    <w:p w:rsidRDefault="00DA4B46" w:rsidP="00DA4B46" w:rsidR="00DA4B46">
      <w:pPr>
        <w:spacing w:after="0"/>
        <w:jc w:val="center"/>
      </w:pPr>
      <w:r>
        <w:t>REPUBLIKA HRVATSKA</w:t>
      </w:r>
    </w:p>
    <w:p w:rsidRDefault="00DA4B46" w:rsidP="00DA4B46" w:rsidR="00DA4B46">
      <w:pPr>
        <w:spacing w:after="0"/>
      </w:pPr>
    </w:p>
    <w:p w:rsidRDefault="00DA4B46" w:rsidP="00DA4B46" w:rsidR="00DA4B46">
      <w:pPr>
        <w:spacing w:after="0"/>
        <w:jc w:val="center"/>
      </w:pPr>
      <w:r>
        <w:t xml:space="preserve">R J E Š E N J E </w:t>
      </w:r>
    </w:p>
    <w:p w:rsidRDefault="00DA4B46" w:rsidP="00DA4B46" w:rsidR="00DA4B46">
      <w:pPr>
        <w:spacing w:after="0"/>
        <w:jc w:val="center"/>
        <w:rPr>
          <w:b/>
        </w:rPr>
      </w:pPr>
    </w:p>
    <w:p w:rsidRDefault="005759BC" w:rsidP="005759BC" w:rsidR="005759BC">
      <w:pPr>
        <w:ind w:firstLine="708"/>
        <w:jc w:val="both"/>
      </w:pPr>
      <w:r>
        <w:t xml:space="preserve">Trgovački sud u Varaždinu po sutkinji toga suda Meliti Poljanec Bubaš, u postupku </w:t>
      </w:r>
      <w:proofErr w:type="spellStart"/>
      <w:r>
        <w:t>predstečajne</w:t>
      </w:r>
      <w:proofErr w:type="spellEnd"/>
      <w:r>
        <w:t xml:space="preserve"> nagodbe povodom prijedloga dužnika TRAP d.o.o. Varaždin, Ivana Kukuljevića 3, OIB: 59331227336, na ročištu, dana 8. prosinca 2016.</w:t>
      </w:r>
    </w:p>
    <w:p w:rsidRDefault="00DA4B46" w:rsidP="00DA4B46" w:rsidR="00DA4B46">
      <w:pPr>
        <w:spacing w:after="0"/>
        <w:jc w:val="both"/>
      </w:pPr>
    </w:p>
    <w:p w:rsidRDefault="00DA4B46" w:rsidP="00DA4B46" w:rsidR="00DA4B46">
      <w:pPr>
        <w:spacing w:after="0"/>
        <w:jc w:val="center"/>
      </w:pPr>
      <w:r>
        <w:t xml:space="preserve">r i j e š i o  j e </w:t>
      </w:r>
    </w:p>
    <w:p w:rsidRDefault="00DA4B46" w:rsidP="00DA4B46" w:rsidR="00DA4B46">
      <w:pPr>
        <w:spacing w:after="0"/>
        <w:jc w:val="both"/>
      </w:pPr>
      <w:r>
        <w:tab/>
      </w:r>
    </w:p>
    <w:p w:rsidRDefault="00DA4B46" w:rsidP="00DA4B46" w:rsidR="00DA4B46">
      <w:pPr>
        <w:spacing w:after="0"/>
        <w:ind w:hanging="705" w:left="705"/>
        <w:jc w:val="both"/>
      </w:pPr>
    </w:p>
    <w:p w:rsidRDefault="00DA4B46" w:rsidP="00DA4B46" w:rsidR="00DA4B46">
      <w:pPr>
        <w:spacing w:after="0"/>
        <w:ind w:left="705"/>
        <w:jc w:val="both"/>
      </w:pPr>
      <w:r>
        <w:t>Dopušta se produženje roka trajanja ovoga predstečajnoga postupka za daljnjih 90 dana.</w:t>
      </w:r>
    </w:p>
    <w:p w:rsidRDefault="00DA4B46" w:rsidP="00DA4B46" w:rsidR="00DA4B46">
      <w:pPr>
        <w:spacing w:after="0"/>
        <w:jc w:val="center"/>
      </w:pPr>
    </w:p>
    <w:p w:rsidRDefault="00DA4B46" w:rsidP="00DA4B46" w:rsidR="00DA4B46">
      <w:pPr>
        <w:spacing w:after="0"/>
        <w:jc w:val="center"/>
      </w:pPr>
      <w:r>
        <w:t>Obrazloženje</w:t>
      </w:r>
    </w:p>
    <w:p w:rsidRDefault="00DA4B46" w:rsidP="00DA4B46" w:rsidR="00DA4B46">
      <w:pPr>
        <w:spacing w:after="0"/>
        <w:jc w:val="both"/>
      </w:pPr>
    </w:p>
    <w:p w:rsidRDefault="005759BC" w:rsidP="00DA4B46" w:rsidR="00DA4B46">
      <w:pPr>
        <w:spacing w:after="0"/>
        <w:jc w:val="both"/>
      </w:pPr>
      <w:r>
        <w:tab/>
        <w:t>Dužnik je dana 21.7.2016</w:t>
      </w:r>
      <w:r w:rsidR="00DA4B46">
        <w:t>. ovome sudu podnio prijedlog za otvaranje predstečajnog postupka, na temelju odredbe čl. 25. st. 1. Stečajnog zakona ("Narodne novine" broj 71/2015: dalje: SZ).</w:t>
      </w:r>
      <w:r w:rsidR="00DA4B46">
        <w:tab/>
      </w:r>
    </w:p>
    <w:p w:rsidRDefault="005759BC" w:rsidP="00DA4B46" w:rsidR="005759BC">
      <w:pPr>
        <w:spacing w:after="0"/>
        <w:jc w:val="both"/>
      </w:pPr>
    </w:p>
    <w:p w:rsidRDefault="00DA4B46" w:rsidP="00DA4B46" w:rsidR="00DA4B46">
      <w:pPr>
        <w:spacing w:after="0"/>
        <w:ind w:firstLine="708"/>
        <w:jc w:val="both"/>
      </w:pPr>
      <w:r>
        <w:t xml:space="preserve">S danom </w:t>
      </w:r>
      <w:r w:rsidR="005759BC">
        <w:t>30.11.2016.</w:t>
      </w:r>
      <w:r>
        <w:t xml:space="preserve"> protekao je rok od 120 dana u kojemu je prema čl. 63. SZ-a postupak trebao biti završen.</w:t>
      </w:r>
    </w:p>
    <w:p w:rsidRDefault="005759BC" w:rsidP="00DA4B46" w:rsidR="005759BC">
      <w:pPr>
        <w:spacing w:after="0"/>
        <w:ind w:firstLine="708"/>
        <w:jc w:val="both"/>
      </w:pPr>
    </w:p>
    <w:p w:rsidRDefault="005759BC" w:rsidP="00DA4B46" w:rsidR="005759BC">
      <w:pPr>
        <w:spacing w:after="0"/>
        <w:ind w:firstLine="708"/>
        <w:jc w:val="both"/>
      </w:pPr>
      <w:r>
        <w:t>Dužnik je predložio produženje roka za daljnjih 90 dana iz razloga svrsishodnosti.</w:t>
      </w:r>
    </w:p>
    <w:p w:rsidRDefault="005759BC" w:rsidP="00DA4B46" w:rsidR="005759BC">
      <w:pPr>
        <w:spacing w:after="0"/>
        <w:ind w:firstLine="708"/>
        <w:jc w:val="both"/>
      </w:pPr>
    </w:p>
    <w:p w:rsidRDefault="00DA4B46" w:rsidP="00DA4B46" w:rsidR="00DA4B46">
      <w:pPr>
        <w:spacing w:after="0"/>
        <w:jc w:val="both"/>
      </w:pPr>
      <w:r>
        <w:tab/>
        <w:t>Sud je usvojio prijedlog i obrazloženje dužnika, te je primjenom čl. 63. st. 2. SZ-a riješeno kao u izreci, budući da bi produženje roka bilo svrsishodno za sklapanje predstečajnoga sporazuma.</w:t>
      </w:r>
    </w:p>
    <w:p w:rsidRDefault="00DA4B46" w:rsidP="00DA4B46" w:rsidR="00DA4B46">
      <w:pPr>
        <w:spacing w:after="0"/>
        <w:jc w:val="center"/>
      </w:pPr>
    </w:p>
    <w:p w:rsidRDefault="00DA4B46" w:rsidP="00DA4B46" w:rsidR="00DA4B46">
      <w:pPr>
        <w:spacing w:after="0"/>
        <w:jc w:val="center"/>
      </w:pPr>
    </w:p>
    <w:p w:rsidRDefault="005759BC" w:rsidP="00DA4B46" w:rsidR="00DA4B46">
      <w:pPr>
        <w:spacing w:after="0"/>
        <w:jc w:val="center"/>
      </w:pPr>
      <w:r>
        <w:t>U Varaždinu 8</w:t>
      </w:r>
      <w:r w:rsidR="00DA4B46">
        <w:t>. svibnja 2016. godine</w:t>
      </w:r>
    </w:p>
    <w:p w:rsidRDefault="00DA4B46" w:rsidP="00DA4B46" w:rsidR="00DA4B46">
      <w:pPr>
        <w:spacing w:after="0"/>
        <w:jc w:val="both"/>
      </w:pPr>
    </w:p>
    <w:p w:rsidRDefault="00DA4B46" w:rsidP="00DA4B46" w:rsidR="00DA4B46">
      <w:pPr>
        <w:spacing w:after="0"/>
        <w:jc w:val="both"/>
      </w:pPr>
      <w:r>
        <w:t xml:space="preserve">                                                                                                  Stečajni sudac: </w:t>
      </w:r>
    </w:p>
    <w:p w:rsidRDefault="00DA4B46" w:rsidP="00DA4B46" w:rsidR="00DA4B46">
      <w:pPr>
        <w:spacing w:after="0"/>
        <w:jc w:val="both"/>
      </w:pPr>
      <w:r>
        <w:tab/>
        <w:t xml:space="preserve">        </w:t>
      </w:r>
    </w:p>
    <w:p w:rsidRDefault="00DA4B46" w:rsidP="00DA4B46" w:rsidR="00DA4B46">
      <w:pPr>
        <w:spacing w:after="0"/>
      </w:pPr>
      <w:r>
        <w:t xml:space="preserve">                                                                                        </w:t>
      </w:r>
      <w:r w:rsidR="005759BC">
        <w:t xml:space="preserve">   </w:t>
      </w:r>
      <w:r w:rsidR="0065403F">
        <w:t xml:space="preserve">   </w:t>
      </w:r>
      <w:r w:rsidR="005759BC">
        <w:t xml:space="preserve">   Melita Poljanec Bubaš</w:t>
      </w:r>
      <w:r w:rsidR="0065403F">
        <w:t>,v.r.</w:t>
      </w:r>
    </w:p>
    <w:p w:rsidRDefault="00DA4B46" w:rsidP="00DA4B46" w:rsidR="00DA4B46">
      <w:pPr>
        <w:spacing w:after="0"/>
        <w:jc w:val="both"/>
        <w:rPr>
          <w:sz w:val="22"/>
          <w:szCs w:val="22"/>
        </w:rPr>
      </w:pPr>
    </w:p>
    <w:p w:rsidRDefault="00DA4B46" w:rsidP="00DA4B46" w:rsidR="00DA4B46">
      <w:pPr>
        <w:spacing w:after="0"/>
        <w:jc w:val="both"/>
        <w:rPr>
          <w:szCs w:val="22"/>
        </w:rPr>
      </w:pPr>
    </w:p>
    <w:p w:rsidRDefault="00DA4B46" w:rsidP="00DA4B46" w:rsidR="00DA4B46">
      <w:pPr>
        <w:spacing w:after="0"/>
        <w:jc w:val="both"/>
        <w:rPr>
          <w:szCs w:val="22"/>
        </w:rPr>
      </w:pPr>
      <w:r>
        <w:rPr>
          <w:szCs w:val="22"/>
        </w:rPr>
        <w:t>DNA: -e-Oglasna ploča suda</w:t>
      </w:r>
    </w:p>
    <w:p w:rsidRDefault="00DA4B46" w:rsidP="00DA4B46" w:rsidR="00DA4B46">
      <w:pPr>
        <w:spacing w:after="0"/>
        <w:ind w:left="720"/>
        <w:jc w:val="both"/>
      </w:pPr>
    </w:p>
    <w:sectPr w:rsidSect="0032366B" w:rsidR="00DA4B4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CFE" w:rsidP="00537B78" w:rsidR="00572CFE">
      <w:r>
        <w:separator/>
      </w:r>
    </w:p>
  </w:endnote>
  <w:endnote w:id="0" w:type="continuationSeparator">
    <w:p w:rsidRDefault="00572CFE" w:rsidP="00537B78" w:rsidR="00572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CFE" w:rsidP="00537B78" w:rsidR="00572CFE">
      <w:r>
        <w:separator/>
      </w:r>
    </w:p>
  </w:footnote>
  <w:footnote w:id="0" w:type="continuationSeparator">
    <w:p w:rsidRDefault="00572CFE" w:rsidP="00537B78" w:rsidR="00572C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B46" w:rsidR="008333A9">
    <w:pPr>
      <w:pStyle w:val="Zaglavlje"/>
    </w:pPr>
    <w:r>
      <w:rPr>
        <w:rStyle w:val="PozadinaSvijetloCrvena"/>
        <w:shd w:fill="auto" w:color="auto" w:val="clear"/>
      </w:rPr>
      <w:t xml:space="preserve">Poslovni broj. </w:t>
    </w:r>
    <w:r w:rsidR="005759BC">
      <w:rPr>
        <w:rStyle w:val="PozadinaSvijetloCrvena"/>
        <w:shd w:fill="auto" w:color="auto" w:val="clear"/>
      </w:rPr>
      <w:t>2 St-921/16-12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2BDE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2CFE"/>
    <w:rsid w:val="00574728"/>
    <w:rsid w:val="005759BC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03F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B46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E1A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38A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7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514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2016.</izvorni_sadrzaj>
    <derivirana_varijabla naziv="DomainObject.Predmet.DatumOsnivanja_1">21.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St-1033/16
prijave tražbina u referadi</izvorni_sadrzaj>
    <derivirana_varijabla naziv="DomainObject.Predmet.PrimjedbaSuca_1">6 St-1033/16
prijave tražbina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TRAP društvo s ograničenom odgovornošću za trgovinu i usluge</izvorni_sadrzaj>
    <derivirana_varijabla naziv="DomainObject.Predmet.StrankaFormated_1">  TRAP društvo s ograničenom odgovornošću za trgovinu i usluge</derivirana_varijabla>
  </DomainObject.Predmet.StrankaFormated>
  <DomainObject.Predmet.StrankaFormatedOIB>
    <izvorni_sadrzaj>  TRAP društvo s ograničenom odgovornošću za trgovinu i usluge, OIB 59331227336</izvorni_sadrzaj>
    <derivirana_varijabla naziv="DomainObject.Predmet.StrankaFormatedOIB_1">  TRAP društvo s ograničenom odgovornošću za trgovinu i usluge, OIB 59331227336</derivirana_varijabla>
  </DomainObject.Predmet.StrankaFormatedOIB>
  <DomainObject.Predmet.StrankaFormatedWithAdress>
    <izvorni_sadrzaj> TRAP društvo s ograničenom odgovornošću za trgovinu i usluge, Ivana Kukuljevića 3, 42000 Varaždin</izvorni_sadrzaj>
    <derivirana_varijabla naziv="DomainObject.Predmet.StrankaFormatedWithAdress_1"> TRAP društvo s ograničenom odgovornošću za trgovinu i usluge, Ivana Kukuljevića 3, 42000 Varaždin</derivirana_varijabla>
  </DomainObject.Predmet.StrankaFormatedWithAdress>
  <DomainObject.Predmet.StrankaFormatedWithAdressOIB>
    <izvorni_sadrzaj> TRAP društvo s ograničenom odgovornošću za trgovinu i usluge, OIB 59331227336, Ivana Kukuljevića 3, 42000 Varaždin</izvorni_sadrzaj>
    <derivirana_varijabla naziv="DomainObject.Predmet.StrankaFormatedWithAdressOIB_1"> TRAP društvo s ograničenom odgovornošću za trgovinu i usluge, OIB 59331227336, Ivana Kukuljevića 3, 42000 Varaždin</derivirana_varijabla>
  </DomainObject.Predmet.StrankaFormatedWithAdressOIB>
  <DomainObject.Predmet.StrankaWithAdress>
    <izvorni_sadrzaj>TRAP društvo s ograničenom odgovornošću za trgovinu i usluge Ivana Kukuljevića 3,42000 Varaždin</izvorni_sadrzaj>
    <derivirana_varijabla naziv="DomainObject.Predmet.StrankaWithAdress_1">TRAP društvo s ograničenom odgovornošću za trgovinu i usluge Ivana Kukuljevića 3,42000 Varaždin</derivirana_varijabla>
  </DomainObject.Predmet.StrankaWithAdress>
  <DomainObject.Predmet.StrankaWithAdressOIB>
    <izvorni_sadrzaj>TRAP društvo s ograničenom odgovornošću za trgovinu i usluge, OIB 59331227336, Ivana Kukuljevića 3,42000 Varaždin</izvorni_sadrzaj>
    <derivirana_varijabla naziv="DomainObject.Predmet.StrankaWithAdressOIB_1">TRAP društvo s ograničenom odgovornošću za trgovinu i usluge, OIB 59331227336, Ivana Kukuljevića 3,42000 Varaždin</derivirana_varijabla>
  </DomainObject.Predmet.StrankaWithAdressOIB>
  <DomainObject.Predmet.StrankaNazivFormated>
    <izvorni_sadrzaj>TRAP društvo s ograničenom odgovornošću za trgovinu i usluge</izvorni_sadrzaj>
    <derivirana_varijabla naziv="DomainObject.Predmet.StrankaNazivFormated_1">TRAP društvo s ograničenom odgovornošću za trgovinu i usluge</derivirana_varijabla>
  </DomainObject.Predmet.StrankaNazivFormated>
  <DomainObject.Predmet.StrankaNazivFormatedOIB>
    <izvorni_sadrzaj>TRAP društvo s ograničenom odgovornošću za trgovinu i usluge, OIB 59331227336</izvorni_sadrzaj>
    <derivirana_varijabla naziv="DomainObject.Predmet.StrankaNazivFormatedOIB_1">TRAP društvo s ograničenom odgovornošću za trgovinu i usluge, OIB 59331227336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251448.05</izvorni_sadrzaj>
    <derivirana_varijabla naziv="DomainObject.Predmet.TrenutnaVrijednost_1">251448.05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TRAP društvo s ograničenom odgovornošću za trgovinu i usluge</item>
    </izvorni_sadrzaj>
    <derivirana_varijabla naziv="DomainObject.Predmet.StrankaListFormated_1">
      <item>TRAP društvo s ograničenom odgovornošću za trgovinu i usluge</item>
    </derivirana_varijabla>
  </DomainObject.Predmet.StrankaListFormated>
  <DomainObject.Predmet.StrankaListFormatedOIB>
    <izvorni_sadrzaj>
      <item>TRAP društvo s ograničenom odgovornošću za trgovinu i usluge, OIB 59331227336</item>
    </izvorni_sadrzaj>
    <derivirana_varijabla naziv="DomainObject.Predmet.StrankaListFormatedOIB_1">
      <item>TRAP društvo s ograničenom odgovornošću za trgovinu i usluge, OIB 59331227336</item>
    </derivirana_varijabla>
  </DomainObject.Predmet.StrankaListFormatedOIB>
  <DomainObject.Predmet.StrankaListFormatedWithAdress>
    <izvorni_sadrzaj>
      <item>TRAP društvo s ograničenom odgovornošću za trgovinu i usluge, Ivana Kukuljevića 3, 42000 Varaždin</item>
    </izvorni_sadrzaj>
    <derivirana_varijabla naziv="DomainObject.Predmet.StrankaListFormatedWithAdress_1">
      <item>TRAP društvo s ograničenom odgovornošću za trgovinu i usluge, Ivana Kukuljevića 3, 42000 Varaždin</item>
    </derivirana_varijabla>
  </DomainObject.Predmet.StrankaListFormatedWithAdress>
  <DomainObject.Predmet.StrankaListFormatedWithAdressOIB>
    <izvorni_sadrzaj>
      <item>TRAP društvo s ograničenom odgovornošću za trgovinu i usluge, OIB 59331227336, Ivana Kukuljevića 3, 42000 Varaždin</item>
    </izvorni_sadrzaj>
    <derivirana_varijabla naziv="DomainObject.Predmet.StrankaListFormatedWithAdressOIB_1">
      <item>TRAP društvo s ograničenom odgovornošću za trgovinu i usluge, OIB 59331227336, Ivana Kukuljevića 3, 42000 Varaždin</item>
    </derivirana_varijabla>
  </DomainObject.Predmet.StrankaListFormatedWithAdressOIB>
  <DomainObject.Predmet.StrankaListNazivFormated>
    <izvorni_sadrzaj>
      <item>TRAP društvo s ograničenom odgovornošću za trgovinu i usluge</item>
    </izvorni_sadrzaj>
    <derivirana_varijabla naziv="DomainObject.Predmet.StrankaListNazivFormated_1">
      <item>TRAP društvo s ograničenom odgovornošću za trgovinu i usluge</item>
    </derivirana_varijabla>
  </DomainObject.Predmet.StrankaListNazivFormated>
  <DomainObject.Predmet.StrankaListNazivFormatedOIB>
    <izvorni_sadrzaj>
      <item>TRAP društvo s ograničenom odgovornošću za trgovinu i usluge, OIB 59331227336</item>
    </izvorni_sadrzaj>
    <derivirana_varijabla naziv="DomainObject.Predmet.StrankaListNazivFormatedOIB_1">
      <item>TRAP društvo s ograničenom odgovornošću za trgovinu i usluge, OIB 59331227336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TRAP društvo s ograničenom odgovornošću za trgovinu i usluge</izvorni_sadrzaj>
    <derivirana_varijabla naziv="DomainObject.Predmet.StrankaIDrugi_1">TRAP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TRAP društvo s ograničenom odgovornošću za trgovinu i usluge, OIB 59331227336, Ivana Kukuljevića 3, 42000 Varaždin</izvorni_sadrzaj>
    <derivirana_varijabla naziv="DomainObject.Predmet.StrankaIDrugiAdressOIB_1">TRAP društvo s ograničenom odgovornošću za trgovinu i usluge, OIB 59331227336, Ivana Kukuljevića 3,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TRAP društvo s ograničenom odgovornošću za trgovinu i usluge</item>
      <item>sudski registar</item>
    </izvorni_sadrzaj>
    <derivirana_varijabla naziv="DomainObject.Predmet.SudioniciListNaziv_1">
      <item>TRAP društvo s ograničenom odgovornošću za trgovinu i usluge</item>
      <item>sudski registar</item>
    </derivirana_varijabla>
  </DomainObject.Predmet.SudioniciListNaziv>
  <DomainObject.Predmet.SudioniciListAdressOIB>
    <izvorni_sadrzaj>
      <item>TRAP društvo s ograničenom odgovornošću za trgovinu i usluge, OIB 59331227336, Ivana Kukuljevića 3,42000 Varaždin</item>
      <item>sudski registar</item>
    </izvorni_sadrzaj>
    <derivirana_varijabla naziv="DomainObject.Predmet.SudioniciListAdressOIB_1">
      <item>TRAP društvo s ograničenom odgovornošću za trgovinu i usluge, OIB 59331227336, Ivana Kukuljevića 3,42000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FB5AD-2E51-486C-A355-E48763F0AA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927</properties:Characters>
  <properties:Lines>44</properties:Lines>
  <properties:Paragraphs>16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2016-12-09T09:07:00Z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2016-12-09T09:14:00Z</cp:lastPrinted>
  <dcterms:modified xmlns:xsi="http://www.w3.org/2001/XMLSchema-instance" xsi:type="dcterms:W3CDTF">2016-12-09T09:24:00Z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