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23509" w14:paraId="fa23509" w:rsidRDefault="00D313A5" w:rsidP="00D313A5" w:rsidR="00D313A5" w:rsidRPr="00AA64A9">
      <w:pPr>
        <w:spacing w:lineRule="auto" w:line="276" w:after="200"/>
        <w:ind w:firstLine="708"/>
        <w:jc w:val="both"/>
        <w15:collapsed w:val="false"/>
        <w:rPr>
          <w:bCs/>
        </w:rPr>
      </w:pPr>
      <w:bookmarkStart w:name="_GoBack" w:id="0"/>
      <w:bookmarkEnd w:id="0"/>
      <w:r>
        <w:rPr>
          <w:bCs/>
        </w:rPr>
        <w:t xml:space="preserve">     </w:t>
      </w:r>
      <w:r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B0360" w:rsidR="005B0360" w:rsidRPr="00454DCE">
      <w:pPr>
        <w:jc w:val="right"/>
      </w:pPr>
    </w:p>
    <w:p w:rsidRDefault="00CC0907" w:rsidP="002840DA" w:rsidR="00CC0907">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EB4268" w:rsidP="00365EA9" w:rsidR="00EB4268" w:rsidRPr="00454DCE">
      <w:pPr>
        <w:jc w:val="center"/>
      </w:pPr>
    </w:p>
    <w:p w:rsidRDefault="001944B9" w:rsidP="00860EEF" w:rsidR="00555BED">
      <w:pPr>
        <w:ind w:firstLine="720"/>
        <w:jc w:val="both"/>
        <w:rPr>
          <w:szCs w:val="24"/>
        </w:rPr>
      </w:pPr>
      <w:r w:rsidRPr="001944B9">
        <w:rPr>
          <w:bCs/>
          <w:szCs w:val="24"/>
        </w:rPr>
        <w:t xml:space="preserve">Trgovački sud u Rijeci, po sucu Liljani Ugrin, kao sucu pojedincu  u stečajnom predmetu, odlučujući o prijedlogu Financijske  agencije  za otvaranje stečajnog postupka nad dužnikom </w:t>
      </w:r>
      <w:r w:rsidR="00763796" w:rsidRPr="00763796">
        <w:rPr>
          <w:bCs/>
          <w:szCs w:val="24"/>
        </w:rPr>
        <w:t>M - ROOM jednostavno društvo s ograničenom odgovornošću za dizajn, proizvodnju i trgovinu Rijeka, Sveti križ 30  ( MBS 040347923 – OIB 93309566416 )</w:t>
      </w:r>
      <w:r w:rsidR="00212BFC">
        <w:rPr>
          <w:bCs/>
          <w:szCs w:val="24"/>
        </w:rPr>
        <w:t xml:space="preserve"> </w:t>
      </w:r>
      <w:r w:rsidR="00EB4268" w:rsidRPr="00454DCE">
        <w:rPr>
          <w:bCs/>
          <w:szCs w:val="24"/>
        </w:rPr>
        <w:t>dana</w:t>
      </w:r>
      <w:r w:rsidR="00555BED" w:rsidRPr="00454DCE">
        <w:rPr>
          <w:szCs w:val="24"/>
        </w:rPr>
        <w:t xml:space="preserve"> </w:t>
      </w:r>
      <w:r w:rsidR="00763796">
        <w:rPr>
          <w:szCs w:val="24"/>
        </w:rPr>
        <w:t xml:space="preserve">3. svibnja </w:t>
      </w:r>
      <w:r w:rsidR="00860EEF">
        <w:rPr>
          <w:szCs w:val="24"/>
        </w:rPr>
        <w:t>201</w:t>
      </w:r>
      <w:r w:rsidR="006B40C3">
        <w:rPr>
          <w:szCs w:val="24"/>
        </w:rPr>
        <w:t>7</w:t>
      </w:r>
      <w:r w:rsidR="00860EEF">
        <w:rPr>
          <w:szCs w:val="24"/>
        </w:rPr>
        <w:t xml:space="preserve">. </w:t>
      </w:r>
    </w:p>
    <w:p w:rsidRDefault="00501D5D" w:rsidP="00860EEF" w:rsidR="00501D5D">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C2816" w:rsidP="00365EA9" w:rsidR="002C2816"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postupka </w:t>
      </w:r>
      <w:r w:rsidR="00FB4DB2" w:rsidRPr="00454DCE">
        <w:rPr>
          <w:color w:val="000000"/>
        </w:rPr>
        <w:t xml:space="preserve">nad </w:t>
      </w:r>
      <w:r w:rsidR="00555BED" w:rsidRPr="00454DCE">
        <w:t xml:space="preserve">dužnikom </w:t>
      </w:r>
      <w:r w:rsidR="00763796" w:rsidRPr="00763796">
        <w:rPr>
          <w:bCs/>
          <w:szCs w:val="24"/>
        </w:rPr>
        <w:t>M - ROOM jednostavno društvo s ograničenom odgovornošću za dizajn, proizvodnju i trgovinu Rijeka, Sveti križ 30  ( MBS 040347923 – OIB 93309566416 )</w:t>
      </w:r>
      <w:r w:rsidR="00763796">
        <w:rPr>
          <w:bCs/>
          <w:szCs w:val="24"/>
        </w:rPr>
        <w:t xml:space="preserve"> </w:t>
      </w:r>
      <w:r w:rsidR="00B75A0E" w:rsidRPr="00454DCE">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F71FDA">
        <w:rPr>
          <w:color w:val="000000"/>
          <w:szCs w:val="24"/>
        </w:rPr>
        <w:t>na mrežnoj stranici e-Oglasne</w:t>
      </w:r>
      <w:r w:rsidR="001D7199" w:rsidRPr="004A4D8B">
        <w:rPr>
          <w:color w:val="000000"/>
          <w:szCs w:val="24"/>
        </w:rPr>
        <w:t xml:space="preserve"> ploč</w:t>
      </w:r>
      <w:r w:rsidR="00F71FDA">
        <w:rPr>
          <w:color w:val="000000"/>
          <w:szCs w:val="24"/>
        </w:rPr>
        <w:t>e</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 xml:space="preserve">u iznosu do </w:t>
      </w:r>
      <w:r w:rsidR="001944B9">
        <w:rPr>
          <w:color w:val="000000"/>
          <w:szCs w:val="24"/>
        </w:rPr>
        <w:t>2</w:t>
      </w:r>
      <w:r w:rsidR="00DD1335">
        <w:rPr>
          <w:color w:val="000000"/>
          <w:szCs w:val="24"/>
        </w:rPr>
        <w:t>0</w:t>
      </w:r>
      <w:r w:rsidR="001D7199">
        <w:rPr>
          <w:color w:val="000000"/>
          <w:szCs w:val="24"/>
        </w:rPr>
        <w:t>.</w:t>
      </w:r>
      <w:r w:rsidR="00CC0907">
        <w:rPr>
          <w:color w:val="000000"/>
          <w:szCs w:val="24"/>
        </w:rPr>
        <w:t>0</w:t>
      </w:r>
      <w:r w:rsidR="001D7199">
        <w:rPr>
          <w:color w:val="000000"/>
          <w:szCs w:val="24"/>
        </w:rPr>
        <w:t>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(bez oznake modela) </w:t>
      </w:r>
      <w:r w:rsidR="00FB4DB2" w:rsidRPr="00454DCE">
        <w:rPr>
          <w:color w:val="000000"/>
        </w:rPr>
        <w:t xml:space="preserve">s pozivom na broj </w:t>
      </w:r>
      <w:r w:rsidR="00763796">
        <w:rPr>
          <w:color w:val="000000"/>
        </w:rPr>
        <w:t>972</w:t>
      </w:r>
      <w:r w:rsidR="00212BFC">
        <w:rPr>
          <w:color w:val="000000"/>
        </w:rPr>
        <w:t xml:space="preserve"> </w:t>
      </w:r>
      <w:r w:rsidR="006C186A" w:rsidRPr="00454DCE">
        <w:rPr>
          <w:color w:val="000000"/>
        </w:rPr>
        <w:t>1</w:t>
      </w:r>
      <w:r w:rsidR="001944B9">
        <w:rPr>
          <w:color w:val="000000"/>
        </w:rPr>
        <w:t>6</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763796">
        <w:rPr>
          <w:color w:val="000000"/>
        </w:rPr>
        <w:t>972</w:t>
      </w:r>
      <w:r w:rsidR="00901DE1" w:rsidRPr="00901DE1">
        <w:rPr>
          <w:color w:val="000000"/>
        </w:rPr>
        <w:t>/1</w:t>
      </w:r>
      <w:r w:rsidR="001944B9">
        <w:rPr>
          <w:color w:val="000000"/>
        </w:rPr>
        <w:t>6</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rsidRPr="00454DCE">
      <w:pPr>
        <w:jc w:val="both"/>
      </w:pPr>
    </w:p>
    <w:p w:rsidRDefault="004543C4" w:rsidP="00D10621" w:rsidR="00763796">
      <w:pPr>
        <w:ind w:firstLine="720"/>
        <w:jc w:val="both"/>
      </w:pPr>
      <w:r w:rsidRPr="00454DCE">
        <w:t xml:space="preserve">Tijekom prethodnog postupka </w:t>
      </w:r>
      <w:r w:rsidR="00D10621">
        <w:t xml:space="preserve">iz </w:t>
      </w:r>
      <w:r w:rsidR="00DD1335">
        <w:t xml:space="preserve">podnesaka Financijske agencije od </w:t>
      </w:r>
      <w:r w:rsidR="00763796">
        <w:t>20</w:t>
      </w:r>
      <w:r w:rsidR="00DD1335">
        <w:t xml:space="preserve">. </w:t>
      </w:r>
      <w:r w:rsidR="00763796">
        <w:t xml:space="preserve">ožujka </w:t>
      </w:r>
      <w:r w:rsidR="008E6092">
        <w:t xml:space="preserve"> </w:t>
      </w:r>
      <w:r w:rsidR="00DD1335">
        <w:t xml:space="preserve"> 201</w:t>
      </w:r>
      <w:r w:rsidR="008E6092">
        <w:t>7</w:t>
      </w:r>
      <w:r w:rsidR="00DD1335">
        <w:t>. Klasa: 110-07/16-01/04 Ur.br.: 04-06-15-</w:t>
      </w:r>
      <w:r w:rsidR="00763796">
        <w:t>7890</w:t>
      </w:r>
      <w:r w:rsidR="001944B9">
        <w:t xml:space="preserve"> </w:t>
      </w:r>
      <w:r w:rsidR="00D10621">
        <w:t xml:space="preserve"> (list </w:t>
      </w:r>
      <w:r w:rsidR="008E6092">
        <w:t>2</w:t>
      </w:r>
      <w:r w:rsidR="00763796">
        <w:t>3</w:t>
      </w:r>
      <w:r w:rsidR="00231A2A">
        <w:t xml:space="preserve"> </w:t>
      </w:r>
      <w:r w:rsidR="00D10621">
        <w:t>spisa)</w:t>
      </w:r>
      <w:r w:rsidR="006B40C3">
        <w:t xml:space="preserve"> </w:t>
      </w:r>
      <w:r w:rsidR="00CC0907">
        <w:t xml:space="preserve">utvrđeno je </w:t>
      </w:r>
      <w:r w:rsidR="000D48B7">
        <w:t xml:space="preserve"> račun dužnika </w:t>
      </w:r>
      <w:r w:rsidR="008E6092">
        <w:t xml:space="preserve">na dan </w:t>
      </w:r>
      <w:r w:rsidR="00763796">
        <w:t xml:space="preserve">15. travnja </w:t>
      </w:r>
      <w:r w:rsidR="008E6092">
        <w:t>201</w:t>
      </w:r>
      <w:r w:rsidR="00763796">
        <w:t>6</w:t>
      </w:r>
      <w:r w:rsidR="008E6092">
        <w:t>. bio u bloka</w:t>
      </w:r>
      <w:r w:rsidR="00763796">
        <w:t>d</w:t>
      </w:r>
      <w:r w:rsidR="008E6092">
        <w:t xml:space="preserve">i </w:t>
      </w:r>
      <w:r w:rsidR="00763796">
        <w:t>više od 120</w:t>
      </w:r>
      <w:r w:rsidR="008E6092">
        <w:t xml:space="preserve"> dana</w:t>
      </w:r>
      <w:r w:rsidR="00763796">
        <w:t xml:space="preserve">. </w:t>
      </w:r>
    </w:p>
    <w:p w:rsidRDefault="001944B9" w:rsidP="00D10621" w:rsidR="008E6092">
      <w:pPr>
        <w:ind w:firstLine="720"/>
        <w:jc w:val="both"/>
      </w:pPr>
      <w:r>
        <w:lastRenderedPageBreak/>
        <w:t xml:space="preserve">Nadalje </w:t>
      </w:r>
      <w:r w:rsidR="00CC0907">
        <w:t xml:space="preserve">je </w:t>
      </w:r>
      <w:r w:rsidR="00DD1335">
        <w:t xml:space="preserve">utvrđeno da osobe koje vode poslove društva nisu podnijele </w:t>
      </w:r>
      <w:r w:rsidR="00DD1335" w:rsidRPr="00DD1335">
        <w:t>izvješće o financijsko-gospodarskom stanju dužnika</w:t>
      </w:r>
      <w:r w:rsidR="00DD1335">
        <w:t xml:space="preserve">, </w:t>
      </w:r>
      <w:r w:rsidR="00763796">
        <w:t xml:space="preserve">dok je </w:t>
      </w:r>
      <w:r w:rsidR="00DD1335">
        <w:t xml:space="preserve">uvidom u sudski registar utvrđeno da dužnik </w:t>
      </w:r>
      <w:r w:rsidR="008E6092">
        <w:t xml:space="preserve"> </w:t>
      </w:r>
      <w:r w:rsidR="00763796">
        <w:t xml:space="preserve">nije podnio ni jedno </w:t>
      </w:r>
      <w:r w:rsidR="008E6092">
        <w:t>financijsko izvješće</w:t>
      </w:r>
      <w:r w:rsidR="00763796">
        <w:t>,</w:t>
      </w:r>
      <w:r w:rsidR="008E6092">
        <w:t xml:space="preserve"> </w:t>
      </w:r>
      <w:r w:rsidR="00763796">
        <w:t xml:space="preserve"> te je stoga za pretpostaviti </w:t>
      </w:r>
      <w:r w:rsidR="008E6092">
        <w:t>da dužnik nema imovine za pokriće troška stečajnog postupka.</w:t>
      </w:r>
    </w:p>
    <w:p w:rsidRDefault="00D10621" w:rsidP="00D10621" w:rsidR="00D10621">
      <w:pPr>
        <w:ind w:firstLine="720"/>
        <w:jc w:val="both"/>
      </w:pPr>
      <w: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1944B9">
      <w:pPr>
        <w:ind w:firstLine="720"/>
        <w:jc w:val="both"/>
      </w:pPr>
      <w:r>
        <w:t>Osnovano je za pretpostaviti da bi  troškovi otvorenog stečajnog postupka iznosili 2</w:t>
      </w:r>
      <w:r w:rsidR="00DD1335">
        <w:t>0</w:t>
      </w:r>
      <w:r>
        <w:t>.</w:t>
      </w:r>
      <w:r w:rsidR="006B40C3">
        <w:t>0</w:t>
      </w:r>
      <w:r>
        <w:t xml:space="preserve">00,00 kn, i to stvarni trošak </w:t>
      </w:r>
      <w:r w:rsidR="00CC0907">
        <w:t xml:space="preserve">i </w:t>
      </w:r>
      <w:r w:rsidR="00F12DB4">
        <w:t>nagrada stečajnom upravitelju 1</w:t>
      </w:r>
      <w:r w:rsidR="00CC0907">
        <w:t>5</w:t>
      </w:r>
      <w:r w:rsidR="00F12DB4">
        <w:t xml:space="preserve">.000,00 kn, </w:t>
      </w:r>
      <w:r>
        <w:t xml:space="preserve">trošak knjigovodstvenih usluga u iznosu </w:t>
      </w:r>
      <w:r w:rsidR="00F12DB4">
        <w:t>3</w:t>
      </w:r>
      <w:r>
        <w:t xml:space="preserve">.000,00 kn, te trošak izrade pečata, bankarski trošak, trošak vještaka i sl. u iznosu od </w:t>
      </w:r>
      <w:r w:rsidR="006B40C3">
        <w:t>2.000</w:t>
      </w:r>
      <w:r>
        <w:t>,00 kn</w:t>
      </w:r>
      <w:r w:rsidR="001944B9">
        <w:t>.</w:t>
      </w:r>
    </w:p>
    <w:p w:rsidRDefault="00D10621" w:rsidP="00D10621" w:rsidR="00D10621">
      <w:pPr>
        <w:ind w:firstLine="720"/>
        <w:jc w:val="both"/>
      </w:pPr>
      <w: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763796">
        <w:rPr>
          <w:szCs w:val="24"/>
        </w:rPr>
        <w:t>3. svibnja 2017</w:t>
      </w:r>
      <w:r>
        <w:t>.</w:t>
      </w:r>
    </w:p>
    <w:p w:rsidRDefault="00901DE1" w:rsidP="00901DE1" w:rsidR="00901DE1">
      <w:pPr>
        <w:ind w:firstLine="720"/>
        <w:jc w:val="both"/>
      </w:pPr>
    </w:p>
    <w:p w:rsidRDefault="00901DE1" w:rsidP="00901DE1" w:rsidR="00901DE1">
      <w:pPr>
        <w:ind w:firstLine="720"/>
        <w:jc w:val="both"/>
      </w:pP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6B40C3" w:rsidP="00901DE1" w:rsidR="006B40C3">
      <w:pPr>
        <w:jc w:val="both"/>
      </w:pPr>
    </w:p>
    <w:p w:rsidRDefault="00901DE1" w:rsidP="00901DE1" w:rsidR="00901DE1">
      <w:pPr>
        <w:jc w:val="both"/>
      </w:pPr>
      <w:r>
        <w:t>DNA</w:t>
      </w:r>
    </w:p>
    <w:p w:rsidRDefault="00901DE1" w:rsidP="00901DE1" w:rsidR="00901DE1">
      <w:pPr>
        <w:jc w:val="both"/>
      </w:pPr>
      <w:r>
        <w:t xml:space="preserve">Rješenje  objaviti na mrežnoj stranici e-oglasne ploče suda </w:t>
      </w:r>
    </w:p>
    <w:p w:rsidRDefault="00F12DB4" w:rsidP="00901DE1" w:rsidR="00F12DB4">
      <w:pPr>
        <w:jc w:val="both"/>
      </w:pPr>
      <w:r>
        <w:t xml:space="preserve">Spis u kalendar </w:t>
      </w:r>
      <w:r w:rsidR="00CC0907">
        <w:t>5</w:t>
      </w:r>
      <w:r w:rsidR="006B40C3">
        <w:t xml:space="preserve">. </w:t>
      </w:r>
      <w:r w:rsidR="00763796">
        <w:t xml:space="preserve">lipnja </w:t>
      </w:r>
      <w:r w:rsidR="00756873">
        <w:t xml:space="preserve"> </w:t>
      </w:r>
      <w:r>
        <w:t xml:space="preserve">2017. </w:t>
      </w:r>
    </w:p>
    <w:p w:rsidRDefault="00901DE1" w:rsidP="00901DE1" w:rsidR="00FB4DB2" w:rsidRPr="00846C26">
      <w:pPr>
        <w:jc w:val="both"/>
      </w:pPr>
      <w:r>
        <w:t xml:space="preserve">U Rijeci, </w:t>
      </w:r>
      <w:r w:rsidR="00763796">
        <w:rPr>
          <w:szCs w:val="24"/>
        </w:rPr>
        <w:t>3. svibnja 2017</w:t>
      </w:r>
      <w:r>
        <w:t>.</w:t>
      </w:r>
    </w:p>
    <w:sectPr w:rsidR="00FB4DB2" w:rsidRPr="00846C26">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405D" w:rsidR="00AA405D">
      <w:r>
        <w:separator/>
      </w:r>
    </w:p>
  </w:endnote>
  <w:endnote w:id="0" w:type="continuationSeparator">
    <w:p w:rsidRDefault="00AA405D" w:rsidR="00AA40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3632666"/>
      <w:docPartObj>
        <w:docPartGallery w:val="Page Numbers (Bottom of Page)"/>
        <w:docPartUnique/>
      </w:docPartObj>
    </w:sdtPr>
    <w:sdtEndPr/>
    <w:sdtContent>
      <w:p w:rsidRDefault="009F0574" w:rsidR="009F0574">
        <w:pPr>
          <w:pStyle w:val="Podnoje"/>
          <w:jc w:val="center"/>
        </w:pPr>
        <w:r>
          <w:fldChar w:fldCharType="begin"/>
        </w:r>
        <w:r>
          <w:instrText>PAGE   \* MERGEFORMAT</w:instrText>
        </w:r>
        <w:r>
          <w:fldChar w:fldCharType="separate"/>
        </w:r>
        <w:r w:rsidR="00CF51AF" w:rsidRPr="00CF51AF">
          <w:rPr>
            <w:noProof/>
            <w:lang w:val="hr-HR"/>
          </w:rPr>
          <w:t>1</w:t>
        </w:r>
        <w:r>
          <w:fldChar w:fldCharType="end"/>
        </w:r>
      </w:p>
    </w:sdtContent>
  </w:sdt>
  <w:p w:rsidRDefault="009F0574" w:rsidR="009F057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405D" w:rsidR="00AA405D">
      <w:r>
        <w:separator/>
      </w:r>
    </w:p>
  </w:footnote>
  <w:footnote w:id="0" w:type="continuationSeparator">
    <w:p w:rsidRDefault="00AA405D" w:rsidR="00AA40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763796">
      <w:t>972</w:t>
    </w:r>
    <w:r w:rsidR="00BB30C1">
      <w:t>/</w:t>
    </w:r>
    <w:r w:rsidR="00231AB5" w:rsidRPr="00A15F9E">
      <w:t>1</w:t>
    </w:r>
    <w:r w:rsidR="00756873">
      <w:t>6</w:t>
    </w:r>
    <w:r w:rsidR="00231AB5">
      <w:t>-</w:t>
    </w:r>
    <w:r w:rsidR="007606DB">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22F3"/>
    <w:rsid w:val="0006704B"/>
    <w:rsid w:val="00074E35"/>
    <w:rsid w:val="000824E1"/>
    <w:rsid w:val="00093149"/>
    <w:rsid w:val="000A6BD7"/>
    <w:rsid w:val="000D48B7"/>
    <w:rsid w:val="000E5135"/>
    <w:rsid w:val="000F529C"/>
    <w:rsid w:val="000F6F8D"/>
    <w:rsid w:val="00111C82"/>
    <w:rsid w:val="00122243"/>
    <w:rsid w:val="0012561F"/>
    <w:rsid w:val="0014190D"/>
    <w:rsid w:val="00144647"/>
    <w:rsid w:val="00145BDC"/>
    <w:rsid w:val="00151ECE"/>
    <w:rsid w:val="00176D1B"/>
    <w:rsid w:val="0018737B"/>
    <w:rsid w:val="001944B9"/>
    <w:rsid w:val="001A060A"/>
    <w:rsid w:val="001B64BB"/>
    <w:rsid w:val="001C0C53"/>
    <w:rsid w:val="001C6F8A"/>
    <w:rsid w:val="001D4F2D"/>
    <w:rsid w:val="001D7199"/>
    <w:rsid w:val="0020002A"/>
    <w:rsid w:val="00212BFC"/>
    <w:rsid w:val="0022554D"/>
    <w:rsid w:val="0023074A"/>
    <w:rsid w:val="00230B3A"/>
    <w:rsid w:val="00231A2A"/>
    <w:rsid w:val="00231AB5"/>
    <w:rsid w:val="002354BE"/>
    <w:rsid w:val="0026297F"/>
    <w:rsid w:val="00262ADE"/>
    <w:rsid w:val="00262B8F"/>
    <w:rsid w:val="0026307B"/>
    <w:rsid w:val="0027557F"/>
    <w:rsid w:val="00275B01"/>
    <w:rsid w:val="0027735D"/>
    <w:rsid w:val="002840DA"/>
    <w:rsid w:val="00290B49"/>
    <w:rsid w:val="002B5427"/>
    <w:rsid w:val="002B551B"/>
    <w:rsid w:val="002C10E1"/>
    <w:rsid w:val="002C2816"/>
    <w:rsid w:val="002D10A6"/>
    <w:rsid w:val="002D5BEB"/>
    <w:rsid w:val="002E00D6"/>
    <w:rsid w:val="00332F82"/>
    <w:rsid w:val="00354DAD"/>
    <w:rsid w:val="00357E1D"/>
    <w:rsid w:val="00365EA9"/>
    <w:rsid w:val="00391F98"/>
    <w:rsid w:val="0039442A"/>
    <w:rsid w:val="003A490A"/>
    <w:rsid w:val="003A4B16"/>
    <w:rsid w:val="003D119B"/>
    <w:rsid w:val="003D311A"/>
    <w:rsid w:val="003D435B"/>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D7153"/>
    <w:rsid w:val="005F25BF"/>
    <w:rsid w:val="005F26B0"/>
    <w:rsid w:val="006116DC"/>
    <w:rsid w:val="00632F93"/>
    <w:rsid w:val="00663E2B"/>
    <w:rsid w:val="00670789"/>
    <w:rsid w:val="00675CB2"/>
    <w:rsid w:val="0068114A"/>
    <w:rsid w:val="00694ED6"/>
    <w:rsid w:val="00697A14"/>
    <w:rsid w:val="006A1A24"/>
    <w:rsid w:val="006A49A2"/>
    <w:rsid w:val="006A7113"/>
    <w:rsid w:val="006B40C3"/>
    <w:rsid w:val="006B44BA"/>
    <w:rsid w:val="006B744F"/>
    <w:rsid w:val="006C186A"/>
    <w:rsid w:val="006C4568"/>
    <w:rsid w:val="006F5A3C"/>
    <w:rsid w:val="00751CA7"/>
    <w:rsid w:val="00753C14"/>
    <w:rsid w:val="00756873"/>
    <w:rsid w:val="00760145"/>
    <w:rsid w:val="007606DB"/>
    <w:rsid w:val="007627C3"/>
    <w:rsid w:val="00763796"/>
    <w:rsid w:val="0076384C"/>
    <w:rsid w:val="00780EBC"/>
    <w:rsid w:val="007828AF"/>
    <w:rsid w:val="0079538E"/>
    <w:rsid w:val="007B6889"/>
    <w:rsid w:val="007C5936"/>
    <w:rsid w:val="007D3FF3"/>
    <w:rsid w:val="007E1693"/>
    <w:rsid w:val="007E6944"/>
    <w:rsid w:val="007F2C8C"/>
    <w:rsid w:val="008278B8"/>
    <w:rsid w:val="00836295"/>
    <w:rsid w:val="00837175"/>
    <w:rsid w:val="00840475"/>
    <w:rsid w:val="00846C26"/>
    <w:rsid w:val="00852F6A"/>
    <w:rsid w:val="00860EEF"/>
    <w:rsid w:val="008715F3"/>
    <w:rsid w:val="008B29D5"/>
    <w:rsid w:val="008B3BA7"/>
    <w:rsid w:val="008B5487"/>
    <w:rsid w:val="008C75B9"/>
    <w:rsid w:val="008E6092"/>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82347"/>
    <w:rsid w:val="00986454"/>
    <w:rsid w:val="0099432B"/>
    <w:rsid w:val="009962D7"/>
    <w:rsid w:val="009D0127"/>
    <w:rsid w:val="009F0574"/>
    <w:rsid w:val="009F09E7"/>
    <w:rsid w:val="009F75C0"/>
    <w:rsid w:val="00A03A9D"/>
    <w:rsid w:val="00A075D4"/>
    <w:rsid w:val="00A12A0A"/>
    <w:rsid w:val="00A26A1B"/>
    <w:rsid w:val="00A45B65"/>
    <w:rsid w:val="00A473FE"/>
    <w:rsid w:val="00A51EC6"/>
    <w:rsid w:val="00A61D06"/>
    <w:rsid w:val="00A811C9"/>
    <w:rsid w:val="00AA405D"/>
    <w:rsid w:val="00AB0420"/>
    <w:rsid w:val="00AB21B9"/>
    <w:rsid w:val="00AC7AEF"/>
    <w:rsid w:val="00AD06BB"/>
    <w:rsid w:val="00AE4B9B"/>
    <w:rsid w:val="00B13FA5"/>
    <w:rsid w:val="00B25CA6"/>
    <w:rsid w:val="00B4298B"/>
    <w:rsid w:val="00B44398"/>
    <w:rsid w:val="00B47677"/>
    <w:rsid w:val="00B54D7F"/>
    <w:rsid w:val="00B570CD"/>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5A46"/>
    <w:rsid w:val="00C56D65"/>
    <w:rsid w:val="00C75676"/>
    <w:rsid w:val="00CB07F9"/>
    <w:rsid w:val="00CB6CCC"/>
    <w:rsid w:val="00CC0907"/>
    <w:rsid w:val="00CF51AF"/>
    <w:rsid w:val="00D026EE"/>
    <w:rsid w:val="00D06AB7"/>
    <w:rsid w:val="00D10621"/>
    <w:rsid w:val="00D139F2"/>
    <w:rsid w:val="00D313A5"/>
    <w:rsid w:val="00D92A9B"/>
    <w:rsid w:val="00D932F9"/>
    <w:rsid w:val="00DA7EF8"/>
    <w:rsid w:val="00DB7AA4"/>
    <w:rsid w:val="00DD1335"/>
    <w:rsid w:val="00DD7131"/>
    <w:rsid w:val="00DF1FD6"/>
    <w:rsid w:val="00E00236"/>
    <w:rsid w:val="00E00A93"/>
    <w:rsid w:val="00E1144A"/>
    <w:rsid w:val="00E12DAB"/>
    <w:rsid w:val="00E15185"/>
    <w:rsid w:val="00E16CA2"/>
    <w:rsid w:val="00E17483"/>
    <w:rsid w:val="00E20432"/>
    <w:rsid w:val="00E21A37"/>
    <w:rsid w:val="00E36C03"/>
    <w:rsid w:val="00E615DC"/>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546FE"/>
    <w:rsid w:val="00F71FDA"/>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9F0574"/>
    <w:rPr>
      <w:sz w:val="24"/>
      <w:lang w:val="en-GB"/>
    </w:rPr>
  </w:style>
  <w:style w:styleId="Tekstrezerviranogmjesta" w:type="character">
    <w:name w:val="Placeholder Text"/>
    <w:basedOn w:val="Zadanifontodlomka"/>
    <w:uiPriority w:val="99"/>
    <w:semiHidden/>
    <w:rsid w:val="00CF51AF"/>
    <w:rPr>
      <w:color w:val="808080"/>
      <w:bdr w:space="0" w:sz="0" w:color="auto" w:val="none"/>
      <w:shd w:fill="CCFFFF" w:color="auto" w:val="clear"/>
    </w:rPr>
  </w:style>
  <w:style w:customStyle="true" w:styleId="eSPISCCParagraphDefaultFont" w:type="character">
    <w:name w:val="eSPIS_CC_Paragraph Default Font"/>
    <w:basedOn w:val="Zadanifontodlomka"/>
    <w:rsid w:val="00CF51A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F51AF"/>
    <w:rPr>
      <w:bCs/>
      <w:bdr w:space="0" w:sz="0" w:color="auto" w:val="none"/>
      <w:shd w:fill="FFFFCC" w:color="auto" w:val="clear"/>
      <w:lang w:val="hr-HR"/>
    </w:rPr>
  </w:style>
  <w:style w:customStyle="true" w:styleId="PozadinaSvijetloCrvena" w:type="character">
    <w:name w:val="Pozadina_SvijetloCrvena"/>
    <w:basedOn w:val="eSPISCCParagraphDefaultFont"/>
    <w:rsid w:val="00CF51A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F51A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9F0574"/>
    <w:rPr>
      <w:sz w:val="24"/>
      <w:lang w:val="en-GB"/>
    </w:rPr>
  </w:style>
  <w:style w:styleId="Tekstrezerviranogmjesta" w:type="character">
    <w:name w:val="Placeholder Text"/>
    <w:basedOn w:val="Zadanifontodlomka"/>
    <w:uiPriority w:val="99"/>
    <w:semiHidden/>
    <w:rsid w:val="00CF51AF"/>
    <w:rPr>
      <w:color w:val="808080"/>
      <w:bdr w:color="auto" w:space="0" w:sz="0" w:val="none"/>
      <w:shd w:color="auto" w:fill="CCFFFF" w:val="clear"/>
    </w:rPr>
  </w:style>
  <w:style w:customStyle="1" w:styleId="eSPISCCParagraphDefaultFont" w:type="character">
    <w:name w:val="eSPIS_CC_Paragraph Default Font"/>
    <w:basedOn w:val="Zadanifontodlomka"/>
    <w:rsid w:val="00CF51A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F51AF"/>
    <w:rPr>
      <w:bCs/>
      <w:bdr w:color="auto" w:space="0" w:sz="0" w:val="none"/>
      <w:shd w:color="auto" w:fill="FFFFCC" w:val="clear"/>
      <w:lang w:val="hr-HR"/>
    </w:rPr>
  </w:style>
  <w:style w:customStyle="1" w:styleId="PozadinaSvijetloCrvena" w:type="character">
    <w:name w:val="Pozadina_SvijetloCrvena"/>
    <w:basedOn w:val="eSPISCCParagraphDefaultFont"/>
    <w:rsid w:val="00CF51A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F51A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972</izvorni_sadrzaj>
    <derivirana_varijabla naziv="DomainObject.Predmet.Broj_1">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St-972/2016</izvorni_sadrzaj>
    <derivirana_varijabla naziv="DomainObject.Predmet.OznakaBroj_1">St-972/2016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 ROOM j.d.o.o. zastupanog po punomoćniku Mirela Fatić</izvorni_sadrzaj>
    <derivirana_varijabla naziv="DomainObject.Predmet.ProtustrankaFormated_1">  M - ROOM j.d.o.o. zastupanog po punomoćniku Mirela Fatić</derivirana_varijabla>
  </DomainObject.Predmet.ProtustrankaFormated>
  <DomainObject.Predmet.ProtustrankaFormatedOIB>
    <izvorni_sadrzaj>  M - ROOM j.d.o.o., OIB 93309566416 zastupanog po punomoćniku Mirela Fatić</izvorni_sadrzaj>
    <derivirana_varijabla naziv="DomainObject.Predmet.ProtustrankaFormatedOIB_1">  M - ROOM j.d.o.o., OIB 93309566416 zastupanog po punomoćniku Mirela Fatić</derivirana_varijabla>
  </DomainObject.Predmet.ProtustrankaFormatedOIB>
  <DomainObject.Predmet.ProtustrankaFormatedWithAdress>
    <izvorni_sadrzaj> M - ROOM j.d.o.o., Sveti križ 30, 51000 Rijeka zastupanog po punomoćniku Mirela Fatić</izvorni_sadrzaj>
    <derivirana_varijabla naziv="DomainObject.Predmet.ProtustrankaFormatedWithAdress_1"> M - ROOM j.d.o.o., Sveti križ 30, 51000 Rijeka zastupanog po punomoćniku Mirela Fatić</derivirana_varijabla>
  </DomainObject.Predmet.ProtustrankaFormatedWithAdress>
  <DomainObject.Predmet.ProtustrankaFormatedWithAdressOIB>
    <izvorni_sadrzaj> M - ROOM j.d.o.o., OIB 93309566416, Sveti križ 30, 51000 Rijeka zastupanog po punomoćniku Mirela Fatić</izvorni_sadrzaj>
    <derivirana_varijabla naziv="DomainObject.Predmet.ProtustrankaFormatedWithAdressOIB_1"> M - ROOM j.d.o.o., OIB 93309566416, Sveti križ 30, 51000 Rijeka zastupanog po punomoćniku Mirela Fatić</derivirana_varijabla>
  </DomainObject.Predmet.ProtustrankaFormatedWithAdressOIB>
  <DomainObject.Predmet.ProtustrankaWithAdress>
    <izvorni_sadrzaj>M - ROOM j.d.o.o. Sveti križ 30, 51000 Rijeka</izvorni_sadrzaj>
    <derivirana_varijabla naziv="DomainObject.Predmet.ProtustrankaWithAdress_1">M - ROOM j.d.o.o. Sveti križ 30, 51000 Rijeka</derivirana_varijabla>
  </DomainObject.Predmet.ProtustrankaWithAdress>
  <DomainObject.Predmet.ProtustrankaWithAdressOIB>
    <izvorni_sadrzaj>M - ROOM j.d.o.o., OIB 93309566416, Sveti križ 30, 51000 Rijeka</izvorni_sadrzaj>
    <derivirana_varijabla naziv="DomainObject.Predmet.ProtustrankaWithAdressOIB_1">M - ROOM j.d.o.o., OIB 93309566416, Sveti križ 30, 51000 Rijeka</derivirana_varijabla>
  </DomainObject.Predmet.ProtustrankaWithAdressOIB>
  <DomainObject.Predmet.ProtustrankaNazivFormated>
    <izvorni_sadrzaj>M - ROOM j.d.o.o.</izvorni_sadrzaj>
    <derivirana_varijabla naziv="DomainObject.Predmet.ProtustrankaNazivFormated_1">M - ROOM j.d.o.o.</derivirana_varijabla>
  </DomainObject.Predmet.ProtustrankaNazivFormated>
  <DomainObject.Predmet.ProtustrankaNazivFormatedOIB>
    <izvorni_sadrzaj>M - ROOM j.d.o.o., OIB 93309566416</izvorni_sadrzaj>
    <derivirana_varijabla naziv="DomainObject.Predmet.ProtustrankaNazivFormatedOIB_1">M - ROOM j.d.o.o., OIB 93309566416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 ROOM j.d.o.o. zastupanog po punomoćniku Mirela Fatić</item>
    </izvorni_sadrzaj>
    <derivirana_varijabla naziv="DomainObject.Predmet.ProtuStrankaListFormated_1">
      <item>M - ROOM j.d.o.o. zastupanog po punomoćniku Mirela Fatić</item>
    </derivirana_varijabla>
  </DomainObject.Predmet.ProtuStrankaListFormated>
  <DomainObject.Predmet.ProtuStrankaListFormatedOIB>
    <izvorni_sadrzaj>
      <item>M - ROOM j.d.o.o., OIB 93309566416 zastupanog po punomoćniku Mirela Fatić</item>
    </izvorni_sadrzaj>
    <derivirana_varijabla naziv="DomainObject.Predmet.ProtuStrankaListFormatedOIB_1">
      <item>M - ROOM j.d.o.o., OIB 93309566416 zastupanog po punomoćniku Mirela Fatić</item>
    </derivirana_varijabla>
  </DomainObject.Predmet.ProtuStrankaListFormatedOIB>
  <DomainObject.Predmet.ProtuStrankaListFormatedWithAdress>
    <izvorni_sadrzaj>
      <item>M - ROOM j.d.o.o., Sveti križ 30, 51000 Rijeka zastupanog po punomoćniku Mirela Fatić</item>
    </izvorni_sadrzaj>
    <derivirana_varijabla naziv="DomainObject.Predmet.ProtuStrankaListFormatedWithAdress_1">
      <item>M - ROOM j.d.o.o., Sveti križ 30, 51000 Rijeka zastupanog po punomoćniku Mirela Fatić</item>
    </derivirana_varijabla>
  </DomainObject.Predmet.ProtuStrankaListFormatedWithAdress>
  <DomainObject.Predmet.ProtuStrankaListFormatedWithAdressOIB>
    <izvorni_sadrzaj>
      <item>M - ROOM j.d.o.o., OIB 93309566416, Sveti križ 30, 51000 Rijeka zastupanog po punomoćniku Mirela Fatić</item>
    </izvorni_sadrzaj>
    <derivirana_varijabla naziv="DomainObject.Predmet.ProtuStrankaListFormatedWithAdressOIB_1">
      <item>M - ROOM j.d.o.o., OIB 93309566416, Sveti križ 30, 51000 Rijeka zastupanog po punomoćniku Mirela Fatić</item>
    </derivirana_varijabla>
  </DomainObject.Predmet.ProtuStrankaListFormatedWithAdressOIB>
  <DomainObject.Predmet.ProtuStrankaListNazivFormated>
    <izvorni_sadrzaj>
      <item>M - ROOM j.d.o.o.</item>
    </izvorni_sadrzaj>
    <derivirana_varijabla naziv="DomainObject.Predmet.ProtuStrankaListNazivFormated_1">
      <item>M - ROOM j.d.o.o.</item>
    </derivirana_varijabla>
  </DomainObject.Predmet.ProtuStrankaListNazivFormated>
  <DomainObject.Predmet.ProtuStrankaListNazivFormatedOIB>
    <izvorni_sadrzaj>
      <item>M - ROOM j.d.o.o., OIB 93309566416</item>
    </izvorni_sadrzaj>
    <derivirana_varijabla naziv="DomainObject.Predmet.ProtuStrankaListNazivFormatedOIB_1">
      <item>M - ROOM j.d.o.o., OIB 93309566416</item>
    </derivirana_varijabla>
  </DomainObject.Predmet.ProtuStrankaListNazivFormatedOIB>
  <DomainObject.Predmet.OstaliListFormated>
    <izvorni_sadrzaj>
      <item>Mirela Fatić punomoćnik sudionika u postupku M - ROOM j.d.o.o.</item>
    </izvorni_sadrzaj>
    <derivirana_varijabla naziv="DomainObject.Predmet.OstaliListFormated_1">
      <item>Mirela Fatić punomoćnik sudionika u postupku M - ROOM j.d.o.o.</item>
    </derivirana_varijabla>
  </DomainObject.Predmet.OstaliListFormated>
  <DomainObject.Predmet.OstaliListFormatedOIB>
    <izvorni_sadrzaj>
      <item>Mirela Fatić, OIB 78424265602 punomoćnik sudionika u postupku M - ROOM j.d.o.o.</item>
    </izvorni_sadrzaj>
    <derivirana_varijabla naziv="DomainObject.Predmet.OstaliListFormatedOIB_1">
      <item>Mirela Fatić, OIB 78424265602 punomoćnik sudionika u postupku M - ROOM j.d.o.o.</item>
    </derivirana_varijabla>
  </DomainObject.Predmet.OstaliListFormatedOIB>
  <DomainObject.Predmet.OstaliListFormatedWithAdress>
    <izvorni_sadrzaj>
      <item>Mirela Fatić punomoćnik sudionika u postupku M - ROOM j.d.o.o.</item>
    </izvorni_sadrzaj>
    <derivirana_varijabla naziv="DomainObject.Predmet.OstaliListFormatedWithAdress_1">
      <item>Mirela Fatić punomoćnik sudionika u postupku M - ROOM j.d.o.o.</item>
    </derivirana_varijabla>
  </DomainObject.Predmet.OstaliListFormatedWithAdress>
  <DomainObject.Predmet.OstaliListFormatedWithAdressOIB>
    <izvorni_sadrzaj>
      <item>Mirela Fatić, OIB 78424265602 punomoćnik sudionika u postupku M - ROOM j.d.o.o.</item>
    </izvorni_sadrzaj>
    <derivirana_varijabla naziv="DomainObject.Predmet.OstaliListFormatedWithAdressOIB_1">
      <item>Mirela Fatić, OIB 78424265602 punomoćnik sudionika u postupku M - ROOM j.d.o.o.</item>
    </derivirana_varijabla>
  </DomainObject.Predmet.OstaliListFormatedWithAdressOIB>
  <DomainObject.Predmet.OstaliListNazivFormated>
    <izvorni_sadrzaj>
      <item>Mirela Fatić</item>
    </izvorni_sadrzaj>
    <derivirana_varijabla naziv="DomainObject.Predmet.OstaliListNazivFormated_1">
      <item>Mirela Fatić</item>
    </derivirana_varijabla>
  </DomainObject.Predmet.OstaliListNazivFormated>
  <DomainObject.Predmet.OstaliListNazivFormatedOIB>
    <izvorni_sadrzaj>
      <item>Mirela Fatić, OIB 78424265602</item>
    </izvorni_sadrzaj>
    <derivirana_varijabla naziv="DomainObject.Predmet.OstaliListNazivFormatedOIB_1">
      <item>Mirela Fatić, OIB 78424265602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 ROOM j.d.o.o.</izvorni_sadrzaj>
    <derivirana_varijabla naziv="DomainObject.Predmet.ProtustrankaIDrugi_1">M - ROOM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 ROOM j.d.o.o., OIB 93309566416, Sveti križ 30, 51000 Rijeka</izvorni_sadrzaj>
    <derivirana_varijabla naziv="DomainObject.Predmet.ProtustrankaIDrugiAdressOIB_1">M - ROOM j.d.o.o., OIB 93309566416, Sveti križ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 ROOM j.d.o.o.</item>
      <item>Mirela Fatić</item>
    </izvorni_sadrzaj>
    <derivirana_varijabla naziv="DomainObject.Predmet.SudioniciListNaziv_1">
      <item>FINA  Rijeka</item>
      <item>M - ROOM j.d.o.o.</item>
      <item>Mirela Fatić</item>
    </derivirana_varijabla>
  </DomainObject.Predmet.SudioniciListNaziv>
  <DomainObject.Predmet.SudioniciListAdressOIB>
    <izvorni_sadrzaj>
      <item>FINA  Rijeka, OIB 85821130368, Frana Kurelca 8,51000 Rijeka</item>
      <item>M - ROOM j.d.o.o., OIB 93309566416, Sveti križ 30,51000 Rijeka</item>
      <item>Mirela Fatić, OIB 78424265602</item>
    </izvorni_sadrzaj>
    <derivirana_varijabla naziv="DomainObject.Predmet.SudioniciListAdressOIB_1">
      <item>FINA  Rijeka, OIB 85821130368, Frana Kurelca 8,51000 Rijeka</item>
      <item>M - ROOM j.d.o.o., OIB 93309566416, Sveti križ 30,51000 Rijeka</item>
      <item>Mirela Fatić, OIB 78424265602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93309566416</item>
      <item>, OIB 78424265602</item>
    </izvorni_sadrzaj>
    <derivirana_varijabla naziv="DomainObject.Predmet.SudioniciListNazivOIB_1">
      <item>, OIB 85821130368</item>
      <item>, OIB 93309566416</item>
      <item>, OIB 78424265602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651</properties:Words>
  <properties:Characters>3354</properties:Characters>
  <properties:Lines>87</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2017-05-03T11:23:00Z</dcterms:created>
  <dc:creator>T SUD</dc:creator>
  <cp:lastModifiedBy>Tanja Fidel</cp:lastModifiedBy>
  <cp:lastPrinted>2017-05-03T11:23:00Z</cp:lastPrinted>
  <dcterms:modified xmlns:xsi="http://www.w3.org/2001/XMLSchema-instance" xsi:type="dcterms:W3CDTF">2017-05-03T11:27:00Z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