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c414" w14:paraId="cdbc414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C009B8" w:rsidRPr="00C009B8">
        <w:rPr>
          <w:lang w:val="en-US"/>
        </w:rPr>
        <w:t>SIGMA INŽENJERING, d.o.o. Split, Valpovačka ulica 13, OIB: 68414537798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</w:t>
      </w:r>
      <w:r w:rsidR="00C009B8">
        <w:rPr>
          <w:lang w:val="hr-HR"/>
        </w:rPr>
        <w:t>8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C009B8" w:rsidRPr="00C009B8">
        <w:rPr>
          <w:lang w:val="hr-HR"/>
        </w:rPr>
        <w:t>SIGMA INŽENJERING, d.o.o. Split, Valpovačka ulica 13, OIB: 68414537798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C009B8">
        <w:rPr>
          <w:lang w:val="hr-HR"/>
        </w:rPr>
        <w:t>8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314904">
        <w:rPr>
          <w:lang w:val="hr-HR"/>
        </w:rPr>
        <w:t>u 1</w:t>
      </w:r>
      <w:r w:rsidR="00C009B8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5F7572">
        <w:rPr>
          <w:lang w:val="hr-HR"/>
        </w:rPr>
        <w:t>Stjepan Lović iz Zagreba, Preradovićeva 13, OIB: 25964288839.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C009B8" w:rsidRPr="00C009B8">
        <w:rPr>
          <w:lang w:val="hr-HR"/>
        </w:rPr>
        <w:t>SIGMA INŽENJERING, d.o.o. Split, Valpovačka ulica 13, OIB: 68414537798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C009B8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</w:t>
      </w:r>
      <w:r w:rsidR="00C009B8" w:rsidRPr="00C009B8">
        <w:rPr>
          <w:lang w:val="hr-HR"/>
        </w:rPr>
        <w:t>SIGMA INŽENJERING, d.o.o. Split, Valpovačka ulica 13, OIB: 68414537798</w:t>
      </w:r>
      <w:r w:rsidR="005F7572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5F7572">
        <w:rPr>
          <w:lang w:val="hr-HR"/>
        </w:rPr>
        <w:t xml:space="preserve">od </w:t>
      </w:r>
      <w:r w:rsidR="00C009B8">
        <w:rPr>
          <w:lang w:val="hr-HR"/>
        </w:rPr>
        <w:t>2766</w:t>
      </w:r>
      <w:r w:rsidR="005079E1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C009B8">
        <w:rPr>
          <w:lang w:val="hr-HR"/>
        </w:rPr>
        <w:t>od 32.989,84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C009B8">
        <w:rPr>
          <w:lang w:val="hr-HR"/>
        </w:rPr>
        <w:t>4</w:t>
      </w:r>
      <w:r w:rsidR="00314904">
        <w:rPr>
          <w:lang w:val="hr-HR"/>
        </w:rPr>
        <w:t>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</w:t>
      </w:r>
      <w:r w:rsidR="008720FA">
        <w:rPr>
          <w:lang w:val="hr-HR"/>
        </w:rPr>
        <w:t>e da će u slučaju iz stavka 1. t</w:t>
      </w:r>
      <w:r w:rsidRPr="0094096C">
        <w:rPr>
          <w:lang w:val="hr-HR"/>
        </w:rPr>
        <w:t>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C009B8">
        <w:rPr>
          <w:lang w:val="hr-HR"/>
        </w:rPr>
        <w:t>8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C86057" w:rsidP="0094096C" w:rsidR="00C86057">
      <w:pPr>
        <w:spacing w:before="160"/>
        <w:jc w:val="both"/>
        <w:rPr>
          <w:lang w:val="hr-HR"/>
        </w:rPr>
      </w:pPr>
      <w:r w:rsidRPr="00C8605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2A4AD1">
      <w:t>1</w:t>
    </w:r>
    <w:r w:rsidR="00C009B8">
      <w:t>251/</w:t>
    </w:r>
    <w:r w:rsidR="003734BE"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8720FA">
      <w:t xml:space="preserve"> </w:t>
    </w:r>
    <w:r w:rsidR="00B25EAD">
      <w:t>St-</w:t>
    </w:r>
    <w:r w:rsidR="005079E1">
      <w:t>1</w:t>
    </w:r>
    <w:r w:rsidR="00C009B8">
      <w:t>251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14904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079E1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5F757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7C33E1"/>
    <w:rsid w:val="00805481"/>
    <w:rsid w:val="00832F97"/>
    <w:rsid w:val="0084487A"/>
    <w:rsid w:val="00850B9F"/>
    <w:rsid w:val="00870E42"/>
    <w:rsid w:val="008720FA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62084"/>
    <w:rsid w:val="00A83CF1"/>
    <w:rsid w:val="00A90D05"/>
    <w:rsid w:val="00A97762"/>
    <w:rsid w:val="00AA1815"/>
    <w:rsid w:val="00AA4E2B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009B8"/>
    <w:rsid w:val="00C30FC8"/>
    <w:rsid w:val="00C435B4"/>
    <w:rsid w:val="00C5093E"/>
    <w:rsid w:val="00C85A91"/>
    <w:rsid w:val="00C86057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St-1251/2015</izvorni_sadrzaj>
    <derivirana_varijabla naziv="DomainObject.Predmet.OznakaBroj_1">St-1251/2015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INŽENJERING, d.o.o. za projektiranje i građevinarstvo</izvorni_sadrzaj>
    <derivirana_varijabla naziv="DomainObject.Predmet.ProtustrankaFormated_1">  SIGMA INŽENJERING, d.o.o. za projektiranje i građevinarstvo</derivirana_varijabla>
  </DomainObject.Predmet.ProtustrankaFormated>
  <DomainObject.Predmet.ProtustrankaFormatedOIB>
    <izvorni_sadrzaj>  SIGMA INŽENJERING, d.o.o. za projektiranje i građevinarstvo, OIB 68414537798</izvorni_sadrzaj>
    <derivirana_varijabla naziv="DomainObject.Predmet.ProtustrankaFormatedOIB_1">  SIGMA INŽENJERING, d.o.o. za projektiranje i građevinarstvo, OIB 68414537798</derivirana_varijabla>
  </DomainObject.Predmet.ProtustrankaFormatedOIB>
  <DomainObject.Predmet.ProtustrankaFormatedWithAdress>
    <izvorni_sadrzaj> SIGMA INŽENJERING, d.o.o. za projektiranje i građevinarstvo, Valpovačka Ulica 13, 21000 Split</izvorni_sadrzaj>
    <derivirana_varijabla naziv="DomainObject.Predmet.ProtustrankaFormatedWithAdress_1"> SIGMA INŽENJERING, d.o.o. za projektiranje i građevinarstvo, Valpovačka Ulica 13, 21000 Split</derivirana_varijabla>
  </DomainObject.Predmet.ProtustrankaFormatedWithAdress>
  <DomainObject.Predmet.ProtustrankaFormatedWithAdressOIB>
    <izvorni_sadrzaj> SIGMA INŽENJERING, d.o.o. za projektiranje i građevinarstvo, OIB 68414537798, Valpovačka Ulica 13, 21000 Split</izvorni_sadrzaj>
    <derivirana_varijabla naziv="DomainObject.Predmet.ProtustrankaFormatedWithAdressOIB_1"> SIGMA INŽENJERING, d.o.o. za projektiranje i građevinarstvo, OIB 68414537798, Valpovačka Ulica 13, 21000 Split</derivirana_varijabla>
  </DomainObject.Predmet.ProtustrankaFormatedWithAdressOIB>
  <DomainObject.Predmet.ProtustrankaWithAdress>
    <izvorni_sadrzaj>SIGMA INŽENJERING, d.o.o. za projektiranje i građevinarstvo Valpovačka Ulica 13, 21000 Split</izvorni_sadrzaj>
    <derivirana_varijabla naziv="DomainObject.Predmet.ProtustrankaWithAdress_1">SIGMA INŽENJERING, d.o.o. za projektiranje i građevinarstvo Valpovačka Ulica 13, 21000 Split</derivirana_varijabla>
  </DomainObject.Predmet.ProtustrankaWithAdress>
  <DomainObject.Predmet.ProtustrankaWithAdressOIB>
    <izvorni_sadrzaj>SIGMA INŽENJERING, d.o.o. za projektiranje i građevinarstvo, OIB 68414537798, Valpovačka Ulica 13, 21000 Split</izvorni_sadrzaj>
    <derivirana_varijabla naziv="DomainObject.Predmet.ProtustrankaWithAdressOIB_1">SIGMA INŽENJERING, d.o.o. za projektiranje i građevinarstvo, OIB 68414537798, Valpovačka Ulica 13, 21000 Split</derivirana_varijabla>
  </DomainObject.Predmet.ProtustrankaWithAdressOIB>
  <DomainObject.Predmet.ProtustrankaNazivFormated>
    <izvorni_sadrzaj>SIGMA INŽENJERING, d.o.o. za projektiranje i građevinarstvo</izvorni_sadrzaj>
    <derivirana_varijabla naziv="DomainObject.Predmet.ProtustrankaNazivFormated_1">SIGMA INŽENJERING, d.o.o. za projektiranje i građevinarstvo</derivirana_varijabla>
  </DomainObject.Predmet.ProtustrankaNazivFormated>
  <DomainObject.Predmet.ProtustrankaNazivFormatedOIB>
    <izvorni_sadrzaj>SIGMA INŽENJERING, d.o.o. za projektiranje i građevinarstvo, OIB 68414537798</izvorni_sadrzaj>
    <derivirana_varijabla naziv="DomainObject.Predmet.ProtustrankaNazivFormatedOIB_1">SIGMA INŽENJERING, d.o.o. za projektiranje i građevinarstvo, OIB 68414537798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32989.84</izvorni_sadrzaj>
    <derivirana_varijabla naziv="DomainObject.Predmet.TrenutnaVrijednost_1">32989.84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SIGMA INŽENJERING, d.o.o. za projektiranje i građevinarstvo</item>
    </izvorni_sadrzaj>
    <derivirana_varijabla naziv="DomainObject.Predmet.ProtuStrankaListFormated_1">
      <item>SIGMA INŽENJERING, d.o.o. za projektiranje i građevinarstvo</item>
    </derivirana_varijabla>
  </DomainObject.Predmet.ProtuStrankaListFormated>
  <DomainObject.Predmet.ProtuStrankaListFormatedOIB>
    <izvorni_sadrzaj>
      <item>SIGMA INŽENJERING, d.o.o. za projektiranje i građevinarstvo, OIB 68414537798</item>
    </izvorni_sadrzaj>
    <derivirana_varijabla naziv="DomainObject.Predmet.ProtuStrankaListFormatedOIB_1">
      <item>SIGMA INŽENJERING, d.o.o. za projektiranje i građevinarstvo, OIB 68414537798</item>
    </derivirana_varijabla>
  </DomainObject.Predmet.ProtuStrankaListFormatedOIB>
  <DomainObject.Predmet.ProtuStrankaListFormatedWithAdress>
    <izvorni_sadrzaj>
      <item>SIGMA INŽENJERING, d.o.o. za projektiranje i građevinarstvo, Valpovačka Ulica 13, 21000 Split</item>
    </izvorni_sadrzaj>
    <derivirana_varijabla naziv="DomainObject.Predmet.ProtuStrankaListFormatedWithAdress_1">
      <item>SIGMA INŽENJERING, d.o.o. za projektiranje i građevinarstvo, Valpovačka Ulica 13, 21000 Split</item>
    </derivirana_varijabla>
  </DomainObject.Predmet.ProtuStrankaListFormatedWithAdress>
  <DomainObject.Predmet.ProtuStrankaListFormatedWithAdressOIB>
    <izvorni_sadrzaj>
      <item>SIGMA INŽENJERING, d.o.o. za projektiranje i građevinarstvo, OIB 68414537798, Valpovačka Ulica 13, 21000 Split</item>
    </izvorni_sadrzaj>
    <derivirana_varijabla naziv="DomainObject.Predmet.ProtuStrankaListFormatedWithAdressOIB_1">
      <item>SIGMA INŽENJERING, d.o.o. za projektiranje i građevinarstvo, OIB 68414537798, Valpovačka Ulica 13, 21000 Split</item>
    </derivirana_varijabla>
  </DomainObject.Predmet.ProtuStrankaListFormatedWithAdressOIB>
  <DomainObject.Predmet.ProtuStrankaListNazivFormated>
    <izvorni_sadrzaj>
      <item>SIGMA INŽENJERING, d.o.o. za projektiranje i građevinarstvo</item>
    </izvorni_sadrzaj>
    <derivirana_varijabla naziv="DomainObject.Predmet.ProtuStrankaListNazivFormated_1">
      <item>SIGMA INŽENJERING, d.o.o. za projektiranje i građevinarstvo</item>
    </derivirana_varijabla>
  </DomainObject.Predmet.ProtuStrankaListNazivFormated>
  <DomainObject.Predmet.ProtuStrankaListNazivFormatedOIB>
    <izvorni_sadrzaj>
      <item>SIGMA INŽENJERING, d.o.o. za projektiranje i građevinarstvo, OIB 68414537798</item>
    </izvorni_sadrzaj>
    <derivirana_varijabla naziv="DomainObject.Predmet.ProtuStrankaListNazivFormatedOIB_1">
      <item>SIGMA INŽENJERING, d.o.o. za projektiranje i građevinarstvo, OIB 68414537798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SIGMA INŽENJERING, d.o.o. za projektiranje i građevinarstvo</izvorni_sadrzaj>
    <derivirana_varijabla naziv="DomainObject.Predmet.ProtustrankaIDrugi_1">SIGMA INŽENJERING, d.o.o. za projektiranje i građevinarstvo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SIGMA INŽENJERING, d.o.o. za projektiranje i građevinarstvo, OIB 68414537798, Valpovačka Ulica 13, 21000 Split</izvorni_sadrzaj>
    <derivirana_varijabla naziv="DomainObject.Predmet.ProtustrankaIDrugiAdressOIB_1">SIGMA INŽENJERING, d.o.o. za projektiranje i građevinarstvo, OIB 68414537798, Valpovačka Ulica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INŽENJERING, d.o.o. za projektiranje i građevinarstvo</item>
      <item>FINANCIJSKA AGENCIJA RC SPLIT</item>
    </izvorni_sadrzaj>
    <derivirana_varijabla naziv="DomainObject.Predmet.SudioniciListNaziv_1">
      <item>SIGMA INŽENJERING, d.o.o. za projektiranje i građevinarstvo</item>
      <item>FINANCIJSKA AGENCIJA RC SPLIT</item>
    </derivirana_varijabla>
  </DomainObject.Predmet.SudioniciListNaziv>
  <DomainObject.Predmet.SudioniciListAdressOIB>
    <izvorni_sadrzaj>
      <item>SIGMA INŽENJERING, d.o.o. za projektiranje i građevinarstvo, OIB 68414537798, Valpovačka Ulica 13,21000 Split</item>
      <item>FINANCIJSKA AGENCIJA RC SPLIT, OIB 85821130368, Mažuranićevo šetalište 24b,21000 Split</item>
    </izvorni_sadrzaj>
    <derivirana_varijabla naziv="DomainObject.Predmet.SudioniciListAdressOIB_1">
      <item>SIGMA INŽENJERING, d.o.o. za projektiranje i građevinarstvo, OIB 68414537798, Valpovačka Ulica 13,21000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68414537798</item>
      <item>, OIB 85821130368</item>
    </izvorni_sadrzaj>
    <derivirana_varijabla naziv="DomainObject.Predmet.SudioniciListNazivOIB_1">
      <item>, OIB 68414537798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4404F-B7DC-459E-A8B7-659041207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767</properties:Words>
  <properties:Characters>4137</properties:Characters>
  <properties:Lines>84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2016-04-28T07:42:00Z</cp:lastPrinted>
  <dcterms:modified xmlns:xsi="http://www.w3.org/2001/XMLSchema-instance" xsi:type="dcterms:W3CDTF">2016-04-28T09:41:00Z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