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2e691" w14:paraId="442e691" w:rsidRDefault="009D534A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071235">
        <w:rPr>
          <w:lang w:val="hr-HR"/>
        </w:rPr>
        <w:t>Poslovni broj: 1 St-</w:t>
      </w:r>
      <w:r w:rsidR="00901F13">
        <w:rPr>
          <w:lang w:val="hr-HR"/>
        </w:rPr>
        <w:t>1142</w:t>
      </w:r>
      <w:r w:rsidR="00F522DB" w:rsidRPr="00071235">
        <w:rPr>
          <w:lang w:val="hr-HR"/>
        </w:rPr>
        <w:t>/16-3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noProof/>
          <w:lang w:eastAsia="hr-HR" w:val="hr-HR"/>
        </w:rPr>
        <w:t xml:space="preserve">                    </w:t>
      </w:r>
      <w:r w:rsidRPr="00071235">
        <w:rPr>
          <w:noProof/>
          <w:lang w:eastAsia="hr-HR" w:val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        REPUBLIKA HRVATSKA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TRGOVAČKI SUD U VARAŽDINU</w:t>
      </w:r>
    </w:p>
    <w:p w:rsidRDefault="005C4196" w:rsidP="005C4196" w:rsidR="005C4196" w:rsidRPr="00071235">
      <w:pPr>
        <w:ind w:firstLine="720"/>
        <w:rPr>
          <w:lang w:val="hr-HR"/>
        </w:rPr>
      </w:pPr>
      <w:r w:rsidRPr="00071235">
        <w:rPr>
          <w:lang w:val="hr-HR"/>
        </w:rPr>
        <w:t xml:space="preserve">         B. Radić 2</w:t>
      </w: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901F13">
        <w:rPr>
          <w:lang w:val="hr-HR"/>
        </w:rPr>
        <w:t>UDRUGA SPORTSKE REKREACIJE "PRIJATELJI" – Goričan, Goričan, Trnavska ulica 70,</w:t>
      </w:r>
      <w:r w:rsidR="005011BC">
        <w:rPr>
          <w:lang w:val="hr-HR"/>
        </w:rPr>
        <w:t xml:space="preserve"> </w:t>
      </w:r>
      <w:r w:rsidRPr="00071235">
        <w:rPr>
          <w:lang w:val="hr-HR"/>
        </w:rPr>
        <w:t xml:space="preserve">OIB: </w:t>
      </w:r>
      <w:r w:rsidR="00901F13" w:rsidRPr="00901F13">
        <w:rPr>
          <w:lang w:val="hr-HR"/>
        </w:rPr>
        <w:t>66502442152</w:t>
      </w:r>
      <w:r w:rsidR="009D534A" w:rsidRPr="00071235">
        <w:rPr>
          <w:lang w:val="hr-HR"/>
        </w:rPr>
        <w:t xml:space="preserve">, dana </w:t>
      </w:r>
      <w:r w:rsidR="004C4C64">
        <w:rPr>
          <w:lang w:val="hr-HR"/>
        </w:rPr>
        <w:t>1</w:t>
      </w:r>
      <w:r w:rsidRPr="00071235">
        <w:rPr>
          <w:lang w:val="hr-HR"/>
        </w:rPr>
        <w:t xml:space="preserve">. </w:t>
      </w:r>
      <w:r w:rsidR="00901F13">
        <w:rPr>
          <w:lang w:val="hr-HR"/>
        </w:rPr>
        <w:t>prosinca</w:t>
      </w:r>
      <w:r w:rsidRPr="00071235">
        <w:rPr>
          <w:lang w:val="hr-HR"/>
        </w:rPr>
        <w:t xml:space="preserve"> 2016. godine, temeljem čl. 430. Stečajnog zakona ("Narodne novine"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901F13" w:rsidRPr="00901F13">
        <w:rPr>
          <w:lang w:val="hr-HR"/>
        </w:rPr>
        <w:t>UDRUGA SPORTSKE REKREACIJE "PRIJATELJI" – Goričan, Goričan, Trnavska ulica 70, OIB: 66502442152</w:t>
      </w:r>
      <w:r w:rsidRPr="00071235">
        <w:rPr>
          <w:lang w:val="hr-HR"/>
        </w:rPr>
        <w:t xml:space="preserve">, iznosi </w:t>
      </w:r>
      <w:r w:rsidR="00901F13">
        <w:rPr>
          <w:lang w:val="hr-HR"/>
        </w:rPr>
        <w:t>5.965,04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901F13">
        <w:rPr>
          <w:lang w:val="hr-HR"/>
        </w:rPr>
        <w:t xml:space="preserve">Zvonimir Lepoglavec, </w:t>
      </w:r>
      <w:r w:rsidRPr="00071235">
        <w:rPr>
          <w:lang w:val="hr-HR"/>
        </w:rPr>
        <w:t xml:space="preserve">OIB: </w:t>
      </w:r>
      <w:r w:rsidR="00901F13">
        <w:rPr>
          <w:lang w:val="hr-HR"/>
        </w:rPr>
        <w:t>25305580864</w:t>
      </w:r>
      <w:r w:rsidR="00F522DB" w:rsidRPr="00071235">
        <w:rPr>
          <w:lang w:val="hr-HR"/>
        </w:rPr>
        <w:t>,</w:t>
      </w:r>
      <w:r w:rsidRPr="00071235">
        <w:rPr>
          <w:lang w:val="hr-HR"/>
        </w:rPr>
        <w:t xml:space="preserve"> 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901F13">
        <w:rPr>
          <w:lang w:val="hr-HR"/>
        </w:rPr>
        <w:t>1142</w:t>
      </w:r>
      <w:r w:rsidR="00653BB3">
        <w:rPr>
          <w:lang w:val="hr-HR"/>
        </w:rPr>
        <w:t>/16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901F13">
        <w:rPr>
          <w:lang w:val="hr-HR"/>
        </w:rPr>
        <w:t>30</w:t>
      </w:r>
      <w:r w:rsidR="005C4196" w:rsidRPr="00071235">
        <w:rPr>
          <w:lang w:val="hr-HR"/>
        </w:rPr>
        <w:t xml:space="preserve">. </w:t>
      </w:r>
      <w:r w:rsidR="004C4C64">
        <w:rPr>
          <w:lang w:val="hr-HR"/>
        </w:rPr>
        <w:t>studenog</w:t>
      </w:r>
      <w:r w:rsidR="005C4196" w:rsidRPr="00071235">
        <w:rPr>
          <w:lang w:val="hr-HR"/>
        </w:rPr>
        <w:t xml:space="preserve"> 2016.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901F13" w:rsidRPr="00901F13">
        <w:rPr>
          <w:lang w:val="hr-HR"/>
        </w:rPr>
        <w:t>UDRUGA SPORTSKE REKREACIJE "PRIJATELJI" – Goričan, Goričan, Trnavska ulica 70, OIB: 66502442152</w:t>
      </w:r>
      <w:r w:rsidR="005C4196" w:rsidRPr="00071235">
        <w:rPr>
          <w:lang w:val="hr-HR"/>
        </w:rPr>
        <w:t xml:space="preserve">, navodeći da dužnik na dan </w:t>
      </w:r>
      <w:r w:rsidR="00901F13">
        <w:rPr>
          <w:lang w:val="hr-HR"/>
        </w:rPr>
        <w:t>25</w:t>
      </w:r>
      <w:r w:rsidR="009D534A" w:rsidRPr="00071235">
        <w:rPr>
          <w:lang w:val="hr-HR"/>
        </w:rPr>
        <w:t xml:space="preserve">. </w:t>
      </w:r>
      <w:r w:rsidR="004C4C64">
        <w:rPr>
          <w:lang w:val="hr-HR"/>
        </w:rPr>
        <w:t>studenog</w:t>
      </w:r>
      <w:r w:rsidR="005C4196" w:rsidRPr="00071235">
        <w:rPr>
          <w:lang w:val="hr-HR"/>
        </w:rPr>
        <w:t xml:space="preserve"> 201</w:t>
      </w:r>
      <w:r w:rsidRPr="00071235">
        <w:rPr>
          <w:lang w:val="hr-HR"/>
        </w:rPr>
        <w:t>6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901F13">
        <w:rPr>
          <w:lang w:val="hr-HR"/>
        </w:rPr>
        <w:t>5.965,04</w:t>
      </w:r>
      <w:r w:rsidR="005C4196" w:rsidRPr="00071235">
        <w:rPr>
          <w:lang w:val="hr-HR"/>
        </w:rPr>
        <w:t xml:space="preserve"> kn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Varaždinu, </w:t>
      </w:r>
      <w:r w:rsidR="004C4C64">
        <w:rPr>
          <w:lang w:val="hr-HR"/>
        </w:rPr>
        <w:t>1</w:t>
      </w:r>
      <w:r w:rsidR="005C4196" w:rsidRPr="00071235">
        <w:rPr>
          <w:lang w:val="hr-HR"/>
        </w:rPr>
        <w:t xml:space="preserve">. </w:t>
      </w:r>
      <w:r w:rsidR="00901F13">
        <w:rPr>
          <w:lang w:val="hr-HR"/>
        </w:rPr>
        <w:t>prosinca</w:t>
      </w:r>
      <w:r w:rsidR="005C4196" w:rsidRPr="00071235">
        <w:rPr>
          <w:lang w:val="hr-HR"/>
        </w:rPr>
        <w:t xml:space="preserve"> 2016. godine.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F522DB" w:rsidR="00A46BD9" w:rsidRPr="0007123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9C8" w:rsidRPr="001609C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901F13">
      <w:rPr>
        <w:lang w:val="hr-HR"/>
      </w:rPr>
      <w:t>1142</w:t>
    </w:r>
    <w:r w:rsidRPr="00071235">
      <w:rPr>
        <w:lang w:val="hr-HR"/>
      </w:rPr>
      <w:t>/16-3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71235"/>
    <w:rsid w:val="001609C8"/>
    <w:rsid w:val="004C4C64"/>
    <w:rsid w:val="005011BC"/>
    <w:rsid w:val="005C4196"/>
    <w:rsid w:val="00653BB3"/>
    <w:rsid w:val="0066129A"/>
    <w:rsid w:val="007B76BA"/>
    <w:rsid w:val="008229E5"/>
    <w:rsid w:val="008836F2"/>
    <w:rsid w:val="00901F13"/>
    <w:rsid w:val="00904184"/>
    <w:rsid w:val="009851B2"/>
    <w:rsid w:val="009B38B2"/>
    <w:rsid w:val="009D534A"/>
    <w:rsid w:val="009F561C"/>
    <w:rsid w:val="00A46BD9"/>
    <w:rsid w:val="00AA7F7D"/>
    <w:rsid w:val="00AD6882"/>
    <w:rsid w:val="00C47730"/>
    <w:rsid w:val="00CB33FE"/>
    <w:rsid w:val="00CF0E85"/>
    <w:rsid w:val="00F5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609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9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9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9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9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609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9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9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9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9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1142</izvorni_sadrzaj>
    <derivirana_varijabla naziv="DomainObject.Predmet.Broj_1">1142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St-1142/2016</izvorni_sadrzaj>
    <derivirana_varijabla naziv="DomainObject.Predmet.OznakaBroj_1">St-1142/2016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SPORTSKE REKREACIJE "PRIJATELJI" - GORIČAN</izvorni_sadrzaj>
    <derivirana_varijabla naziv="DomainObject.Predmet.ProtustrankaFormated_1">  UDRUGA SPORTSKE REKREACIJE "PRIJATELJI" - GORIČAN</derivirana_varijabla>
  </DomainObject.Predmet.ProtustrankaFormated>
  <DomainObject.Predmet.ProtustrankaFormatedOIB>
    <izvorni_sadrzaj>  UDRUGA SPORTSKE REKREACIJE "PRIJATELJI" - GORIČAN, OIB 66502442152</izvorni_sadrzaj>
    <derivirana_varijabla naziv="DomainObject.Predmet.ProtustrankaFormatedOIB_1">  UDRUGA SPORTSKE REKREACIJE "PRIJATELJI" - GORIČAN, OIB 66502442152</derivirana_varijabla>
  </DomainObject.Predmet.ProtustrankaFormatedOIB>
  <DomainObject.Predmet.ProtustrankaFormatedWithAdress>
    <izvorni_sadrzaj> UDRUGA SPORTSKE REKREACIJE "PRIJATELJI" - GORIČAN, Trnavska Ulica 70, 40320 Goričan</izvorni_sadrzaj>
    <derivirana_varijabla naziv="DomainObject.Predmet.ProtustrankaFormatedWithAdress_1"> UDRUGA SPORTSKE REKREACIJE "PRIJATELJI" - GORIČAN, Trnavska Ulica 70, 40320 Goričan</derivirana_varijabla>
  </DomainObject.Predmet.ProtustrankaFormatedWithAdress>
  <DomainObject.Predmet.ProtustrankaFormatedWithAdressOIB>
    <izvorni_sadrzaj> UDRUGA SPORTSKE REKREACIJE "PRIJATELJI" - GORIČAN, OIB 66502442152, Trnavska Ulica 70, 40320 Goričan</izvorni_sadrzaj>
    <derivirana_varijabla naziv="DomainObject.Predmet.ProtustrankaFormatedWithAdressOIB_1"> UDRUGA SPORTSKE REKREACIJE "PRIJATELJI" - GORIČAN, OIB 66502442152, Trnavska Ulica 70, 40320 Goričan</derivirana_varijabla>
  </DomainObject.Predmet.ProtustrankaFormatedWithAdressOIB>
  <DomainObject.Predmet.ProtustrankaWithAdress>
    <izvorni_sadrzaj>UDRUGA SPORTSKE REKREACIJE "PRIJATELJI" - GORIČAN Trnavska Ulica 70, 40320 Goričan</izvorni_sadrzaj>
    <derivirana_varijabla naziv="DomainObject.Predmet.ProtustrankaWithAdress_1">UDRUGA SPORTSKE REKREACIJE "PRIJATELJI" - GORIČAN Trnavska Ulica 70, 40320 Goričan</derivirana_varijabla>
  </DomainObject.Predmet.ProtustrankaWithAdress>
  <DomainObject.Predmet.ProtustrankaWithAdressOIB>
    <izvorni_sadrzaj>UDRUGA SPORTSKE REKREACIJE "PRIJATELJI" - GORIČAN, OIB 66502442152, Trnavska Ulica 70, 40320 Goričan</izvorni_sadrzaj>
    <derivirana_varijabla naziv="DomainObject.Predmet.ProtustrankaWithAdressOIB_1">UDRUGA SPORTSKE REKREACIJE "PRIJATELJI" - GORIČAN, OIB 66502442152, Trnavska Ulica 70, 40320 Goričan</derivirana_varijabla>
  </DomainObject.Predmet.ProtustrankaWithAdressOIB>
  <DomainObject.Predmet.ProtustrankaNazivFormated>
    <izvorni_sadrzaj>UDRUGA SPORTSKE REKREACIJE "PRIJATELJI" - GORIČAN</izvorni_sadrzaj>
    <derivirana_varijabla naziv="DomainObject.Predmet.ProtustrankaNazivFormated_1">UDRUGA SPORTSKE REKREACIJE "PRIJATELJI" - GORIČAN</derivirana_varijabla>
  </DomainObject.Predmet.ProtustrankaNazivFormated>
  <DomainObject.Predmet.ProtustrankaNazivFormatedOIB>
    <izvorni_sadrzaj>UDRUGA SPORTSKE REKREACIJE "PRIJATELJI" - GORIČAN, OIB 66502442152</izvorni_sadrzaj>
    <derivirana_varijabla naziv="DomainObject.Predmet.ProtustrankaNazivFormatedOIB_1">UDRUGA SPORTSKE REKREACIJE "PRIJATELJI" - GORIČAN, OIB 66502442152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5965.04</izvorni_sadrzaj>
    <derivirana_varijabla naziv="DomainObject.Predmet.TrenutnaVrijednost_1">5965.04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SPORTSKE REKREACIJE "PRIJATELJI" - GORIČAN</item>
    </izvorni_sadrzaj>
    <derivirana_varijabla naziv="DomainObject.Predmet.ProtuStrankaListFormated_1">
      <item>UDRUGA SPORTSKE REKREACIJE "PRIJATELJI" - GORIČAN</item>
    </derivirana_varijabla>
  </DomainObject.Predmet.ProtuStrankaListFormated>
  <DomainObject.Predmet.ProtuStrankaListFormatedOIB>
    <izvorni_sadrzaj>
      <item>UDRUGA SPORTSKE REKREACIJE "PRIJATELJI" - GORIČAN, OIB 66502442152</item>
    </izvorni_sadrzaj>
    <derivirana_varijabla naziv="DomainObject.Predmet.ProtuStrankaListFormatedOIB_1">
      <item>UDRUGA SPORTSKE REKREACIJE "PRIJATELJI" - GORIČAN, OIB 66502442152</item>
    </derivirana_varijabla>
  </DomainObject.Predmet.ProtuStrankaListFormatedOIB>
  <DomainObject.Predmet.ProtuStrankaListFormatedWithAdress>
    <izvorni_sadrzaj>
      <item>UDRUGA SPORTSKE REKREACIJE "PRIJATELJI" - GORIČAN, Trnavska Ulica 70, 40320 Goričan</item>
    </izvorni_sadrzaj>
    <derivirana_varijabla naziv="DomainObject.Predmet.ProtuStrankaListFormatedWithAdress_1">
      <item>UDRUGA SPORTSKE REKREACIJE "PRIJATELJI" - GORIČAN, Trnavska Ulica 70, 40320 Goričan</item>
    </derivirana_varijabla>
  </DomainObject.Predmet.ProtuStrankaListFormatedWithAdress>
  <DomainObject.Predmet.ProtuStrankaListFormatedWithAdressOIB>
    <izvorni_sadrzaj>
      <item>UDRUGA SPORTSKE REKREACIJE "PRIJATELJI" - GORIČAN, OIB 66502442152, Trnavska Ulica 70, 40320 Goričan</item>
    </izvorni_sadrzaj>
    <derivirana_varijabla naziv="DomainObject.Predmet.ProtuStrankaListFormatedWithAdressOIB_1">
      <item>UDRUGA SPORTSKE REKREACIJE "PRIJATELJI" - GORIČAN, OIB 66502442152, Trnavska Ulica 70, 40320 Goričan</item>
    </derivirana_varijabla>
  </DomainObject.Predmet.ProtuStrankaListFormatedWithAdressOIB>
  <DomainObject.Predmet.ProtuStrankaListNazivFormated>
    <izvorni_sadrzaj>
      <item>UDRUGA SPORTSKE REKREACIJE "PRIJATELJI" - GORIČAN</item>
    </izvorni_sadrzaj>
    <derivirana_varijabla naziv="DomainObject.Predmet.ProtuStrankaListNazivFormated_1">
      <item>UDRUGA SPORTSKE REKREACIJE "PRIJATELJI" - GORIČAN</item>
    </derivirana_varijabla>
  </DomainObject.Predmet.ProtuStrankaListNazivFormated>
  <DomainObject.Predmet.ProtuStrankaListNazivFormatedOIB>
    <izvorni_sadrzaj>
      <item>UDRUGA SPORTSKE REKREACIJE "PRIJATELJI" - GORIČAN, OIB 66502442152</item>
    </izvorni_sadrzaj>
    <derivirana_varijabla naziv="DomainObject.Predmet.ProtuStrankaListNazivFormatedOIB_1">
      <item>UDRUGA SPORTSKE REKREACIJE "PRIJATELJI" - GORIČAN, OIB 66502442152</item>
    </derivirana_varijabla>
  </DomainObject.Predmet.ProtuStrankaListNazivFormatedOIB>
  <DomainObject.Predmet.OstaliListFormated>
    <izvorni_sadrzaj>
      <item>Ured državne uprave u Međimurskoj županiji</item>
      <item>e-oglasna ploča</item>
    </izvorni_sadrzaj>
    <derivirana_varijabla naziv="DomainObject.Predmet.OstaliListFormated_1">
      <item>Ured državne uprave u Međimurskoj županiji</item>
      <item>e-oglasna ploča</item>
    </derivirana_varijabla>
  </DomainObject.Predmet.OstaliListFormated>
  <DomainObject.Predmet.OstaliListFormatedOIB>
    <izvorni_sadrzaj>
      <item>Ured državne uprave u Međimurskoj županiji</item>
      <item>e-oglasna ploča</item>
    </izvorni_sadrzaj>
    <derivirana_varijabla naziv="DomainObject.Predmet.OstaliListFormatedOIB_1">
      <item>Ured državne uprave u Međimurskoj županiji</item>
      <item>e-oglasna ploča</item>
    </derivirana_varijabla>
  </DomainObject.Predmet.OstaliListFormatedOIB>
  <DomainObject.Predmet.OstaliListFormatedWithAdress>
    <izvorni_sadrzaj>
      <item>Ured državne uprave u Međimurskoj županiji, Ruđera Boškovića 2, 40000 Čakovec</item>
      <item>e-oglasna ploča</item>
    </izvorni_sadrzaj>
    <derivirana_varijabla naziv="DomainObject.Predmet.OstaliListFormatedWithAdress_1">
      <item>Ured državne uprave u Međimurskoj županiji, Ruđera Boškovića 2, 40000 Čakovec</item>
      <item>e-oglasna ploča</item>
    </derivirana_varijabla>
  </DomainObject.Predmet.OstaliListFormatedWithAdress>
  <DomainObject.Predmet.OstaliListFormatedWithAdressOIB>
    <izvorni_sadrzaj>
      <item>Ured državne uprave u Međimurskoj županiji, Ruđera Boškovića 2, 40000 Čakovec</item>
      <item>e-oglasna ploča</item>
    </izvorni_sadrzaj>
    <derivirana_varijabla naziv="DomainObject.Predmet.OstaliListFormatedWithAdressOIB_1">
      <item>Ured državne uprave u Međimurskoj županiji, Ruđera Boškovića 2, 40000 Čakovec</item>
      <item>e-oglasna ploča</item>
    </derivirana_varijabla>
  </DomainObject.Predmet.OstaliListFormatedWithAdressOIB>
  <DomainObject.Predmet.OstaliListNazivFormated>
    <izvorni_sadrzaj>
      <item>Ured državne uprave u Međimurskoj županiji</item>
      <item>e-oglasna ploča</item>
    </izvorni_sadrzaj>
    <derivirana_varijabla naziv="DomainObject.Predmet.OstaliListNazivFormated_1">
      <item>Ured državne uprave u Međimurskoj županiji</item>
      <item>e-oglasna ploča</item>
    </derivirana_varijabla>
  </DomainObject.Predmet.OstaliListNazivFormated>
  <DomainObject.Predmet.OstaliListNazivFormatedOIB>
    <izvorni_sadrzaj>
      <item>Ured državne uprave u Međimurskoj županiji</item>
      <item>e-oglasna ploča</item>
    </izvorni_sadrzaj>
    <derivirana_varijabla naziv="DomainObject.Predmet.OstaliListNazivFormatedOIB_1">
      <item>Ured državne uprave u Međimurskoj županiji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SPORTSKE REKREACIJE "PRIJATELJI" - GORIČAN</izvorni_sadrzaj>
    <derivirana_varijabla naziv="DomainObject.Predmet.ProtustrankaIDrugi_1">UDRUGA SPORTSKE REKREACIJE "PRIJATELJI" - GORIČAN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UDRUGA SPORTSKE REKREACIJE "PRIJATELJI" - GORIČAN, OIB 66502442152, Trnavska Ulica 70, 40320 Goričan</izvorni_sadrzaj>
    <derivirana_varijabla naziv="DomainObject.Predmet.ProtustrankaIDrugiAdressOIB_1">UDRUGA SPORTSKE REKREACIJE "PRIJATELJI" - GORIČAN, OIB 66502442152, Trnavska Ulica 70,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SPORTSKE REKREACIJE "PRIJATELJI" - GORIČAN</item>
      <item>Ured državne uprave u Međimurskoj županiji</item>
      <item>e-oglasna ploča</item>
    </izvorni_sadrzaj>
    <derivirana_varijabla naziv="DomainObject.Predmet.SudioniciListNaziv_1">
      <item>Financijska agencija</item>
      <item>UDRUGA SPORTSKE REKREACIJE "PRIJATELJI" - GORIČAN</item>
      <item>Ured državne uprave u Međimurskoj županiji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UDRUGA SPORTSKE REKREACIJE "PRIJATELJI" - GORIČAN, OIB 66502442152, Trnavska Ulica 70,40320 Goričan</item>
      <item>Ured državne uprave u Međimurskoj županiji, Ruđera Boškovića 2,40000 Čakovec</item>
      <item>e-oglasna ploča</item>
    </izvorni_sadrzaj>
    <derivirana_varijabla naziv="DomainObject.Predmet.SudioniciListAdressOIB_1">
      <item>Financijska agencija, OIB 85821130368, Ulica grada Vukovara 70,10000 Zagreb</item>
      <item>UDRUGA SPORTSKE REKREACIJE "PRIJATELJI" - GORIČAN, OIB 66502442152, Trnavska Ulica 70,40320 Goričan</item>
      <item>Ured državne uprave u Međimurskoj županiji, Ruđera Boškovića 2,40000 Čakovec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66502442152</item>
      <item>, OIB null</item>
      <item>, OIB null</item>
    </izvorni_sadrzaj>
    <derivirana_varijabla naziv="DomainObject.Predmet.SudioniciListNazivOIB_1">
      <item>, OIB 85821130368</item>
      <item>, OIB 66502442152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B22A87-401B-422B-9BCE-46D19F5520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2622</properties:Characters>
  <properties:Lines>76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2016-12-01T12:46:00Z</dcterms:created>
  <dc:creator>Katarina Breški</dc:creator>
  <cp:lastModifiedBy>Nevenka Vuković</cp:lastModifiedBy>
  <cp:lastPrinted>2016-12-01T13:04:00Z</cp:lastPrinted>
  <dcterms:modified xmlns:xsi="http://www.w3.org/2001/XMLSchema-instance" xsi:type="dcterms:W3CDTF">2016-12-01T13:05:00Z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