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8989" w14:paraId="4fc898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70062A">
        <w:t>8</w:t>
      </w:r>
      <w:r w:rsidR="009D22C6">
        <w:t>85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70062A">
        <w:t>8</w:t>
      </w:r>
      <w:r w:rsidR="009D22C6">
        <w:t>85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9D22C6">
        <w:t xml:space="preserve">AKRONIM d.o.o., OIB 38258334187, </w:t>
      </w:r>
      <w:proofErr w:type="spellStart"/>
      <w:r w:rsidR="009D22C6">
        <w:t>Strmec</w:t>
      </w:r>
      <w:proofErr w:type="spellEnd"/>
      <w:r w:rsidR="009D22C6">
        <w:t xml:space="preserve"> Samoborski, Dr. Franje Tuđmana 8.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D22C6">
        <w:t>18.191,36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94DE9"/>
    <w:rsid w:val="00215918"/>
    <w:rsid w:val="002E7A51"/>
    <w:rsid w:val="00332636"/>
    <w:rsid w:val="00352693"/>
    <w:rsid w:val="003A1D14"/>
    <w:rsid w:val="003A38A7"/>
    <w:rsid w:val="004066DA"/>
    <w:rsid w:val="004953C3"/>
    <w:rsid w:val="004B4B7E"/>
    <w:rsid w:val="00524D3D"/>
    <w:rsid w:val="0053743A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9D22C6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516A4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6885</izvorni_sadrzaj>
    <derivirana_varijabla naziv="DomainObject.Predmet.Broj_1">6885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St-6885/2015</izvorni_sadrzaj>
    <derivirana_varijabla naziv="DomainObject.Predmet.OznakaBroj_1">St-6885/2015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AKRONIM d.o.o. zastupanog po punomoćniku Gregor Kink</izvorni_sadrzaj>
    <derivirana_varijabla naziv="DomainObject.Predmet.ProtustrankaFormated_1">  AKRONIM d.o.o. zastupanog po punomoćniku Gregor Kink</derivirana_varijabla>
  </DomainObject.Predmet.ProtustrankaFormated>
  <DomainObject.Predmet.ProtustrankaFormatedOIB>
    <izvorni_sadrzaj>  AKRONIM d.o.o., OIB 38258334187 zastupanog po punomoćniku Gregor Kink</izvorni_sadrzaj>
    <derivirana_varijabla naziv="DomainObject.Predmet.ProtustrankaFormatedOIB_1">  AKRONIM d.o.o., OIB 38258334187 zastupanog po punomoćniku Gregor Kink</derivirana_varijabla>
  </DomainObject.Predmet.ProtustrankaFormatedOIB>
  <DomainObject.Predmet.ProtustrankaFormatedWithAdress>
    <izvorni_sadrzaj> AKRONIM d.o.o., Dr. Franje Tuđmana 8, 10431 Strmec zastupanog po punomoćniku Gregor Kink</izvorni_sadrzaj>
    <derivirana_varijabla naziv="DomainObject.Predmet.ProtustrankaFormatedWithAdress_1"> AKRONIM d.o.o., Dr. Franje Tuđmana 8, 10431 Strmec zastupanog po punomoćniku Gregor Kink</derivirana_varijabla>
  </DomainObject.Predmet.ProtustrankaFormatedWithAdress>
  <DomainObject.Predmet.ProtustrankaFormatedWithAdressOIB>
    <izvorni_sadrzaj> AKRONIM d.o.o., OIB 38258334187, Dr. Franje Tuđmana 8, 10431 Strmec zastupanog po punomoćniku Gregor Kink</izvorni_sadrzaj>
    <derivirana_varijabla naziv="DomainObject.Predmet.ProtustrankaFormatedWithAdressOIB_1"> AKRONIM d.o.o., OIB 38258334187, Dr. Franje Tuđmana 8, 10431 Strmec zastupanog po punomoćniku Gregor Kink</derivirana_varijabla>
  </DomainObject.Predmet.ProtustrankaFormatedWithAdressOIB>
  <DomainObject.Predmet.ProtustrankaWithAdress>
    <izvorni_sadrzaj>AKRONIM d.o.o. Dr. Franje Tuđmana 8, 10431 Strmec</izvorni_sadrzaj>
    <derivirana_varijabla naziv="DomainObject.Predmet.ProtustrankaWithAdress_1">AKRONIM d.o.o. Dr. Franje Tuđmana 8, 10431 Strmec</derivirana_varijabla>
  </DomainObject.Predmet.ProtustrankaWithAdress>
  <DomainObject.Predmet.ProtustrankaWithAdressOIB>
    <izvorni_sadrzaj>AKRONIM d.o.o., OIB 38258334187, Dr. Franje Tuđmana 8, 10431 Strmec</izvorni_sadrzaj>
    <derivirana_varijabla naziv="DomainObject.Predmet.ProtustrankaWithAdressOIB_1">AKRONIM d.o.o., OIB 38258334187, Dr. Franje Tuđmana 8, 10431 Strmec</derivirana_varijabla>
  </DomainObject.Predmet.ProtustrankaWithAdressOIB>
  <DomainObject.Predmet.ProtustrankaNazivFormated>
    <izvorni_sadrzaj>AKRONIM d.o.o.</izvorni_sadrzaj>
    <derivirana_varijabla naziv="DomainObject.Predmet.ProtustrankaNazivFormated_1">AKRONIM d.o.o.</derivirana_varijabla>
  </DomainObject.Predmet.ProtustrankaNazivFormated>
  <DomainObject.Predmet.ProtustrankaNazivFormatedOIB>
    <izvorni_sadrzaj>AKRONIM d.o.o., OIB 38258334187</izvorni_sadrzaj>
    <derivirana_varijabla naziv="DomainObject.Predmet.ProtustrankaNazivFormatedOIB_1">AKRONIM d.o.o., OIB 38258334187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AKRONIM d.o.o. zastupanog po punomoćniku Gregor Kink</item>
    </izvorni_sadrzaj>
    <derivirana_varijabla naziv="DomainObject.Predmet.ProtuStrankaListFormated_1">
      <item>AKRONIM d.o.o. zastupanog po punomoćniku Gregor Kink</item>
    </derivirana_varijabla>
  </DomainObject.Predmet.ProtuStrankaListFormated>
  <DomainObject.Predmet.ProtuStrankaListFormatedOIB>
    <izvorni_sadrzaj>
      <item>AKRONIM d.o.o., OIB 38258334187 zastupanog po punomoćniku Gregor Kink</item>
    </izvorni_sadrzaj>
    <derivirana_varijabla naziv="DomainObject.Predmet.ProtuStrankaListFormatedOIB_1">
      <item>AKRONIM d.o.o., OIB 38258334187 zastupanog po punomoćniku Gregor Kink</item>
    </derivirana_varijabla>
  </DomainObject.Predmet.ProtuStrankaListFormatedOIB>
  <DomainObject.Predmet.ProtuStrankaListFormatedWithAdress>
    <izvorni_sadrzaj>
      <item>AKRONIM d.o.o., Dr. Franje Tuđmana 8, 10431 Strmec zastupanog po punomoćniku Gregor Kink</item>
    </izvorni_sadrzaj>
    <derivirana_varijabla naziv="DomainObject.Predmet.ProtuStrankaListFormatedWithAdress_1">
      <item>AKRONIM d.o.o., Dr. Franje Tuđmana 8, 10431 Strmec zastupanog po punomoćniku Gregor Kink</item>
    </derivirana_varijabla>
  </DomainObject.Predmet.ProtuStrankaListFormatedWithAdress>
  <DomainObject.Predmet.ProtuStrankaListFormatedWithAdressOIB>
    <izvorni_sadrzaj>
      <item>AKRONIM d.o.o., OIB 38258334187, Dr. Franje Tuđmana 8, 10431 Strmec zastupanog po punomoćniku Gregor Kink</item>
    </izvorni_sadrzaj>
    <derivirana_varijabla naziv="DomainObject.Predmet.ProtuStrankaListFormatedWithAdressOIB_1">
      <item>AKRONIM d.o.o., OIB 38258334187, Dr. Franje Tuđmana 8, 10431 Strmec zastupanog po punomoćniku Gregor Kink</item>
    </derivirana_varijabla>
  </DomainObject.Predmet.ProtuStrankaListFormatedWithAdressOIB>
  <DomainObject.Predmet.ProtuStrankaListNazivFormated>
    <izvorni_sadrzaj>
      <item>AKRONIM d.o.o.</item>
    </izvorni_sadrzaj>
    <derivirana_varijabla naziv="DomainObject.Predmet.ProtuStrankaListNazivFormated_1">
      <item>AKRONIM d.o.o.</item>
    </derivirana_varijabla>
  </DomainObject.Predmet.ProtuStrankaListNazivFormated>
  <DomainObject.Predmet.ProtuStrankaListNazivFormatedOIB>
    <izvorni_sadrzaj>
      <item>AKRONIM d.o.o., OIB 38258334187</item>
    </izvorni_sadrzaj>
    <derivirana_varijabla naziv="DomainObject.Predmet.ProtuStrankaListNazivFormatedOIB_1">
      <item>AKRONIM d.o.o., OIB 38258334187</item>
    </derivirana_varijabla>
  </DomainObject.Predmet.ProtuStrankaListNazivFormatedOIB>
  <DomainObject.Predmet.OstaliListFormated>
    <izvorni_sadrzaj>
      <item>Gregor Kink punomoćnik sudionika u postupku AKRONIM d.o.o.</item>
    </izvorni_sadrzaj>
    <derivirana_varijabla naziv="DomainObject.Predmet.OstaliListFormated_1">
      <item>Gregor Kink punomoćnik sudionika u postupku AKRONIM d.o.o.</item>
    </derivirana_varijabla>
  </DomainObject.Predmet.OstaliListFormated>
  <DomainObject.Predmet.OstaliListFormatedOIB>
    <izvorni_sadrzaj>
      <item>Gregor Kink, OIB 66789432840 punomoćnik sudionika u postupku AKRONIM d.o.o.</item>
    </izvorni_sadrzaj>
    <derivirana_varijabla naziv="DomainObject.Predmet.OstaliListFormatedOIB_1">
      <item>Gregor Kink, OIB 66789432840 punomoćnik sudionika u postupku AKRONIM d.o.o.</item>
    </derivirana_varijabla>
  </DomainObject.Predmet.OstaliListFormatedOIB>
  <DomainObject.Predmet.OstaliListFormatedWithAdress>
    <izvorni_sadrzaj>
      <item>Gregor Kink, Vinje 3a, 1262 Dol pri Ljubljani punomoćnik sudionika u postupku AKRONIM d.o.o.</item>
    </izvorni_sadrzaj>
    <derivirana_varijabla naziv="DomainObject.Predmet.OstaliListFormatedWithAdress_1">
      <item>Gregor Kink, Vinje 3a, 1262 Dol pri Ljubljani punomoćnik sudionika u postupku AKRONIM d.o.o.</item>
    </derivirana_varijabla>
  </DomainObject.Predmet.OstaliListFormatedWithAdress>
  <DomainObject.Predmet.OstaliListFormatedWithAdressOIB>
    <izvorni_sadrzaj>
      <item>Gregor Kink, OIB 66789432840, Vinje 3a, 1262 Dol pri Ljubljani punomoćnik sudionika u postupku AKRONIM d.o.o.</item>
    </izvorni_sadrzaj>
    <derivirana_varijabla naziv="DomainObject.Predmet.OstaliListFormatedWithAdressOIB_1">
      <item>Gregor Kink, OIB 66789432840, Vinje 3a, 1262 Dol pri Ljubljani punomoćnik sudionika u postupku AKRONIM d.o.o.</item>
    </derivirana_varijabla>
  </DomainObject.Predmet.OstaliListFormatedWithAdressOIB>
  <DomainObject.Predmet.OstaliListNazivFormated>
    <izvorni_sadrzaj>
      <item>Gregor Kink</item>
    </izvorni_sadrzaj>
    <derivirana_varijabla naziv="DomainObject.Predmet.OstaliListNazivFormated_1">
      <item>Gregor Kink</item>
    </derivirana_varijabla>
  </DomainObject.Predmet.OstaliListNazivFormated>
  <DomainObject.Predmet.OstaliListNazivFormatedOIB>
    <izvorni_sadrzaj>
      <item>Gregor Kink, OIB 66789432840</item>
    </izvorni_sadrzaj>
    <derivirana_varijabla naziv="DomainObject.Predmet.OstaliListNazivFormatedOIB_1">
      <item>Gregor Kink, OIB 66789432840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AKRONIM d.o.o.</izvorni_sadrzaj>
    <derivirana_varijabla naziv="DomainObject.Predmet.ProtustrankaIDrugi_1">AKRONIM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AKRONIM d.o.o., OIB 38258334187, Dr. Franje Tuđmana 8, 10431 Strmec</izvorni_sadrzaj>
    <derivirana_varijabla naziv="DomainObject.Predmet.ProtustrankaIDrugiAdressOIB_1">AKRONIM d.o.o., OIB 38258334187,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AKRONIM d.o.o.</item>
      <item>FINA Regionalni centar Zagreb</item>
      <item>Gregor Kink</item>
    </izvorni_sadrzaj>
    <derivirana_varijabla naziv="DomainObject.Predmet.SudioniciListNaziv_1">
      <item>AKRONIM d.o.o.</item>
      <item>FINA Regionalni centar Zagreb</item>
      <item>Gregor Kink</item>
    </derivirana_varijabla>
  </DomainObject.Predmet.SudioniciListNaziv>
  <DomainObject.Predmet.SudioniciListAdressOIB>
    <izvorni_sadrzaj>
      <item>AKRONIM d.o.o., OIB 38258334187, Dr. Franje Tuđmana 8,10431 Strmec</item>
      <item>FINA Regionalni centar Zagreb, OIB 85821130368, Trg svibanjskih žrtava 1995. 1,10000 Zagreb</item>
      <item>Gregor Kink, OIB 66789432840, Vinje 3a,1262 Dol pri Ljubljani</item>
    </izvorni_sadrzaj>
    <derivirana_varijabla naziv="DomainObject.Predmet.SudioniciListAdressOIB_1">
      <item>AKRONIM d.o.o., OIB 38258334187, Dr. Franje Tuđmana 8,10431 Strmec</item>
      <item>FINA Regionalni centar Zagreb, OIB 85821130368, Trg svibanjskih žrtava 1995. 1,10000 Zagreb</item>
      <item>Gregor Kink, OIB 66789432840, Vinje 3a,1262 Dol pri Ljubljani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38258334187</item>
      <item>, OIB 85821130368</item>
      <item>, OIB 66789432840</item>
    </izvorni_sadrzaj>
    <derivirana_varijabla naziv="DomainObject.Predmet.SudioniciListNazivOIB_1">
      <item>, OIB 38258334187</item>
      <item>, OIB 85821130368</item>
      <item>, OIB 66789432840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1333</properties:Characters>
  <properties:Lines>48</properties:Lines>
  <properties:Paragraphs>17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2016-01-18T08:58:00Z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