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edf9" w14:paraId="549edf9" w:rsidRDefault="00C875B8" w:rsidP="001940FB" w:rsidR="00C875B8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C875B8" w:rsidR="001065A0" w:rsidRPr="00C875B8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6F021F">
        <w:rPr>
          <w:rFonts w:cs="Calibri" w:eastAsia="Calibri" w:hAnsi="Calibri" w:ascii="Calibri"/>
          <w:lang w:val="hr-HR"/>
        </w:rPr>
        <w:t>06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1065A0" w:rsidP="00AA6BCF" w:rsidR="001065A0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230891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>
        <w:rPr>
          <w:rFonts w:cs="Calibri" w:eastAsia="Times New Roman" w:hAnsi="Calibri" w:ascii="Calibri"/>
          <w:b/>
          <w:lang w:val="hr-HR"/>
        </w:rPr>
        <w:t>Stečajni sudac Paško</w:t>
      </w:r>
      <w:r w:rsidR="00AA6BCF" w:rsidRPr="00372EC9">
        <w:rPr>
          <w:rFonts w:cs="Calibri" w:eastAsia="Times New Roman" w:hAnsi="Calibri" w:ascii="Calibri"/>
          <w:b/>
          <w:lang w:val="hr-HR"/>
        </w:rPr>
        <w:t xml:space="preserve">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C875B8" w:rsidP="00AA6BCF" w:rsidR="00C875B8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C875B8" w:rsidR="00C875B8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C875B8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C875B8" w:rsidP="00C875B8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pacing w:after="0"/>
        <w:rPr>
          <w:rFonts w:cs="Calibri" w:eastAsia="Times New Roman" w:hAnsi="Calibri" w:ascii="Calibri"/>
          <w:lang w:val="hr-HR"/>
        </w:rPr>
      </w:pPr>
    </w:p>
    <w:p w:rsidRDefault="00C875B8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C875B8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vjerovnici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E47FFC">
        <w:rPr>
          <w:rFonts w:cs="Calibri" w:eastAsia="Arial Unicode MS" w:hAnsi="Calibri" w:ascii="Calibri"/>
          <w:kern w:val="1"/>
          <w:lang w:eastAsia="ar-SA" w:val="hr-HR"/>
        </w:rPr>
        <w:t>ANTON BURAZIN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C875B8">
        <w:rPr>
          <w:rFonts w:cs="Calibri" w:eastAsia="Arial Unicode MS" w:hAnsi="Calibri" w:ascii="Calibri"/>
          <w:kern w:val="1"/>
          <w:lang w:eastAsia="ar-SA" w:val="hr-HR"/>
        </w:rPr>
        <w:t xml:space="preserve"> prijavu tražbine u iznosu od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="00E47FFC" w:rsidRPr="00E47FFC">
        <w:rPr>
          <w:rFonts w:cs="Calibri" w:hAnsi="Calibri" w:ascii="Calibri"/>
        </w:rPr>
        <w:t>51.937,10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E47FFC" w:rsidRPr="00E47FFC">
        <w:rPr>
          <w:rFonts w:cs="Calibri" w:hAnsi="Calibri" w:ascii="Calibri"/>
        </w:rPr>
        <w:t>44.037,10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E47FFC" w:rsidRPr="00E47FFC">
        <w:rPr>
          <w:rFonts w:cs="Calibri" w:hAnsi="Calibri" w:ascii="Calibri"/>
        </w:rPr>
        <w:t>7.900,00 kn</w:t>
      </w:r>
      <w:r w:rsidR="00E47FFC">
        <w:rPr>
          <w:rFonts w:cs="Calibri" w:hAnsi="Calibri" w:ascii="Calibri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C875B8">
        <w:rPr>
          <w:rFonts w:cs="Calibri" w:hAnsi="Calibri" w:ascii="Calibri"/>
        </w:rPr>
        <w:t xml:space="preserve"> pa</w:t>
      </w:r>
      <w:r w:rsidR="00EA584A">
        <w:rPr>
          <w:rFonts w:cs="Calibri" w:hAnsi="Calibri" w:ascii="Calibri"/>
        </w:rPr>
        <w:t xml:space="preserve"> čak</w:t>
      </w:r>
      <w:r w:rsidR="00C875B8">
        <w:rPr>
          <w:rFonts w:cs="Calibri" w:hAnsi="Calibri" w:ascii="Calibri"/>
        </w:rPr>
        <w:t xml:space="preserve">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E47FFC" w:rsidR="00AA6BCF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C875B8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C875B8" w:rsidRPr="00C875B8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</w:t>
      </w:r>
      <w:r w:rsidR="00C875B8">
        <w:rPr>
          <w:rFonts w:cs="Calibri" w:eastAsia="Times New Roman" w:hAnsi="Calibri" w:ascii="Calibri"/>
          <w:lang w:val="hr-HR"/>
        </w:rPr>
        <w:t>i rješenje o odbacivanju dijela</w:t>
      </w:r>
      <w:r w:rsidRPr="00372EC9">
        <w:rPr>
          <w:rFonts w:cs="Calibri" w:eastAsia="Times New Roman" w:hAnsi="Calibri" w:ascii="Calibri"/>
          <w:lang w:val="hr-HR"/>
        </w:rPr>
        <w:t xml:space="preserve"> 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</w:p>
    <w:p w:rsidRDefault="006519CD" w:rsidP="00E47FFC" w:rsidR="006519CD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C875B8" w:rsidP="00E47FFC" w:rsidR="00C875B8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7FFC" w:rsidP="00AA6BCF" w:rsidR="00E47FFC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8546624" w:id="1"/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FFC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47FFC">
              <w:rPr>
                <w:rFonts w:cs="Calibri" w:hAnsi="Calibri" w:ascii="Calibri"/>
              </w:rPr>
              <w:t>ANTON BURAZIN</w:t>
            </w:r>
            <w:r w:rsidR="00B06DCA">
              <w:rPr>
                <w:rFonts w:cs="Calibri"/>
              </w:rPr>
              <w:t xml:space="preserve">, </w:t>
            </w:r>
            <w:r w:rsidR="00B06DCA" w:rsidRPr="00B06DCA">
              <w:rPr>
                <w:rFonts w:cs="Calibri"/>
              </w:rPr>
              <w:t xml:space="preserve"> </w:t>
            </w:r>
            <w:r w:rsidRPr="00E47FFC">
              <w:rPr>
                <w:rFonts w:cs="Calibri" w:hAnsi="Calibri" w:ascii="Calibri"/>
              </w:rPr>
              <w:t>Radovanova 13, Split</w:t>
            </w:r>
            <w:r w:rsidR="003A5883" w:rsidRPr="00372EC9">
              <w:rPr>
                <w:rFonts w:cs="Calibri" w:hAnsi="Calibri" w:ascii="Calibri"/>
              </w:rPr>
              <w:t xml:space="preserve">, OIB: </w:t>
            </w:r>
            <w:r w:rsidRPr="00E47FFC">
              <w:rPr>
                <w:rFonts w:cs="Calibri" w:hAnsi="Calibri" w:ascii="Calibri"/>
              </w:rPr>
              <w:t>38487896417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FFC" w:rsidP="001065A0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E47FFC">
              <w:rPr>
                <w:rFonts w:cs="Calibri" w:hAnsi="Calibri" w:ascii="Calibri"/>
              </w:rPr>
              <w:t>Ugovor o štednom depozitu broj 81-70-12010-9, knjigovodstvena kartica članskog uloga, izračun kamata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E47FFC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47FFC">
              <w:rPr>
                <w:rFonts w:cs="Calibri" w:hAnsi="Calibri" w:ascii="Calibri"/>
              </w:rPr>
              <w:t>51.937,10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FFC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47FFC">
              <w:rPr>
                <w:rFonts w:cs="Calibri" w:hAnsi="Calibri" w:ascii="Calibri"/>
              </w:rPr>
              <w:t>44.037,10</w:t>
            </w:r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E47FFC" w:rsidP="001065A0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E47FFC">
              <w:rPr>
                <w:rFonts w:cs="Calibri" w:hAnsi="Calibri" w:ascii="Calibri"/>
              </w:rPr>
              <w:t>7.900,00 kn</w:t>
            </w:r>
          </w:p>
        </w:tc>
      </w:tr>
      <w:bookmarkEnd w:id="1"/>
    </w:tbl>
    <w:p w:rsidRDefault="00C875B8" w:rsidP="00AA6BCF" w:rsidR="00C875B8" w:rsidRPr="00AA6BCF">
      <w:pPr>
        <w:suppressAutoHyphens/>
        <w:spacing w:after="0"/>
        <w:jc w:val="both"/>
        <w:rPr>
          <w:rFonts w:cs="font302" w:eastAsia="Arial Unicode MS" w:hAnsi="Calibri" w:ascii="Calibri"/>
          <w:kern w:val="1"/>
          <w:lang w:eastAsia="ar-SA" w:val="hr-HR"/>
        </w:rPr>
      </w:pPr>
    </w:p>
    <w:p w:rsidRDefault="00AC30CB" w:rsidP="00AC30CB" w:rsidR="00AC30CB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BB630D" w:rsidP="00AC30CB" w:rsidR="00AC30CB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C30CB" w:rsidP="00AC30CB" w:rsidR="00AC30CB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C30CB" w:rsidP="00AC30CB" w:rsidR="00AC30C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AC30CB" w:rsidP="00AC30CB" w:rsidR="00AC30CB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AC30CB" w:rsidP="00AC30CB" w:rsidR="00AC30CB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AC30CB" w:rsidP="00AC30CB" w:rsidR="00AC30CB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1"/>
      <w:footerReference w:type="default" r:id="rId12"/>
      <w:headerReference w:type="first" r:id="rId13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50EE" w:rsidR="009050EE">
      <w:pPr>
        <w:spacing w:after="0"/>
      </w:pPr>
      <w:r>
        <w:separator/>
      </w:r>
    </w:p>
  </w:endnote>
  <w:endnote w:id="0" w:type="continuationSeparator">
    <w:p w:rsidRDefault="009050EE" w:rsidR="009050E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font302">
    <w:altName w:val="Times New Roman"/>
    <w:charset w:val="EE"/>
    <w:family w:val="auto"/>
    <w:pitch w:val="variable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5C1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50EE" w:rsidR="009050EE">
      <w:pPr>
        <w:spacing w:after="0"/>
      </w:pPr>
      <w:r>
        <w:separator/>
      </w:r>
    </w:p>
  </w:footnote>
  <w:footnote w:id="0" w:type="continuationSeparator">
    <w:p w:rsidRDefault="009050EE" w:rsidR="009050EE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5C17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065A0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0891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55DEE"/>
    <w:rsid w:val="00263BFD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3B10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5C17"/>
    <w:rsid w:val="0051602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4A4F"/>
    <w:rsid w:val="00606043"/>
    <w:rsid w:val="0060637A"/>
    <w:rsid w:val="006077AC"/>
    <w:rsid w:val="00612C8D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19CD"/>
    <w:rsid w:val="006579E3"/>
    <w:rsid w:val="006625B7"/>
    <w:rsid w:val="006657E4"/>
    <w:rsid w:val="00665C7E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1580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021F"/>
    <w:rsid w:val="006F3112"/>
    <w:rsid w:val="006F3292"/>
    <w:rsid w:val="006F4E95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22D89"/>
    <w:rsid w:val="00730CEC"/>
    <w:rsid w:val="00736850"/>
    <w:rsid w:val="00736DF4"/>
    <w:rsid w:val="00744CEB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45AC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547C7"/>
    <w:rsid w:val="0086376B"/>
    <w:rsid w:val="00863C9D"/>
    <w:rsid w:val="00865448"/>
    <w:rsid w:val="00866BA5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0EE"/>
    <w:rsid w:val="009052F0"/>
    <w:rsid w:val="00905660"/>
    <w:rsid w:val="00910104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3DB0"/>
    <w:rsid w:val="00AB4FC3"/>
    <w:rsid w:val="00AC30CB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06DCA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3CE0"/>
    <w:rsid w:val="00BA7F48"/>
    <w:rsid w:val="00BB1929"/>
    <w:rsid w:val="00BB396C"/>
    <w:rsid w:val="00BB5011"/>
    <w:rsid w:val="00BB630D"/>
    <w:rsid w:val="00BC0A8E"/>
    <w:rsid w:val="00BD0B6A"/>
    <w:rsid w:val="00BD45EA"/>
    <w:rsid w:val="00BD578F"/>
    <w:rsid w:val="00BE29E2"/>
    <w:rsid w:val="00BF0A20"/>
    <w:rsid w:val="00BF6B4A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25E7"/>
    <w:rsid w:val="00C86386"/>
    <w:rsid w:val="00C875B8"/>
    <w:rsid w:val="00C91741"/>
    <w:rsid w:val="00C9771B"/>
    <w:rsid w:val="00CA05D0"/>
    <w:rsid w:val="00CA0EA0"/>
    <w:rsid w:val="00CA3C1F"/>
    <w:rsid w:val="00CA5D54"/>
    <w:rsid w:val="00CA5FB8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0107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5609"/>
    <w:rsid w:val="00E47FFC"/>
    <w:rsid w:val="00E51153"/>
    <w:rsid w:val="00E5386C"/>
    <w:rsid w:val="00E55249"/>
    <w:rsid w:val="00E62751"/>
    <w:rsid w:val="00E650E9"/>
    <w:rsid w:val="00E66685"/>
    <w:rsid w:val="00E67DC0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584A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6389"/>
    <w:rsid w:val="00F275CA"/>
    <w:rsid w:val="00F33640"/>
    <w:rsid w:val="00F34819"/>
    <w:rsid w:val="00F36EE8"/>
    <w:rsid w:val="00F37EAC"/>
    <w:rsid w:val="00F433CF"/>
    <w:rsid w:val="00F43A8A"/>
    <w:rsid w:val="00F46656"/>
    <w:rsid w:val="00F553D0"/>
    <w:rsid w:val="00F57D66"/>
    <w:rsid w:val="00F6051E"/>
    <w:rsid w:val="00F61FF8"/>
    <w:rsid w:val="00F666FB"/>
    <w:rsid w:val="00F71614"/>
    <w:rsid w:val="00F725C8"/>
    <w:rsid w:val="00F80117"/>
    <w:rsid w:val="00F80DB4"/>
    <w:rsid w:val="00F82249"/>
    <w:rsid w:val="00F841E5"/>
    <w:rsid w:val="00F934C5"/>
    <w:rsid w:val="00F94059"/>
    <w:rsid w:val="00FA41AA"/>
    <w:rsid w:val="00FA57A0"/>
    <w:rsid w:val="00FB1677"/>
    <w:rsid w:val="00FB5A5E"/>
    <w:rsid w:val="00FC7CCD"/>
    <w:rsid w:val="00FD602E"/>
    <w:rsid w:val="00FD65FE"/>
    <w:rsid w:val="00FE10F8"/>
    <w:rsid w:val="00FF033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15C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C17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5C17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5C17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5C17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515C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C17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5C17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5C17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5C17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AACF61-CF8F-48A3-A81D-F88663F086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255</properties:Words>
  <properties:Characters>1421</properties:Characters>
  <properties:Lines>74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2018-08-23T10:34:00Z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2018-08-23T11:12:00Z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St-651/2017-104 / Podnesak - Podnesak (-104.docx)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