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6b125" w14:paraId="356b125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</w:t>
      </w:r>
      <w:r w:rsidR="00CD1564">
        <w:t>1293</w:t>
      </w:r>
      <w:r>
        <w:t>/2016-</w:t>
      </w:r>
      <w:r w:rsidR="00CD1564">
        <w:t>18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CD1564">
        <w:t>KURIJOŽA j.d.o.o., Četvrt Ribnjak 7, Omiš, OIB: 54033499952</w:t>
      </w:r>
      <w:r>
        <w:t xml:space="preserve">, </w:t>
      </w:r>
      <w:r w:rsidR="00CD1564">
        <w:t>18</w:t>
      </w:r>
      <w:r w:rsidR="00786C63">
        <w:t>. siječnja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CD1564">
        <w:t>KURIJOŽA j.d.o.o., Četvrt Ribnjak 7, Omiš, OIB: 54033499952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786C63" w:rsidP="00786C63" w:rsidR="00786C63">
      <w:pPr>
        <w:ind w:firstLine="708"/>
        <w:jc w:val="both"/>
      </w:pPr>
      <w:r>
        <w:t xml:space="preserve">Predlagatelj Financijska agencija, Regionalni centar Split, Podružnica Split je prijedlogom zaprimljenim na Trgovačkom sudu u Splitu, dana 25. svibnja 2016. predložio otvaranje stečajnog postupka nad dužnikom </w:t>
      </w:r>
      <w:r w:rsidR="00CD1564">
        <w:t>KURIJOŽA j.d.o.o., Četvrt Ribnjak 7, Omiš, OIB: 54033499952</w:t>
      </w:r>
      <w:r>
        <w:t>.</w:t>
      </w:r>
    </w:p>
    <w:p w:rsidRDefault="00786C63" w:rsidP="00786C63" w:rsidR="00786C63">
      <w:pPr>
        <w:ind w:left="708"/>
        <w:jc w:val="both"/>
      </w:pPr>
    </w:p>
    <w:p w:rsidRDefault="00786C63" w:rsidP="00786C63" w:rsidR="00786C63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</w:t>
      </w:r>
      <w:r w:rsidR="00CD1564">
        <w:t>162</w:t>
      </w:r>
      <w:r>
        <w:t xml:space="preserve"> dana, u ukupnom iznosu od </w:t>
      </w:r>
      <w:r w:rsidR="00CD1564">
        <w:t>32.620,49</w:t>
      </w:r>
      <w:r>
        <w:t xml:space="preserve"> kuna, te da prema podacima HZMO ima </w:t>
      </w:r>
      <w:r w:rsidR="00CD1564">
        <w:t>2</w:t>
      </w:r>
      <w:r>
        <w:t xml:space="preserve">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786C63">
        <w:t>2</w:t>
      </w:r>
      <w:r w:rsidR="00941877">
        <w:t>. siječnja 2017</w:t>
      </w:r>
      <w:r>
        <w:t xml:space="preserve">. određeno ročište radi rasprave o uvjetima za otvaranje stečajnog postupka za dan </w:t>
      </w:r>
      <w:r w:rsidR="00786C63">
        <w:t>7</w:t>
      </w:r>
      <w:r w:rsidR="00941877">
        <w:t>. veljače</w:t>
      </w:r>
      <w:r>
        <w:t xml:space="preserve"> 2017.</w:t>
      </w:r>
    </w:p>
    <w:p w:rsidRDefault="00D45972" w:rsidP="00D45972" w:rsidR="00D45972">
      <w:pPr>
        <w:ind w:firstLine="708"/>
        <w:jc w:val="both"/>
      </w:pPr>
    </w:p>
    <w:p w:rsidRDefault="00786C63" w:rsidP="00D45972" w:rsidR="00D45972">
      <w:pPr>
        <w:ind w:firstLine="708"/>
        <w:jc w:val="both"/>
      </w:pPr>
      <w:r>
        <w:t>Dužnik</w:t>
      </w:r>
      <w:r w:rsidR="00D45972">
        <w:t xml:space="preserve"> je </w:t>
      </w:r>
      <w:r w:rsidR="00CD1564">
        <w:t>18</w:t>
      </w:r>
      <w:r w:rsidR="00941877">
        <w:t xml:space="preserve">. </w:t>
      </w:r>
      <w:r w:rsidR="00CD1564">
        <w:t>siječnja</w:t>
      </w:r>
      <w:r w:rsidR="00D45972">
        <w:t xml:space="preserve"> </w:t>
      </w:r>
      <w:r w:rsidR="00CD1564">
        <w:t>2018</w:t>
      </w:r>
      <w:r w:rsidR="00D45972">
        <w:t xml:space="preserve">. </w:t>
      </w:r>
      <w:r>
        <w:t>dostavio</w:t>
      </w:r>
      <w:r w:rsidR="00D45972">
        <w:t xml:space="preserve"> u spis </w:t>
      </w:r>
      <w:r w:rsidR="00D45972" w:rsidRPr="00271D1E">
        <w:t>potvrdu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dan </w:t>
      </w:r>
      <w:r w:rsidR="00CD1564">
        <w:t>18. siječnja 2018</w:t>
      </w:r>
      <w:r w:rsidR="00D45972">
        <w:t xml:space="preserve">.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 w:rsidR="00460FF9">
        <w:t>36).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CD1564">
        <w:t>18. siječnja 2018</w:t>
      </w:r>
      <w:r w:rsidR="00D45972">
        <w:t xml:space="preserve">.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D45972">
        <w:t xml:space="preserve"> </w:t>
      </w:r>
      <w:r w:rsidR="00CD1564">
        <w:t>18</w:t>
      </w:r>
      <w:r>
        <w:t>. siječnja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460FF9" w:rsidP="00CD1564" w:rsidR="004C7832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4C7832">
              <w:rPr>
                <w:bCs/>
              </w:rPr>
              <w:t>,v.r.</w:t>
            </w:r>
          </w:p>
          <w:p w:rsidRDefault="004C7832" w:rsidP="00CD1564" w:rsidR="004C7832">
            <w:pPr>
              <w:jc w:val="center"/>
              <w:rPr>
                <w:bCs/>
              </w:rPr>
            </w:pPr>
            <w:r>
              <w:rPr>
                <w:bCs/>
              </w:rPr>
              <w:t>za točnost otpravka-ovlašteni službenik</w:t>
            </w:r>
          </w:p>
          <w:p w:rsidRDefault="004C7832" w:rsidP="00CD1564" w:rsidR="00460FF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Ivana Hajder </w:t>
            </w:r>
            <w:r w:rsidR="00460FF9">
              <w:rPr>
                <w:bCs/>
              </w:rPr>
              <w:t xml:space="preserve"> </w:t>
            </w:r>
          </w:p>
        </w:tc>
      </w:tr>
    </w:tbl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786C63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783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</w:t>
        </w:r>
        <w:r w:rsidR="00CD1564">
          <w:t>1293</w:t>
        </w:r>
        <w:r>
          <w:t>/2016-</w:t>
        </w:r>
        <w:r w:rsidR="00CD1564">
          <w:t>18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C7832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1564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1293</izvorni_sadrzaj>
    <derivirana_varijabla naziv="DomainObject.Predmet.Broj_1">1293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St-1293/2016</izvorni_sadrzaj>
    <derivirana_varijabla naziv="DomainObject.Predmet.OznakaBroj_1">St-1293/2016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KURIJOŽA j.d.o.o.</izvorni_sadrzaj>
    <derivirana_varijabla naziv="DomainObject.Predmet.ProtustrankaFormated_1">  KURIJOŽA j.d.o.o.</derivirana_varijabla>
  </DomainObject.Predmet.ProtustrankaFormated>
  <DomainObject.Predmet.ProtustrankaFormatedOIB>
    <izvorni_sadrzaj>  KURIJOŽA j.d.o.o., OIB 54033499952</izvorni_sadrzaj>
    <derivirana_varijabla naziv="DomainObject.Predmet.ProtustrankaFormatedOIB_1">  KURIJOŽA j.d.o.o., OIB 54033499952</derivirana_varijabla>
  </DomainObject.Predmet.ProtustrankaFormatedOIB>
  <DomainObject.Predmet.ProtustrankaFormatedWithAdress>
    <izvorni_sadrzaj> KURIJOŽA j.d.o.o., Četvrt Ribnjak 7, 21310 Omiš</izvorni_sadrzaj>
    <derivirana_varijabla naziv="DomainObject.Predmet.ProtustrankaFormatedWithAdress_1"> KURIJOŽA j.d.o.o., Četvrt Ribnjak 7, 21310 Omiš</derivirana_varijabla>
  </DomainObject.Predmet.ProtustrankaFormatedWithAdress>
  <DomainObject.Predmet.ProtustrankaFormatedWithAdressOIB>
    <izvorni_sadrzaj> KURIJOŽA j.d.o.o., OIB 54033499952, Četvrt Ribnjak 7, 21310 Omiš</izvorni_sadrzaj>
    <derivirana_varijabla naziv="DomainObject.Predmet.ProtustrankaFormatedWithAdressOIB_1"> KURIJOŽA j.d.o.o., OIB 54033499952, Četvrt Ribnjak 7, 21310 Omiš</derivirana_varijabla>
  </DomainObject.Predmet.ProtustrankaFormatedWithAdressOIB>
  <DomainObject.Predmet.ProtustrankaWithAdress>
    <izvorni_sadrzaj>KURIJOŽA j.d.o.o. Četvrt Ribnjak 7, 21310 Omiš</izvorni_sadrzaj>
    <derivirana_varijabla naziv="DomainObject.Predmet.ProtustrankaWithAdress_1">KURIJOŽA j.d.o.o. Četvrt Ribnjak 7, 21310 Omiš</derivirana_varijabla>
  </DomainObject.Predmet.ProtustrankaWithAdress>
  <DomainObject.Predmet.ProtustrankaWithAdressOIB>
    <izvorni_sadrzaj>KURIJOŽA j.d.o.o., OIB 54033499952, Četvrt Ribnjak 7, 21310 Omiš</izvorni_sadrzaj>
    <derivirana_varijabla naziv="DomainObject.Predmet.ProtustrankaWithAdressOIB_1">KURIJOŽA j.d.o.o., OIB 54033499952, Četvrt Ribnjak 7, 21310 Omiš</derivirana_varijabla>
  </DomainObject.Predmet.ProtustrankaWithAdressOIB>
  <DomainObject.Predmet.ProtustrankaNazivFormated>
    <izvorni_sadrzaj>KURIJOŽA j.d.o.o.</izvorni_sadrzaj>
    <derivirana_varijabla naziv="DomainObject.Predmet.ProtustrankaNazivFormated_1">KURIJOŽA j.d.o.o.</derivirana_varijabla>
  </DomainObject.Predmet.ProtustrankaNazivFormated>
  <DomainObject.Predmet.ProtustrankaNazivFormatedOIB>
    <izvorni_sadrzaj>KURIJOŽA j.d.o.o., OIB 54033499952</izvorni_sadrzaj>
    <derivirana_varijabla naziv="DomainObject.Predmet.ProtustrankaNazivFormatedOIB_1">KURIJOŽA j.d.o.o., OIB 54033499952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32620.49</izvorni_sadrzaj>
    <derivirana_varijabla naziv="DomainObject.Predmet.TrenutnaVrijednost_1">32620.49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KURIJOŽA j.d.o.o.</item>
    </izvorni_sadrzaj>
    <derivirana_varijabla naziv="DomainObject.Predmet.ProtuStrankaListFormated_1">
      <item>KURIJOŽA j.d.o.o.</item>
    </derivirana_varijabla>
  </DomainObject.Predmet.ProtuStrankaListFormated>
  <DomainObject.Predmet.ProtuStrankaListFormatedOIB>
    <izvorni_sadrzaj>
      <item>KURIJOŽA j.d.o.o., OIB 54033499952</item>
    </izvorni_sadrzaj>
    <derivirana_varijabla naziv="DomainObject.Predmet.ProtuStrankaListFormatedOIB_1">
      <item>KURIJOŽA j.d.o.o., OIB 54033499952</item>
    </derivirana_varijabla>
  </DomainObject.Predmet.ProtuStrankaListFormatedOIB>
  <DomainObject.Predmet.ProtuStrankaListFormatedWithAdress>
    <izvorni_sadrzaj>
      <item>KURIJOŽA j.d.o.o., Četvrt Ribnjak 7, 21310 Omiš</item>
    </izvorni_sadrzaj>
    <derivirana_varijabla naziv="DomainObject.Predmet.ProtuStrankaListFormatedWithAdress_1">
      <item>KURIJOŽA j.d.o.o., Četvrt Ribnjak 7, 21310 Omiš</item>
    </derivirana_varijabla>
  </DomainObject.Predmet.ProtuStrankaListFormatedWithAdress>
  <DomainObject.Predmet.ProtuStrankaListFormatedWithAdressOIB>
    <izvorni_sadrzaj>
      <item>KURIJOŽA j.d.o.o., OIB 54033499952, Četvrt Ribnjak 7, 21310 Omiš</item>
    </izvorni_sadrzaj>
    <derivirana_varijabla naziv="DomainObject.Predmet.ProtuStrankaListFormatedWithAdressOIB_1">
      <item>KURIJOŽA j.d.o.o., OIB 54033499952, Četvrt Ribnjak 7, 21310 Omiš</item>
    </derivirana_varijabla>
  </DomainObject.Predmet.ProtuStrankaListFormatedWithAdressOIB>
  <DomainObject.Predmet.ProtuStrankaListNazivFormated>
    <izvorni_sadrzaj>
      <item>KURIJOŽA j.d.o.o.</item>
    </izvorni_sadrzaj>
    <derivirana_varijabla naziv="DomainObject.Predmet.ProtuStrankaListNazivFormated_1">
      <item>KURIJOŽA j.d.o.o.</item>
    </derivirana_varijabla>
  </DomainObject.Predmet.ProtuStrankaListNazivFormated>
  <DomainObject.Predmet.ProtuStrankaListNazivFormatedOIB>
    <izvorni_sadrzaj>
      <item>KURIJOŽA j.d.o.o., OIB 54033499952</item>
    </izvorni_sadrzaj>
    <derivirana_varijabla naziv="DomainObject.Predmet.ProtuStrankaListNazivFormatedOIB_1">
      <item>KURIJOŽA j.d.o.o., OIB 54033499952</item>
    </derivirana_varijabla>
  </DomainObject.Predmet.ProtuStrankaListNazivFormatedOIB>
  <DomainObject.Predmet.OstaliListFormated>
    <izvorni_sadrzaj>
      <item>Marijana Siničić</item>
    </izvorni_sadrzaj>
    <derivirana_varijabla naziv="DomainObject.Predmet.OstaliListFormated_1">
      <item>Marijana Siničić</item>
    </derivirana_varijabla>
  </DomainObject.Predmet.OstaliListFormated>
  <DomainObject.Predmet.OstaliListFormatedOIB>
    <izvorni_sadrzaj>
      <item>Marijana Siničić, OIB 79176709671</item>
    </izvorni_sadrzaj>
    <derivirana_varijabla naziv="DomainObject.Predmet.OstaliListFormatedOIB_1">
      <item>Marijana Siničić, OIB 79176709671</item>
    </derivirana_varijabla>
  </DomainObject.Predmet.OstaliListFormatedOIB>
  <DomainObject.Predmet.OstaliListFormatedWithAdress>
    <izvorni_sadrzaj>
      <item>Marijana Siničić, Put Svetog Stipana 2, 21310 Borak</item>
    </izvorni_sadrzaj>
    <derivirana_varijabla naziv="DomainObject.Predmet.OstaliListFormatedWithAdress_1">
      <item>Marijana Siničić, Put Svetog Stipana 2, 21310 Borak</item>
    </derivirana_varijabla>
  </DomainObject.Predmet.OstaliListFormatedWithAdress>
  <DomainObject.Predmet.OstaliListFormatedWithAdressOIB>
    <izvorni_sadrzaj>
      <item>Marijana Siničić, OIB 79176709671, Put Svetog Stipana 2, 21310 Borak</item>
    </izvorni_sadrzaj>
    <derivirana_varijabla naziv="DomainObject.Predmet.OstaliListFormatedWithAdressOIB_1">
      <item>Marijana Siničić, OIB 79176709671, Put Svetog Stipana 2, 21310 Borak</item>
    </derivirana_varijabla>
  </DomainObject.Predmet.OstaliListFormatedWithAdressOIB>
  <DomainObject.Predmet.OstaliListNazivFormated>
    <izvorni_sadrzaj>
      <item>Marijana Siničić</item>
    </izvorni_sadrzaj>
    <derivirana_varijabla naziv="DomainObject.Predmet.OstaliListNazivFormated_1">
      <item>Marijana Siničić</item>
    </derivirana_varijabla>
  </DomainObject.Predmet.OstaliListNazivFormated>
  <DomainObject.Predmet.OstaliListNazivFormatedOIB>
    <izvorni_sadrzaj>
      <item>Marijana Siničić, OIB 79176709671</item>
    </izvorni_sadrzaj>
    <derivirana_varijabla naziv="DomainObject.Predmet.OstaliListNazivFormatedOIB_1">
      <item>Marijana Siničić, OIB 79176709671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KURIJOŽA j.d.o.o.</izvorni_sadrzaj>
    <derivirana_varijabla naziv="DomainObject.Predmet.ProtustrankaIDrugi_1">KURIJOŽA j.d.o.o.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KURIJOŽA j.d.o.o., OIB 54033499952, Četvrt Ribnjak 7, 21310 Omiš</izvorni_sadrzaj>
    <derivirana_varijabla naziv="DomainObject.Predmet.ProtustrankaIDrugiAdressOIB_1">KURIJOŽA j.d.o.o., OIB 54033499952, Četvrt Ribnjak 7,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KURIJOŽA j.d.o.o.</item>
      <item>FINANCIJSKA AGENCIJA, RC SPLIT</item>
      <item>Marijana Siničić</item>
    </izvorni_sadrzaj>
    <derivirana_varijabla naziv="DomainObject.Predmet.SudioniciListNaziv_1">
      <item>KURIJOŽA j.d.o.o.</item>
      <item>FINANCIJSKA AGENCIJA, RC SPLIT</item>
      <item>Marijana Siničić</item>
    </derivirana_varijabla>
  </DomainObject.Predmet.SudioniciListNaziv>
  <DomainObject.Predmet.SudioniciListAdressOIB>
    <izvorni_sadrzaj>
      <item>KURIJOŽA j.d.o.o., OIB 54033499952, Četvrt Ribnjak 7,21310 Omiš</item>
      <item>FINANCIJSKA AGENCIJA, RC SPLIT, OIB 85821130368, Mažuranićevo šetalište 24 b,21000 Split</item>
      <item>Marijana Siničić, OIB 79176709671, Put Svetog Stipana 2,21310 Borak</item>
    </izvorni_sadrzaj>
    <derivirana_varijabla naziv="DomainObject.Predmet.SudioniciListAdressOIB_1">
      <item>KURIJOŽA j.d.o.o., OIB 54033499952, Četvrt Ribnjak 7,21310 Omiš</item>
      <item>FINANCIJSKA AGENCIJA, RC SPLIT, OIB 85821130368, Mažuranićevo šetalište 24 b,21000 Split</item>
      <item>Marijana Siničić, OIB 79176709671, Put Svetog Stipana 2,21310 Borak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54033499952</item>
      <item>, OIB 79176709671</item>
    </izvorni_sadrzaj>
    <derivirana_varijabla naziv="DomainObject.Predmet.SudioniciListNazivOIB_1">
      <item>, OIB 85821130368</item>
      <item>, OIB 54033499952</item>
      <item>, OIB 79176709671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19F70A-91F1-4498-BDEB-8E31C19AD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415</properties:Words>
  <properties:Characters>2267</properties:Characters>
  <properties:Lines>71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2018-01-18T13:40:00Z</cp:lastPrinted>
  <dcterms:modified xmlns:xsi="http://www.w3.org/2001/XMLSchema-instance" xsi:type="dcterms:W3CDTF">2018-01-18T13:40:00Z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