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407A8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407A89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223dc78" w14:paraId="223dc78" w:rsidRDefault="002B5B7E" w:rsidP="002B5B7E" w:rsidR="002B5B7E">
      <w:pPr>
        <w:jc w:val="right"/>
        <w15:collapsed w:val="false"/>
        <w:rPr>
          <w:b/>
        </w:rPr>
      </w:pPr>
    </w:p>
    <w:p w:rsidRDefault="00A806E8" w:rsidP="00851B34" w:rsidR="00851B3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851B34" w:rsidRPr="008A2CA9">
        <w:t>40. St-</w:t>
      </w:r>
      <w:r w:rsidR="00E2674E">
        <w:t>1775</w:t>
      </w:r>
      <w:r w:rsidR="00851B34">
        <w:t>/201</w:t>
      </w:r>
      <w:r w:rsidR="00E2674E">
        <w:t>3</w:t>
      </w:r>
    </w:p>
    <w:p w:rsidRDefault="00223F10" w:rsidP="000010FA" w:rsidR="000010FA">
      <w:pPr>
        <w:jc w:val="right"/>
      </w:pPr>
      <w:r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851B34" w:rsidP="00851B34" w:rsidR="00851B34">
      <w:pPr>
        <w:ind w:firstLine="708"/>
        <w:jc w:val="both"/>
      </w:pPr>
      <w:r>
        <w:t xml:space="preserve">TRGOVAČKI SUD U ZAGREBU, po sucu toga suda Anti Galiću, kao stečajnom sucu u stečajnom postupku nad dužnikom </w:t>
      </w:r>
      <w:r w:rsidR="00E2674E">
        <w:t xml:space="preserve">DRVO SERTIĆ d.o.o., u stečaju, Zagreb, Selska cesta 86 A, OIB 59571178464., </w:t>
      </w:r>
      <w:r>
        <w:t xml:space="preserve">  dana </w:t>
      </w:r>
      <w:r w:rsidR="00E2674E">
        <w:t>19.lipnja</w:t>
      </w:r>
      <w:r>
        <w:t xml:space="preserve"> 2018.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2805B3" w:rsidP="00B0460E" w:rsidR="00690384">
      <w:pPr>
        <w:ind w:left="680"/>
        <w:jc w:val="both"/>
      </w:pPr>
      <w:r>
        <w:t>k.č.br. 1304/2, ind. objekat, zgrada, zgrada, zgrada</w:t>
      </w:r>
      <w:r w:rsidR="00767035">
        <w:t xml:space="preserve"> zgrada i ind. dvor</w:t>
      </w:r>
      <w:r w:rsidR="00966C8F">
        <w:t>.</w:t>
      </w:r>
      <w:r w:rsidR="00767035">
        <w:t xml:space="preserve">, u pov. 4658 čm, k.č.br. 1311 ngz u mjestu u pov. 899 čm, k.č.br.1314 parkiralište u pov. 2449 čm, sveukupno u pov. 8006 čm, </w:t>
      </w:r>
      <w:r w:rsidR="00966C8F">
        <w:t xml:space="preserve">sve </w:t>
      </w:r>
      <w:r w:rsidR="00767035">
        <w:t>upisano u z.k.ul.br.</w:t>
      </w:r>
      <w:r w:rsidR="008F440A">
        <w:t>4735, k.o. 318914 Novska, kod Općinskog suda u Sisku z.k.odjel Novska.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B0460E" w:rsidP="00A5247C" w:rsidR="00B0460E">
      <w:pPr>
        <w:ind w:firstLine="680"/>
        <w:jc w:val="both"/>
      </w:pPr>
      <w:r>
        <w:t>-</w:t>
      </w:r>
      <w:r w:rsidR="00A5247C">
        <w:t xml:space="preserve">ZAGREBAČKA BANKA d.d. Paromlinska 2. </w:t>
      </w:r>
    </w:p>
    <w:p w:rsidRDefault="00B0460E" w:rsidP="00B0460E" w:rsidR="00B0460E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AB07E7">
        <w:t>1.</w:t>
      </w:r>
      <w:r w:rsidR="00790EF8">
        <w:t>776</w:t>
      </w:r>
      <w:r w:rsidR="00AB07E7">
        <w:t>.000</w:t>
      </w:r>
      <w:r w:rsidR="00B0460E">
        <w:t>,00</w:t>
      </w:r>
      <w:r w:rsidR="00D971B9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790EF8">
        <w:t>5</w:t>
      </w:r>
      <w:r w:rsidR="00867D89">
        <w:t>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lastRenderedPageBreak/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</w:t>
      </w:r>
      <w:r w:rsidR="00646688">
        <w:t xml:space="preserve"> </w:t>
      </w:r>
      <w:r w:rsidR="00EA7F7A">
        <w:t>je</w:t>
      </w:r>
      <w:r w:rsidR="00CE1D9B">
        <w:t xml:space="preserve"> </w:t>
      </w:r>
      <w:r>
        <w:t>slobodn</w:t>
      </w:r>
      <w:r w:rsidR="00EA7F7A">
        <w:t>a</w:t>
      </w:r>
      <w:r>
        <w:t xml:space="preserve">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C10D0A" w:rsidR="00C10D0A" w:rsidRPr="00D6335A">
      <w:pPr>
        <w:ind w:firstLine="708"/>
        <w:jc w:val="both"/>
      </w:pPr>
      <w:r w:rsidRPr="00D6335A">
        <w:t>1.</w:t>
      </w:r>
      <w:r w:rsidR="00291477" w:rsidRPr="00291477">
        <w:t xml:space="preserve"> </w:t>
      </w:r>
      <w:r w:rsidR="00291477" w:rsidRPr="00D6335A">
        <w:t>.</w:t>
      </w:r>
      <w:r w:rsidR="00291477">
        <w:t xml:space="preserve">Stečajni dužnik je u sustavu PDV-a. </w:t>
      </w:r>
      <w:r w:rsidR="00291477" w:rsidRPr="00A96FE5">
        <w:rPr>
          <w:bCs/>
        </w:rPr>
        <w:t xml:space="preserve">Kupac nekretnine plaća PDV </w:t>
      </w:r>
      <w:r w:rsidR="00A622C4">
        <w:rPr>
          <w:bCs/>
        </w:rPr>
        <w:t xml:space="preserve">ili PPN </w:t>
      </w:r>
      <w:r w:rsidR="00291477" w:rsidRPr="00A96FE5">
        <w:rPr>
          <w:bCs/>
        </w:rPr>
        <w:t>u skladu sa Zakonom</w:t>
      </w:r>
      <w:r w:rsidR="00291477">
        <w:t xml:space="preserve"> 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6529A2">
        <w:t>Nevenka Kor</w:t>
      </w:r>
      <w:r w:rsidR="001C2A11">
        <w:t>o</w:t>
      </w:r>
      <w:r w:rsidR="006529A2">
        <w:t>man, Zagreb, Gjure Szaba 4.</w:t>
      </w:r>
      <w:r w:rsidR="00867D89">
        <w:t>,</w:t>
      </w:r>
      <w:r w:rsidR="001E4277">
        <w:t xml:space="preserve"> t</w:t>
      </w:r>
      <w:r w:rsidR="000A3023" w:rsidRPr="000A3023">
        <w:t xml:space="preserve">el. </w:t>
      </w:r>
      <w:r w:rsidR="00A96FE5">
        <w:t>0</w:t>
      </w:r>
      <w:r w:rsidR="001E4277">
        <w:t>9</w:t>
      </w:r>
      <w:r w:rsidR="00A622C4">
        <w:t>8 91 71 922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C10D0A">
        <w:t xml:space="preserve"> i 104/17</w:t>
      </w:r>
      <w:r>
        <w:t>, dalje: SZ)</w:t>
      </w:r>
      <w:r w:rsidR="00C62092">
        <w:t xml:space="preserve">, </w:t>
      </w:r>
      <w:r w:rsidR="00A622C4">
        <w:t>koj</w:t>
      </w:r>
      <w:r w:rsidR="008A1097">
        <w:t xml:space="preserve">a odredba </w:t>
      </w:r>
      <w:r w:rsidR="00A622C4">
        <w:t xml:space="preserve">se na </w:t>
      </w:r>
      <w:r w:rsidR="008A1097">
        <w:t xml:space="preserve">stečajne </w:t>
      </w:r>
      <w:r w:rsidR="00A622C4">
        <w:t xml:space="preserve">postupke </w:t>
      </w:r>
      <w:r w:rsidR="008A1097">
        <w:t>pokrenute prije 1.rujan 2015.</w:t>
      </w:r>
      <w:r w:rsidR="00A622C4">
        <w:t xml:space="preserve"> primjenjuje temeljem članka  441. stavak 2. SZ-a u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6F79DF">
        <w:t>15. rujna 2017.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CB0F67">
        <w:t xml:space="preserve">dip.ing.građ. </w:t>
      </w:r>
      <w:r w:rsidR="00460CDB">
        <w:t>M</w:t>
      </w:r>
      <w:r w:rsidR="006B66D7">
        <w:t>irko Zavalić iz Zaprešića</w:t>
      </w:r>
      <w:r w:rsidR="00460CDB">
        <w:t>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lastRenderedPageBreak/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183E94">
        <w:t>19.lipnja</w:t>
      </w:r>
      <w:r w:rsidR="00FD0E6B">
        <w:t xml:space="preserve"> </w:t>
      </w:r>
      <w:r w:rsidR="00DC7D12">
        <w:t>201</w:t>
      </w:r>
      <w:r w:rsidR="00A07859">
        <w:t>8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B621A9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B621A9" w:rsidP="00B621A9" w:rsidR="00B621A9">
      <w:pPr>
        <w:ind w:firstLine="708" w:left="3540"/>
        <w:jc w:val="both"/>
      </w:pPr>
      <w:r>
        <w:t>Za točnost otpravka, ovlašteni službenik:</w:t>
      </w:r>
    </w:p>
    <w:p w:rsidRDefault="00B621A9" w:rsidP="00422EE0" w:rsidR="00B621A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B621A9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EB1" w:rsidR="00463EB1">
      <w:r>
        <w:separator/>
      </w:r>
    </w:p>
  </w:endnote>
  <w:endnote w:id="0" w:type="continuationSeparator">
    <w:p w:rsidRDefault="00463EB1" w:rsidR="00463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EB1" w:rsidR="00463EB1">
      <w:r>
        <w:separator/>
      </w:r>
    </w:p>
  </w:footnote>
  <w:footnote w:id="0" w:type="continuationSeparator">
    <w:p w:rsidRDefault="00463EB1" w:rsidR="00463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A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646688">
      <w:rPr>
        <w:lang w:val="pt-BR"/>
      </w:rPr>
      <w:t>1775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646688">
      <w:rPr>
        <w:lang w:val="pt-B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31B1F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3E94"/>
    <w:rsid w:val="00185CCC"/>
    <w:rsid w:val="00197BDA"/>
    <w:rsid w:val="001A0199"/>
    <w:rsid w:val="001A06C3"/>
    <w:rsid w:val="001A1120"/>
    <w:rsid w:val="001A59AD"/>
    <w:rsid w:val="001B30E7"/>
    <w:rsid w:val="001C2A11"/>
    <w:rsid w:val="001C55B1"/>
    <w:rsid w:val="001C650E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05B3"/>
    <w:rsid w:val="002812CE"/>
    <w:rsid w:val="00290331"/>
    <w:rsid w:val="00291477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07A89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60CDB"/>
    <w:rsid w:val="00463EB1"/>
    <w:rsid w:val="004B0809"/>
    <w:rsid w:val="004C2EC4"/>
    <w:rsid w:val="004C5C6C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05B8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46688"/>
    <w:rsid w:val="006529A2"/>
    <w:rsid w:val="00652C42"/>
    <w:rsid w:val="006606A5"/>
    <w:rsid w:val="0066596C"/>
    <w:rsid w:val="006819FF"/>
    <w:rsid w:val="006832A5"/>
    <w:rsid w:val="00685199"/>
    <w:rsid w:val="00690384"/>
    <w:rsid w:val="00696C63"/>
    <w:rsid w:val="006A48C8"/>
    <w:rsid w:val="006A7E7B"/>
    <w:rsid w:val="006B66D7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6F79DF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035"/>
    <w:rsid w:val="007678A2"/>
    <w:rsid w:val="0079096F"/>
    <w:rsid w:val="00790EF8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A1097"/>
    <w:rsid w:val="008B3ACC"/>
    <w:rsid w:val="008C538E"/>
    <w:rsid w:val="008D0264"/>
    <w:rsid w:val="008F440A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613B0"/>
    <w:rsid w:val="00966C8C"/>
    <w:rsid w:val="00966C8F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247C"/>
    <w:rsid w:val="00A53CB8"/>
    <w:rsid w:val="00A53CE0"/>
    <w:rsid w:val="00A622C4"/>
    <w:rsid w:val="00A65ED3"/>
    <w:rsid w:val="00A75A37"/>
    <w:rsid w:val="00A806E8"/>
    <w:rsid w:val="00A84C1A"/>
    <w:rsid w:val="00A95E0B"/>
    <w:rsid w:val="00A96786"/>
    <w:rsid w:val="00A96FE5"/>
    <w:rsid w:val="00AA2613"/>
    <w:rsid w:val="00AA45FF"/>
    <w:rsid w:val="00AB07E7"/>
    <w:rsid w:val="00AC5460"/>
    <w:rsid w:val="00AE263A"/>
    <w:rsid w:val="00AE28C7"/>
    <w:rsid w:val="00AE3DBF"/>
    <w:rsid w:val="00B01320"/>
    <w:rsid w:val="00B0295F"/>
    <w:rsid w:val="00B0460E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21A9"/>
    <w:rsid w:val="00B630AD"/>
    <w:rsid w:val="00B75233"/>
    <w:rsid w:val="00B9120F"/>
    <w:rsid w:val="00B9445D"/>
    <w:rsid w:val="00B977E1"/>
    <w:rsid w:val="00BA698F"/>
    <w:rsid w:val="00BA6D11"/>
    <w:rsid w:val="00BB076E"/>
    <w:rsid w:val="00BB103F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E01698"/>
    <w:rsid w:val="00E20129"/>
    <w:rsid w:val="00E2581B"/>
    <w:rsid w:val="00E2674E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A7F7A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76F01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St-1775/2013-107</izvorni_sadrzaj>
    <derivirana_varijabla naziv="DomainObject.Oznaka_1">St-1775/2013-107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St-1775/2013-107</izvorni_sadrzaj>
    <derivirana_varijabla naziv="DomainObject.PoslovniBrojDokumenta_1">St-1775/2013-107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D0FFB-F284-4F77-9386-C4361C36A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985</properties:Words>
  <properties:Characters>5401</properties:Characters>
  <properties:Lines>131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2018-06-19T12:34:00Z</dcterms:created>
  <dc:creator>BISERKA CALIC</dc:creator>
  <cp:lastModifiedBy>Valentina Delač</cp:lastModifiedBy>
  <cp:lastPrinted>2018-06-19T12:36:00Z</cp:lastPrinted>
  <dcterms:modified xmlns:xsi="http://www.w3.org/2001/XMLSchema-instance" xsi:type="dcterms:W3CDTF">2018-06-19T12:49:00Z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St-1775/2013-107 / Odluka - Zaključak - o prodaji (Drvo_sertić_rj_Prodaja_z.k.ul_4735.ul_4735)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