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09c4" w14:paraId="e4309c4" w:rsidRDefault="00671A4A" w:rsidP="004121A6" w:rsidR="00671A4A" w:rsidRPr="003A0B07">
      <w:pPr>
        <w15:collapsed w:val="false"/>
      </w:pPr>
      <w:r w:rsidRPr="003A0B07">
        <w:t xml:space="preserve">    </w:t>
      </w:r>
    </w:p>
    <w:p w:rsidRDefault="00411B08" w:rsidP="00671A4A" w:rsidR="00671A4A" w:rsidRPr="00415A49">
      <w:r w:rsidRPr="003A0B07">
        <w:rPr>
          <w:bCs/>
        </w:rPr>
        <w:t xml:space="preserve">             </w:t>
      </w:r>
      <w:r w:rsidR="00176C69" w:rsidRPr="00415A4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15A49">
      <w:pPr>
        <w:ind w:hanging="720" w:left="360"/>
      </w:pPr>
      <w:r w:rsidRPr="00415A49">
        <w:t xml:space="preserve">     </w:t>
      </w:r>
      <w:r w:rsidR="00F957D4" w:rsidRPr="00415A49">
        <w:t xml:space="preserve">    </w:t>
      </w:r>
      <w:r w:rsidRPr="00415A49">
        <w:t>REPUBLIKA HRVATSKA</w:t>
      </w:r>
    </w:p>
    <w:p w:rsidRDefault="00671A4A" w:rsidP="00184F3E" w:rsidR="00BF2838" w:rsidRPr="00415A49">
      <w:pPr>
        <w:ind w:hanging="720" w:left="360"/>
      </w:pPr>
      <w:r w:rsidRPr="00415A49">
        <w:t xml:space="preserve">     TRGOVAČKI SUD U OSIJEKU</w:t>
      </w:r>
    </w:p>
    <w:p w:rsidRDefault="005A1C18" w:rsidP="00971247" w:rsidR="005A1C18" w:rsidRPr="00415A49"/>
    <w:p w:rsidRDefault="0073549F" w:rsidP="0073549F" w:rsidR="0073549F" w:rsidRPr="00415A49">
      <w:pPr>
        <w:jc w:val="center"/>
        <w:rPr>
          <w:bCs/>
        </w:rPr>
      </w:pPr>
      <w:r w:rsidRPr="00415A49">
        <w:rPr>
          <w:bCs/>
        </w:rPr>
        <w:t xml:space="preserve">R E P U B L I K </w:t>
      </w:r>
      <w:r w:rsidR="00D35B40" w:rsidRPr="00415A49">
        <w:rPr>
          <w:bCs/>
        </w:rPr>
        <w:t>A</w:t>
      </w:r>
      <w:r w:rsidRPr="00415A49">
        <w:rPr>
          <w:bCs/>
        </w:rPr>
        <w:t xml:space="preserve">  H R V A T S K </w:t>
      </w:r>
      <w:r w:rsidR="00D35B40" w:rsidRPr="00415A49">
        <w:rPr>
          <w:bCs/>
        </w:rPr>
        <w:t>A</w:t>
      </w:r>
    </w:p>
    <w:p w:rsidRDefault="0073549F" w:rsidP="0073549F" w:rsidR="0073549F" w:rsidRPr="00415A49">
      <w:pPr>
        <w:jc w:val="center"/>
        <w:rPr>
          <w:bCs/>
        </w:rPr>
      </w:pPr>
      <w:r w:rsidRPr="00415A49">
        <w:rPr>
          <w:bCs/>
        </w:rPr>
        <w:t>R J E Š E N J E</w:t>
      </w:r>
    </w:p>
    <w:p w:rsidRDefault="001D73F8" w:rsidP="0073549F" w:rsidR="001D73F8" w:rsidRPr="00415A49">
      <w:pPr>
        <w:jc w:val="center"/>
        <w:rPr>
          <w:bCs/>
        </w:rPr>
      </w:pPr>
    </w:p>
    <w:p w:rsidRDefault="004121A6" w:rsidP="00F957D4" w:rsidR="004121A6" w:rsidRPr="00415A49">
      <w:pPr>
        <w:jc w:val="both"/>
      </w:pPr>
    </w:p>
    <w:p w:rsidRDefault="001D4839" w:rsidP="001D4839" w:rsidR="001D4839" w:rsidRPr="00415A49">
      <w:pPr>
        <w:pStyle w:val="Tijeloteksta"/>
        <w:ind w:firstLine="708"/>
        <w:rPr>
          <w:sz w:val="24"/>
        </w:rPr>
      </w:pPr>
      <w:r w:rsidRPr="00415A49">
        <w:rPr>
          <w:sz w:val="24"/>
        </w:rPr>
        <w:t>Trgovački sud u Osijeku, po stečajnom sucu mr. sc. Borisu Vukoviću</w:t>
      </w:r>
      <w:r w:rsidRPr="00415A49">
        <w:rPr>
          <w:color w:val="000000"/>
          <w:sz w:val="24"/>
        </w:rPr>
        <w:t xml:space="preserve">, </w:t>
      </w:r>
      <w:r w:rsidRPr="00415A49">
        <w:rPr>
          <w:sz w:val="24"/>
        </w:rPr>
        <w:t xml:space="preserve">u stečajnom postupku nad dužnikom </w:t>
      </w:r>
      <w:r w:rsidR="00D32CE8" w:rsidRPr="00415A49">
        <w:rPr>
          <w:sz w:val="24"/>
        </w:rPr>
        <w:t>AGRO-USLUGA d.o.o. u stečaju, Osijek, Vukovarska 10/1, MBS: 030095172, OIB: 71928068941</w:t>
      </w:r>
      <w:r w:rsidRPr="00415A49">
        <w:rPr>
          <w:sz w:val="24"/>
        </w:rPr>
        <w:t xml:space="preserve">, dana </w:t>
      </w:r>
      <w:r w:rsidR="00587EDC" w:rsidRPr="00415A49">
        <w:rPr>
          <w:sz w:val="24"/>
        </w:rPr>
        <w:t>2</w:t>
      </w:r>
      <w:r w:rsidR="00064153">
        <w:rPr>
          <w:sz w:val="24"/>
        </w:rPr>
        <w:t>3</w:t>
      </w:r>
      <w:r w:rsidR="00261022" w:rsidRPr="00415A49">
        <w:rPr>
          <w:sz w:val="24"/>
        </w:rPr>
        <w:t>. listopada</w:t>
      </w:r>
      <w:r w:rsidRPr="00415A49">
        <w:rPr>
          <w:sz w:val="24"/>
        </w:rPr>
        <w:t xml:space="preserve"> 2018. </w:t>
      </w:r>
    </w:p>
    <w:p w:rsidRDefault="00376CDE" w:rsidP="00B310C7" w:rsidR="00376CDE" w:rsidRPr="00415A49">
      <w:pPr>
        <w:jc w:val="both"/>
        <w:rPr>
          <w:color w:val="000000"/>
        </w:rPr>
      </w:pPr>
    </w:p>
    <w:p w:rsidRDefault="00627A15" w:rsidP="004759E6" w:rsidR="00627A15" w:rsidRPr="00415A49">
      <w:pPr>
        <w:jc w:val="both"/>
      </w:pPr>
    </w:p>
    <w:p w:rsidRDefault="00B10066" w:rsidP="00B10066" w:rsidR="00B10066" w:rsidRPr="00415A49">
      <w:pPr>
        <w:jc w:val="center"/>
      </w:pPr>
      <w:r w:rsidRPr="00415A49">
        <w:t xml:space="preserve">r i j e š i o   j e </w:t>
      </w:r>
    </w:p>
    <w:p w:rsidRDefault="00C7682E" w:rsidP="00B10066" w:rsidR="00C7682E" w:rsidRPr="00415A49">
      <w:pPr>
        <w:jc w:val="center"/>
      </w:pPr>
    </w:p>
    <w:p w:rsidRDefault="00B10066" w:rsidP="00B10066" w:rsidR="00B10066" w:rsidRPr="00415A49">
      <w:pPr>
        <w:pStyle w:val="Odlomakpopisa"/>
      </w:pPr>
    </w:p>
    <w:p w:rsidRDefault="00B10066" w:rsidP="00FE56FD" w:rsidR="004347DA" w:rsidRPr="00415A4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415A49">
        <w:t xml:space="preserve">Utvrđuje se da je kupac </w:t>
      </w:r>
      <w:r w:rsidR="00093099" w:rsidRPr="00415A49">
        <w:t xml:space="preserve">TERRA TISON d.o.o., Zagreb, </w:t>
      </w:r>
      <w:proofErr w:type="spellStart"/>
      <w:r w:rsidR="00093099" w:rsidRPr="00415A49">
        <w:t>Budmanijeva</w:t>
      </w:r>
      <w:proofErr w:type="spellEnd"/>
      <w:r w:rsidR="00093099" w:rsidRPr="00415A49">
        <w:t xml:space="preserve"> 3, MBS: 130001420, OIB: 83919481568</w:t>
      </w:r>
      <w:r w:rsidRPr="00415A49">
        <w:t xml:space="preserve"> ponudio najveću cijenu i da su ispunjene pretpostavke da mu se dosudi nekretnina stečajnog dužnika: </w:t>
      </w:r>
    </w:p>
    <w:p w:rsidRDefault="004347DA" w:rsidP="004347DA" w:rsidR="004347DA" w:rsidRPr="00415A49">
      <w:pPr>
        <w:pStyle w:val="Odlomakpopisa"/>
        <w:tabs>
          <w:tab w:pos="708" w:val="left"/>
          <w:tab w:pos="851" w:val="left"/>
        </w:tabs>
        <w:jc w:val="both"/>
      </w:pPr>
    </w:p>
    <w:p w:rsidRDefault="00A75E13" w:rsidP="00A75E13" w:rsidR="00A75E13" w:rsidRPr="00415A49">
      <w:pPr>
        <w:pStyle w:val="Tijeloteksta"/>
        <w:ind w:left="705"/>
        <w:rPr>
          <w:sz w:val="24"/>
        </w:rPr>
      </w:pPr>
      <w:r w:rsidRPr="00415A49">
        <w:rPr>
          <w:sz w:val="24"/>
        </w:rPr>
        <w:t xml:space="preserve">-kč.br. 55/1 u naravi voćnjak </w:t>
      </w:r>
      <w:proofErr w:type="spellStart"/>
      <w:r w:rsidRPr="00415A49">
        <w:rPr>
          <w:sz w:val="24"/>
        </w:rPr>
        <w:t>Mijatovci</w:t>
      </w:r>
      <w:proofErr w:type="spellEnd"/>
      <w:r w:rsidRPr="00415A49">
        <w:rPr>
          <w:sz w:val="24"/>
        </w:rPr>
        <w:t xml:space="preserve"> površine 12520 m² upisana u zk.ul.br. 255 k.o. </w:t>
      </w:r>
      <w:proofErr w:type="spellStart"/>
      <w:r w:rsidRPr="00415A49">
        <w:rPr>
          <w:sz w:val="24"/>
        </w:rPr>
        <w:t>Kršinci</w:t>
      </w:r>
      <w:proofErr w:type="spellEnd"/>
      <w:r w:rsidRPr="00415A49">
        <w:rPr>
          <w:sz w:val="24"/>
        </w:rPr>
        <w:t xml:space="preserve"> upisana u zemljišnu knjigu Općinskog suda u Osijeku, zemljišnoknjižni odjel Našice.</w:t>
      </w:r>
    </w:p>
    <w:p w:rsidRDefault="00B10066" w:rsidP="00B10066" w:rsidR="00B10066" w:rsidRPr="00415A49">
      <w:pPr>
        <w:pStyle w:val="StandardWeb"/>
        <w:spacing w:afterAutospacing="false" w:after="0" w:beforeAutospacing="false" w:before="0"/>
        <w:jc w:val="both"/>
      </w:pPr>
    </w:p>
    <w:p w:rsidRDefault="00B10066" w:rsidP="00FE56FD" w:rsidR="00B10066" w:rsidRPr="00415A4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415A49">
        <w:t xml:space="preserve">Nekretnina iz točke 1. izreke ovog rješenja dosuđuje se </w:t>
      </w:r>
      <w:r w:rsidR="004347DA" w:rsidRPr="00415A49">
        <w:t xml:space="preserve">TERRA TISON d.o.o., Zagreb, </w:t>
      </w:r>
      <w:proofErr w:type="spellStart"/>
      <w:r w:rsidR="004347DA" w:rsidRPr="00415A49">
        <w:t>Budmanijeva</w:t>
      </w:r>
      <w:proofErr w:type="spellEnd"/>
      <w:r w:rsidR="004347DA" w:rsidRPr="00415A49">
        <w:t xml:space="preserve"> 3, MBS: 130001420, OIB: 83919481568 </w:t>
      </w:r>
      <w:r w:rsidRPr="00415A49">
        <w:t>za cijenu u iznosu od 31.635,05 kn.</w:t>
      </w:r>
    </w:p>
    <w:p w:rsidRDefault="00B10066" w:rsidP="00B10066" w:rsidR="00B10066" w:rsidRPr="00415A49">
      <w:pPr>
        <w:pStyle w:val="Odlomakpopisa"/>
      </w:pPr>
    </w:p>
    <w:p w:rsidRDefault="00B10066" w:rsidP="00FE56FD" w:rsidR="00B10066" w:rsidRPr="00415A49">
      <w:pPr>
        <w:numPr>
          <w:ilvl w:val="0"/>
          <w:numId w:val="1"/>
        </w:numPr>
        <w:tabs>
          <w:tab w:pos="708" w:val="left"/>
        </w:tabs>
        <w:spacing w:after="240"/>
        <w:jc w:val="both"/>
      </w:pPr>
      <w:r w:rsidRPr="00415A49">
        <w:t xml:space="preserve">Nalaže se kupcu </w:t>
      </w:r>
      <w:r w:rsidR="00A75E13" w:rsidRPr="00415A49">
        <w:t xml:space="preserve">TERRA TISON d.o.o., Zagreb, </w:t>
      </w:r>
      <w:proofErr w:type="spellStart"/>
      <w:r w:rsidR="00A75E13" w:rsidRPr="00415A49">
        <w:t>Budmanijeva</w:t>
      </w:r>
      <w:proofErr w:type="spellEnd"/>
      <w:r w:rsidR="00A75E13" w:rsidRPr="00415A49">
        <w:t xml:space="preserve"> 3, MBS: 130001420, OIB: 83919481568</w:t>
      </w:r>
      <w:r w:rsidRPr="00415A49">
        <w:t xml:space="preserve"> da u roku od 30 dana od dana pravomoćnosti rješenja o dosudi uplatiti razliku </w:t>
      </w:r>
      <w:proofErr w:type="spellStart"/>
      <w:r w:rsidRPr="00415A49">
        <w:t>kupovnine</w:t>
      </w:r>
      <w:proofErr w:type="spellEnd"/>
      <w:r w:rsidRPr="00415A49">
        <w:t xml:space="preserve"> za nekretninu opisanu u točki I. u visini od 18.981,05 (slovima:</w:t>
      </w:r>
      <w:proofErr w:type="spellStart"/>
      <w:r w:rsidR="00A75E13" w:rsidRPr="00415A49">
        <w:t>osamnaesttisćadevetstotinaosamdesetjednakuna</w:t>
      </w:r>
      <w:proofErr w:type="spellEnd"/>
      <w:r w:rsidR="00A75E13" w:rsidRPr="00415A49">
        <w:t xml:space="preserve"> i </w:t>
      </w:r>
      <w:proofErr w:type="spellStart"/>
      <w:r w:rsidR="00A75E13" w:rsidRPr="00415A49">
        <w:t>petlipa</w:t>
      </w:r>
      <w:proofErr w:type="spellEnd"/>
      <w:r w:rsidRPr="00415A49">
        <w:t xml:space="preserve">) na poseban račun Agencije </w:t>
      </w:r>
      <w:r w:rsidR="00277C91" w:rsidRPr="00415A49">
        <w:t>IBAN: HR112390001130002878</w:t>
      </w:r>
      <w:r w:rsidRPr="00415A49">
        <w:t xml:space="preserve">7, model: HR11, pod "Poziv na broj" (PNB) kao podatak prvi (P1) treba upisati </w:t>
      </w:r>
      <w:r w:rsidRPr="00415A49">
        <w:rPr>
          <w:b/>
        </w:rPr>
        <w:t>broj</w:t>
      </w:r>
      <w:r w:rsidRPr="00415A49">
        <w:t xml:space="preserve"> </w:t>
      </w:r>
      <w:r w:rsidR="00277C91" w:rsidRPr="00415A49">
        <w:rPr>
          <w:b/>
        </w:rPr>
        <w:t>99368</w:t>
      </w:r>
      <w:r w:rsidRPr="00415A49">
        <w:t xml:space="preserve">, a kao podatak drugi </w:t>
      </w:r>
      <w:r w:rsidR="00277C91" w:rsidRPr="00415A49">
        <w:t xml:space="preserve">(P2*) </w:t>
      </w:r>
      <w:r w:rsidRPr="00415A49">
        <w:t xml:space="preserve">broj </w:t>
      </w:r>
      <w:r w:rsidR="00277C91" w:rsidRPr="00415A49">
        <w:t>koji je sadržan u tablici pod rednim brojem VII (Lista ponuditelja sa zadnjom najvišom valjanom ponudom u nadmetanju)</w:t>
      </w:r>
      <w:r w:rsidR="00096C18" w:rsidRPr="00415A49">
        <w:t xml:space="preserve"> </w:t>
      </w:r>
      <w:r w:rsidR="00096C18" w:rsidRPr="00415A49">
        <w:rPr>
          <w:b/>
        </w:rPr>
        <w:t>broj 45101</w:t>
      </w:r>
      <w:r w:rsidR="00277C91" w:rsidRPr="00415A49">
        <w:t>.</w:t>
      </w:r>
      <w:r w:rsidRPr="00415A49">
        <w:t xml:space="preserve"> </w:t>
      </w:r>
    </w:p>
    <w:p w:rsidRDefault="00096C18" w:rsidP="00096C18" w:rsidR="00096C18" w:rsidRPr="00415A49">
      <w:pPr>
        <w:tabs>
          <w:tab w:pos="708" w:val="left"/>
        </w:tabs>
        <w:spacing w:after="240"/>
        <w:ind w:left="720"/>
        <w:jc w:val="both"/>
      </w:pPr>
      <w:r w:rsidRPr="00415A49">
        <w:t>U slučaju da je kupac osoba s pravom prvokupa, tada je kao podatak drugi (P2) potrebno naznačiti broj 19. U slučaju prijeboja, kao podatak drugi (P2) potrebno je naznačiti broj 27.</w:t>
      </w:r>
    </w:p>
    <w:p w:rsidRDefault="00B10066" w:rsidP="00B10066" w:rsidR="00B10066" w:rsidRPr="00415A49">
      <w:pPr>
        <w:pStyle w:val="Odlomakpopisa"/>
      </w:pPr>
      <w:r w:rsidRPr="00415A49">
        <w:t xml:space="preserve">Podatak P1 i P2 nužno je odvojiti crticom (-). </w:t>
      </w:r>
    </w:p>
    <w:p w:rsidRDefault="00277C91" w:rsidP="00B10066" w:rsidR="00277C91" w:rsidRPr="00415A49">
      <w:pPr>
        <w:pStyle w:val="Odlomakpopisa"/>
      </w:pPr>
    </w:p>
    <w:p w:rsidRDefault="00B10066" w:rsidP="001958D4" w:rsidR="001958D4" w:rsidRPr="00415A49">
      <w:pPr>
        <w:pStyle w:val="Odlomakpopisa"/>
        <w:jc w:val="both"/>
      </w:pPr>
      <w:r w:rsidRPr="00415A49">
        <w:t xml:space="preserve">Prilikom uplate </w:t>
      </w:r>
      <w:proofErr w:type="spellStart"/>
      <w:r w:rsidRPr="00415A49">
        <w:t>kupovnine</w:t>
      </w:r>
      <w:proofErr w:type="spellEnd"/>
      <w:r w:rsidR="00277C91" w:rsidRPr="00415A49">
        <w:t xml:space="preserve"> na račun Agencije IBAN: HR1123900011300028787, potrebno je da uplatitelj u polje 71A na SWIFT-u ili na obrascu naloga za plaćanje u polje „Opcija troška“ naznači opciju „OUR“.</w:t>
      </w:r>
    </w:p>
    <w:p w:rsidRDefault="001958D4" w:rsidP="001958D4" w:rsidR="001958D4" w:rsidRPr="00415A49">
      <w:pPr>
        <w:pStyle w:val="Odlomakpopisa"/>
        <w:jc w:val="both"/>
      </w:pPr>
    </w:p>
    <w:p w:rsidRDefault="00B10066" w:rsidP="00FE56FD" w:rsidR="00B10066" w:rsidRPr="00415A49">
      <w:pPr>
        <w:pStyle w:val="Odlomakpopisa"/>
        <w:numPr>
          <w:ilvl w:val="0"/>
          <w:numId w:val="1"/>
        </w:numPr>
        <w:jc w:val="both"/>
      </w:pPr>
      <w:r w:rsidRPr="00415A49">
        <w:t xml:space="preserve">Nekretnina iz točke 1. ovog rješenja predati će se kupcu zaključkom o predaji nekretnine nakon što kupac položi razliku </w:t>
      </w:r>
      <w:proofErr w:type="spellStart"/>
      <w:r w:rsidRPr="00415A49">
        <w:t>kupovnine</w:t>
      </w:r>
      <w:proofErr w:type="spellEnd"/>
      <w:r w:rsidRPr="00415A49">
        <w:t xml:space="preserve"> i nakon što ovo rješenje postane  pravomoćno. </w:t>
      </w:r>
    </w:p>
    <w:p w:rsidRDefault="00B10066" w:rsidP="00B10066" w:rsidR="00B10066" w:rsidRPr="00415A49">
      <w:pPr>
        <w:pStyle w:val="Odlomakpopisa"/>
      </w:pPr>
    </w:p>
    <w:p w:rsidRDefault="00B10066" w:rsidP="00FE56FD" w:rsidR="00B10066" w:rsidRPr="00415A4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415A49">
        <w:t xml:space="preserve">Nalaže se Općinskom sudu u </w:t>
      </w:r>
      <w:r w:rsidR="001958D4" w:rsidRPr="00415A49">
        <w:t>Osijeku zemljišnoknjižni odjel Našice</w:t>
      </w:r>
      <w:r w:rsidRPr="00415A49">
        <w:t xml:space="preserve"> zabilježba rješenja o dosudi nekretnin</w:t>
      </w:r>
      <w:r w:rsidR="003E1D11" w:rsidRPr="00415A49">
        <w:t>e</w:t>
      </w:r>
      <w:r w:rsidRPr="00415A49">
        <w:t xml:space="preserve"> navede</w:t>
      </w:r>
      <w:r w:rsidR="003E1D11" w:rsidRPr="00415A49">
        <w:t>ne</w:t>
      </w:r>
      <w:r w:rsidRPr="00415A49">
        <w:t xml:space="preserve"> u t</w:t>
      </w:r>
      <w:r w:rsidR="001958D4" w:rsidRPr="00415A49">
        <w:t xml:space="preserve">oč.1. izreke odmah po primitku ovog </w:t>
      </w:r>
      <w:r w:rsidRPr="00415A49">
        <w:t xml:space="preserve">rješenja. </w:t>
      </w:r>
    </w:p>
    <w:p w:rsidRDefault="00B10066" w:rsidP="00B10066" w:rsidR="00B10066" w:rsidRPr="00415A49">
      <w:pPr>
        <w:pStyle w:val="Odlomakpopisa"/>
      </w:pPr>
    </w:p>
    <w:p w:rsidRDefault="00B10066" w:rsidP="00FE56FD" w:rsidR="00B10066" w:rsidRPr="00415A49">
      <w:pPr>
        <w:pStyle w:val="Tijeloteksta"/>
        <w:numPr>
          <w:ilvl w:val="0"/>
          <w:numId w:val="1"/>
        </w:numPr>
        <w:rPr>
          <w:sz w:val="24"/>
        </w:rPr>
      </w:pPr>
      <w:r w:rsidRPr="00415A49">
        <w:rPr>
          <w:sz w:val="24"/>
        </w:rPr>
        <w:t xml:space="preserve">Određuje se uknjižba prava vlasništva u korist kupca </w:t>
      </w:r>
      <w:r w:rsidR="001958D4" w:rsidRPr="00415A49">
        <w:rPr>
          <w:sz w:val="24"/>
        </w:rPr>
        <w:t xml:space="preserve">TERRA TISON d.o.o., Zagreb, </w:t>
      </w:r>
      <w:proofErr w:type="spellStart"/>
      <w:r w:rsidR="001958D4" w:rsidRPr="00415A49">
        <w:rPr>
          <w:sz w:val="24"/>
        </w:rPr>
        <w:t>Budmanijeva</w:t>
      </w:r>
      <w:proofErr w:type="spellEnd"/>
      <w:r w:rsidR="001958D4" w:rsidRPr="00415A49">
        <w:rPr>
          <w:sz w:val="24"/>
        </w:rPr>
        <w:t xml:space="preserve"> 3, MBS: 130001420, OIB: 83919481568 </w:t>
      </w:r>
      <w:r w:rsidRPr="00415A49">
        <w:rPr>
          <w:sz w:val="24"/>
        </w:rPr>
        <w:t xml:space="preserve">na dosuđenoj nekretnini dužnika </w:t>
      </w:r>
      <w:r w:rsidR="001958D4" w:rsidRPr="00415A49">
        <w:rPr>
          <w:sz w:val="24"/>
        </w:rPr>
        <w:t xml:space="preserve"> kč.br. 55/1 u naravi voćnjak </w:t>
      </w:r>
      <w:proofErr w:type="spellStart"/>
      <w:r w:rsidR="001958D4" w:rsidRPr="00415A49">
        <w:rPr>
          <w:sz w:val="24"/>
        </w:rPr>
        <w:t>Mijatovci</w:t>
      </w:r>
      <w:proofErr w:type="spellEnd"/>
      <w:r w:rsidR="001958D4" w:rsidRPr="00415A49">
        <w:rPr>
          <w:sz w:val="24"/>
        </w:rPr>
        <w:t xml:space="preserve"> površine 12520 m² upisana u zk.ul.br. 255 k.o. </w:t>
      </w:r>
      <w:proofErr w:type="spellStart"/>
      <w:r w:rsidR="001958D4" w:rsidRPr="00415A49">
        <w:rPr>
          <w:sz w:val="24"/>
        </w:rPr>
        <w:t>Kršinci</w:t>
      </w:r>
      <w:proofErr w:type="spellEnd"/>
      <w:r w:rsidR="001958D4" w:rsidRPr="00415A49">
        <w:rPr>
          <w:sz w:val="24"/>
        </w:rPr>
        <w:t xml:space="preserve"> upisana u zemljišnu knjigu Općinskog suda u Osijeku, zemljišnoknjižni odjel Našice</w:t>
      </w:r>
      <w:r w:rsidRPr="00415A49">
        <w:rPr>
          <w:sz w:val="24"/>
        </w:rPr>
        <w:t xml:space="preserve">, nakon pravomoćnosti ovog rješenja i nakon što kupac uplati razliku </w:t>
      </w:r>
      <w:proofErr w:type="spellStart"/>
      <w:r w:rsidRPr="00415A49">
        <w:rPr>
          <w:sz w:val="24"/>
        </w:rPr>
        <w:t>kupovnine</w:t>
      </w:r>
      <w:proofErr w:type="spellEnd"/>
      <w:r w:rsidRPr="00415A49">
        <w:rPr>
          <w:sz w:val="24"/>
        </w:rPr>
        <w:t xml:space="preserve"> navedenu u točki 3. izreke ovog rješenja.</w:t>
      </w:r>
    </w:p>
    <w:p w:rsidRDefault="001958D4" w:rsidP="001958D4" w:rsidR="001958D4" w:rsidRPr="00415A49">
      <w:pPr>
        <w:pStyle w:val="Tijeloteksta"/>
        <w:rPr>
          <w:sz w:val="24"/>
        </w:rPr>
      </w:pPr>
    </w:p>
    <w:p w:rsidRDefault="00B10066" w:rsidP="00FE56FD" w:rsidR="00B10066" w:rsidRPr="00415A49">
      <w:pPr>
        <w:pStyle w:val="Tijeloteksta"/>
        <w:numPr>
          <w:ilvl w:val="0"/>
          <w:numId w:val="1"/>
        </w:numPr>
        <w:rPr>
          <w:sz w:val="24"/>
        </w:rPr>
      </w:pPr>
      <w:r w:rsidRPr="00415A49">
        <w:rPr>
          <w:sz w:val="24"/>
        </w:rPr>
        <w:t xml:space="preserve">Određuje se brisanje zemljišnoknjižnog upisa zabilježbi i tereta koji prestaju prodajom nekretnine </w:t>
      </w:r>
      <w:r w:rsidR="001958D4" w:rsidRPr="00415A49">
        <w:rPr>
          <w:sz w:val="24"/>
        </w:rPr>
        <w:t xml:space="preserve">kč.br. 55/1 u naravi voćnjak </w:t>
      </w:r>
      <w:proofErr w:type="spellStart"/>
      <w:r w:rsidR="001958D4" w:rsidRPr="00415A49">
        <w:rPr>
          <w:sz w:val="24"/>
        </w:rPr>
        <w:t>Mijatovci</w:t>
      </w:r>
      <w:proofErr w:type="spellEnd"/>
      <w:r w:rsidR="001958D4" w:rsidRPr="00415A49">
        <w:rPr>
          <w:sz w:val="24"/>
        </w:rPr>
        <w:t xml:space="preserve"> površine 12520 m² upisana u zk.ul.br. 255 k.o. </w:t>
      </w:r>
      <w:proofErr w:type="spellStart"/>
      <w:r w:rsidR="001958D4" w:rsidRPr="00415A49">
        <w:rPr>
          <w:sz w:val="24"/>
        </w:rPr>
        <w:t>Kršinci</w:t>
      </w:r>
      <w:proofErr w:type="spellEnd"/>
      <w:r w:rsidR="001958D4" w:rsidRPr="00415A49">
        <w:rPr>
          <w:sz w:val="24"/>
        </w:rPr>
        <w:t xml:space="preserve"> upisana u zemljišnu knjigu Općinskog suda u Osijeku, zemljišnoknjižni odjel Našice</w:t>
      </w:r>
      <w:r w:rsidRPr="00415A49">
        <w:rPr>
          <w:sz w:val="24"/>
        </w:rPr>
        <w:t>:</w:t>
      </w:r>
    </w:p>
    <w:p w:rsidRDefault="00501A3D" w:rsidP="00501A3D" w:rsidR="00501A3D" w:rsidRPr="00415A49">
      <w:pPr>
        <w:pStyle w:val="Odlomakpopisa"/>
      </w:pPr>
    </w:p>
    <w:p w:rsidRDefault="00501A3D" w:rsidP="00FE56FD" w:rsidR="001958D4" w:rsidRPr="00415A49">
      <w:pPr>
        <w:pStyle w:val="Tijeloteksta"/>
        <w:numPr>
          <w:ilvl w:val="0"/>
          <w:numId w:val="3"/>
        </w:numPr>
        <w:rPr>
          <w:sz w:val="24"/>
        </w:rPr>
      </w:pPr>
      <w:r w:rsidRPr="00415A49">
        <w:rPr>
          <w:sz w:val="24"/>
        </w:rPr>
        <w:t xml:space="preserve">pod brojem Z-1928/15 - </w:t>
      </w:r>
      <w:r w:rsidR="002E385C" w:rsidRPr="00415A49">
        <w:rPr>
          <w:sz w:val="24"/>
        </w:rPr>
        <w:t xml:space="preserve">na </w:t>
      </w:r>
      <w:r w:rsidRPr="00415A49">
        <w:rPr>
          <w:sz w:val="24"/>
        </w:rPr>
        <w:t xml:space="preserve">temelju rješenja Financijske agencije Zagreb, Regionalnog centra Osijek, Osijek, L. </w:t>
      </w:r>
      <w:proofErr w:type="spellStart"/>
      <w:r w:rsidRPr="00415A49">
        <w:rPr>
          <w:sz w:val="24"/>
        </w:rPr>
        <w:t>Jegera</w:t>
      </w:r>
      <w:proofErr w:type="spellEnd"/>
      <w:r w:rsidRPr="00415A49">
        <w:rPr>
          <w:sz w:val="24"/>
        </w:rPr>
        <w:t xml:space="preserve"> 1, Nagodbenog vijeća OS01 od 14.09.2015., Klasa: UP-I/110/07/15-01/8230, Ur.br: 04-06-15-8230-31 i čl. 51. st. 10. Zakona o financijskom poslovanju i </w:t>
      </w:r>
      <w:proofErr w:type="spellStart"/>
      <w:r w:rsidRPr="00415A49">
        <w:rPr>
          <w:sz w:val="24"/>
        </w:rPr>
        <w:t>predstečajnoj</w:t>
      </w:r>
      <w:proofErr w:type="spellEnd"/>
      <w:r w:rsidRPr="00415A49">
        <w:rPr>
          <w:sz w:val="24"/>
        </w:rPr>
        <w:t xml:space="preserve"> nagodbi (NN 108/12, 144/12, 81/13 i 112/13), </w:t>
      </w:r>
      <w:proofErr w:type="spellStart"/>
      <w:r w:rsidRPr="00415A49">
        <w:rPr>
          <w:sz w:val="24"/>
        </w:rPr>
        <w:t>zabilježuje</w:t>
      </w:r>
      <w:proofErr w:type="spellEnd"/>
      <w:r w:rsidRPr="00415A49">
        <w:rPr>
          <w:sz w:val="24"/>
        </w:rPr>
        <w:t xml:space="preserve"> se otvaranje postupka </w:t>
      </w:r>
      <w:proofErr w:type="spellStart"/>
      <w:r w:rsidRPr="00415A49">
        <w:rPr>
          <w:sz w:val="24"/>
        </w:rPr>
        <w:t>predstečajne</w:t>
      </w:r>
      <w:proofErr w:type="spellEnd"/>
      <w:r w:rsidRPr="00415A49">
        <w:rPr>
          <w:sz w:val="24"/>
        </w:rPr>
        <w:t xml:space="preserve"> nagodbe na nekretnini upisanoj u A.</w:t>
      </w:r>
    </w:p>
    <w:p w:rsidRDefault="002E385C" w:rsidP="002E385C" w:rsidR="002E385C" w:rsidRPr="00415A49">
      <w:pPr>
        <w:pStyle w:val="Tijeloteksta"/>
        <w:ind w:left="1065"/>
        <w:rPr>
          <w:sz w:val="24"/>
        </w:rPr>
      </w:pPr>
    </w:p>
    <w:p w:rsidRDefault="002E385C" w:rsidP="00FE56FD" w:rsidR="002E385C" w:rsidRPr="00415A49">
      <w:pPr>
        <w:pStyle w:val="Tijeloteksta"/>
        <w:numPr>
          <w:ilvl w:val="0"/>
          <w:numId w:val="3"/>
        </w:numPr>
        <w:rPr>
          <w:sz w:val="24"/>
        </w:rPr>
      </w:pPr>
      <w:r w:rsidRPr="00415A49">
        <w:rPr>
          <w:sz w:val="24"/>
        </w:rPr>
        <w:t>pod brojem Z-7878/2017 – ZABILJEŽBA, OTVARANJE STEČAJNOG POSTUPKA, RJEŠENJE TRGOVAČKOG SUDA U OSIJEKU, BROJ ST-2870/16 31.03.2017</w:t>
      </w:r>
    </w:p>
    <w:p w:rsidRDefault="002E385C" w:rsidP="002E385C" w:rsidR="002E385C" w:rsidRPr="00415A49">
      <w:pPr>
        <w:pStyle w:val="Odlomakpopisa"/>
      </w:pPr>
    </w:p>
    <w:p w:rsidRDefault="003E1D11" w:rsidP="00FE56FD" w:rsidR="003A0B07" w:rsidRPr="00415A49">
      <w:pPr>
        <w:pStyle w:val="Tijeloteksta"/>
        <w:numPr>
          <w:ilvl w:val="0"/>
          <w:numId w:val="3"/>
        </w:numPr>
        <w:rPr>
          <w:sz w:val="24"/>
        </w:rPr>
      </w:pPr>
      <w:r w:rsidRPr="00415A49">
        <w:rPr>
          <w:sz w:val="24"/>
        </w:rPr>
        <w:t>pod brojem Z-2243/13 - na temelju ugovora o osiguranju financijskog potraživanja dobrovoljnim založnim pravom od 12.06.2013., br. OV-1558/13, uknjižuje se pravo zaloga na nekretnini u A u iznosu od 677.991,80 kn za korist: AGENCIJA D.O.O. ZA PRIVREMENO ZAPOŠLJAVANJE, OIB: 71928068941,OSIJEK, VUKOVARSKA 10/1</w:t>
      </w:r>
    </w:p>
    <w:p w:rsidRDefault="003A0B07" w:rsidP="003A0B07" w:rsidR="003A0B07" w:rsidRPr="00415A49">
      <w:pPr>
        <w:pStyle w:val="Odlomakpopisa"/>
      </w:pPr>
    </w:p>
    <w:p w:rsidRDefault="00E64068" w:rsidP="00FE56FD" w:rsidR="003E1D11" w:rsidRPr="00415A49">
      <w:pPr>
        <w:pStyle w:val="Tijeloteksta"/>
        <w:numPr>
          <w:ilvl w:val="0"/>
          <w:numId w:val="3"/>
        </w:numPr>
        <w:rPr>
          <w:sz w:val="24"/>
        </w:rPr>
      </w:pPr>
      <w:r w:rsidRPr="00415A49">
        <w:rPr>
          <w:sz w:val="24"/>
        </w:rPr>
        <w:t xml:space="preserve">pod brojem Z-368/14 - </w:t>
      </w:r>
      <w:r w:rsidR="003A0B07" w:rsidRPr="00415A49">
        <w:rPr>
          <w:sz w:val="24"/>
        </w:rPr>
        <w:t xml:space="preserve">na </w:t>
      </w:r>
      <w:r w:rsidRPr="00415A49">
        <w:rPr>
          <w:sz w:val="24"/>
        </w:rPr>
        <w:t xml:space="preserve">temelju rješenja Općinskog suda u Našicama od 17. veljače 2014. godine, broj: </w:t>
      </w:r>
      <w:proofErr w:type="spellStart"/>
      <w:r w:rsidRPr="00415A49">
        <w:rPr>
          <w:sz w:val="24"/>
        </w:rPr>
        <w:t>Ovr</w:t>
      </w:r>
      <w:proofErr w:type="spellEnd"/>
      <w:r w:rsidRPr="00415A49">
        <w:rPr>
          <w:sz w:val="24"/>
        </w:rPr>
        <w:t xml:space="preserve">-55/14-2, predbilježuje se pravo zaloga na nekretninama upisanim u A, radi osiguranja novčane tražbine predlagatelja osiguranja u iznosu od 172.727,38 kn s pripadajućim kamatama i troška postupka osiguranja, za korist: REPUBLIKA HRVATSKA - MINISTARSTVO FINANCIJA, OIB: 18683136487. </w:t>
      </w:r>
    </w:p>
    <w:p w:rsidRDefault="003E1D11" w:rsidP="003A0B07" w:rsidR="003E1D11" w:rsidRPr="00415A49">
      <w:pPr>
        <w:pStyle w:val="Tijeloteksta"/>
        <w:ind w:left="928"/>
        <w:rPr>
          <w:sz w:val="24"/>
        </w:rPr>
      </w:pPr>
    </w:p>
    <w:p w:rsidRDefault="003A0B07" w:rsidP="00FE56FD" w:rsidR="00B10066" w:rsidRPr="00415A49">
      <w:pPr>
        <w:pStyle w:val="Tijeloteksta"/>
        <w:numPr>
          <w:ilvl w:val="0"/>
          <w:numId w:val="3"/>
        </w:numPr>
        <w:rPr>
          <w:sz w:val="24"/>
        </w:rPr>
      </w:pPr>
      <w:r w:rsidRPr="00415A49">
        <w:rPr>
          <w:sz w:val="24"/>
        </w:rPr>
        <w:t xml:space="preserve">pod brojem Z-622/14 - Na temelju rješenja Općinskog suda u Našicama od 17. veljače 2014. godine, broj: </w:t>
      </w:r>
      <w:proofErr w:type="spellStart"/>
      <w:r w:rsidRPr="00415A49">
        <w:rPr>
          <w:sz w:val="24"/>
        </w:rPr>
        <w:t>Ovr</w:t>
      </w:r>
      <w:proofErr w:type="spellEnd"/>
      <w:r w:rsidRPr="00415A49">
        <w:rPr>
          <w:sz w:val="24"/>
        </w:rPr>
        <w:t xml:space="preserve">-55/14 i potvrde Općinskog suda u Našicama od 17. ožujka 2014. godine, broj: </w:t>
      </w:r>
      <w:proofErr w:type="spellStart"/>
      <w:r w:rsidRPr="00415A49">
        <w:rPr>
          <w:sz w:val="24"/>
        </w:rPr>
        <w:t>Ovr</w:t>
      </w:r>
      <w:proofErr w:type="spellEnd"/>
      <w:r w:rsidRPr="00415A49">
        <w:rPr>
          <w:sz w:val="24"/>
        </w:rPr>
        <w:t xml:space="preserve">-55/14, </w:t>
      </w:r>
      <w:proofErr w:type="spellStart"/>
      <w:r w:rsidRPr="00415A49">
        <w:rPr>
          <w:sz w:val="24"/>
        </w:rPr>
        <w:t>zabilježuje</w:t>
      </w:r>
      <w:proofErr w:type="spellEnd"/>
      <w:r w:rsidRPr="00415A49">
        <w:rPr>
          <w:sz w:val="24"/>
        </w:rPr>
        <w:t xml:space="preserve"> se opravdanje predbilježbe prava zaloga pod 2.1, na nekretninama upisanim u A.</w:t>
      </w:r>
    </w:p>
    <w:p w:rsidRDefault="003A0B07" w:rsidP="003A0B07" w:rsidR="003A0B07" w:rsidRPr="00415A49">
      <w:pPr>
        <w:pStyle w:val="Odlomakpopisa"/>
      </w:pPr>
    </w:p>
    <w:p w:rsidRDefault="003A0B07" w:rsidP="00FE56FD" w:rsidR="003A0B07" w:rsidRPr="00415A49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15A49">
        <w:lastRenderedPageBreak/>
        <w:t xml:space="preserve">pod brojem Z-622/14 </w:t>
      </w:r>
      <w:proofErr w:type="spellStart"/>
      <w:r w:rsidRPr="00415A49">
        <w:t>Zabilježuje</w:t>
      </w:r>
      <w:proofErr w:type="spellEnd"/>
      <w:r w:rsidRPr="00415A49">
        <w:t xml:space="preserve"> se </w:t>
      </w:r>
      <w:proofErr w:type="spellStart"/>
      <w:r w:rsidRPr="00415A49">
        <w:t>ovršivost</w:t>
      </w:r>
      <w:proofErr w:type="spellEnd"/>
      <w:r w:rsidRPr="00415A49">
        <w:t xml:space="preserve"> tražbine radi čijeg osiguranja je uknjižba dopuštena, a na temelju čl. 297 st. 2 Ovršnog zakona, </w:t>
      </w:r>
    </w:p>
    <w:p w:rsidRDefault="003A0B07" w:rsidP="003A0B07" w:rsidR="003A0B07" w:rsidRPr="00415A49">
      <w:pPr>
        <w:autoSpaceDE w:val="false"/>
        <w:autoSpaceDN w:val="false"/>
        <w:adjustRightInd w:val="false"/>
      </w:pPr>
    </w:p>
    <w:p w:rsidRDefault="00B10066" w:rsidP="003A0B07" w:rsidR="00B10066" w:rsidRPr="00415A49">
      <w:pPr>
        <w:autoSpaceDE w:val="false"/>
        <w:autoSpaceDN w:val="false"/>
        <w:adjustRightInd w:val="false"/>
        <w:ind w:left="708"/>
        <w:jc w:val="both"/>
      </w:pPr>
      <w:r w:rsidRPr="00415A49">
        <w:t xml:space="preserve">s tim </w:t>
      </w:r>
      <w:r w:rsidR="003A0B07" w:rsidRPr="00415A49">
        <w:t>da se sva prava i tereti brišu</w:t>
      </w:r>
      <w:r w:rsidRPr="00415A49">
        <w:t xml:space="preserve"> nakon pravomoćnosti ovog rješenja i nakon što kupac uplati razliku </w:t>
      </w:r>
      <w:proofErr w:type="spellStart"/>
      <w:r w:rsidRPr="00415A49">
        <w:t>kupovnine</w:t>
      </w:r>
      <w:proofErr w:type="spellEnd"/>
      <w:r w:rsidRPr="00415A49">
        <w:t xml:space="preserve"> navedenu u točki 3. izreke ovog rješenja.</w:t>
      </w:r>
    </w:p>
    <w:p w:rsidRDefault="00B10066" w:rsidP="00B10066" w:rsidR="00B10066" w:rsidRPr="00415A49">
      <w:pPr>
        <w:pStyle w:val="Odlomakpopisa"/>
        <w:rPr>
          <w:color w:val="FF0000"/>
        </w:rPr>
      </w:pPr>
    </w:p>
    <w:p w:rsidRDefault="007046EA" w:rsidP="00FE56FD" w:rsidR="00B10066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>
        <w:t xml:space="preserve">Ako kupac u određenom roku ne položi </w:t>
      </w:r>
      <w:proofErr w:type="spellStart"/>
      <w:r>
        <w:t>kupovninu</w:t>
      </w:r>
      <w:proofErr w:type="spellEnd"/>
      <w:r>
        <w:t>, sud će rješenjem oglasiti prodaju nevažećom i odrediti novu prodaju uz uvjete određene za prodaju koja je oglašena nevažećom.</w:t>
      </w:r>
    </w:p>
    <w:p w:rsidRDefault="00EB0B14" w:rsidP="00EB0B14" w:rsidR="00EB0B14">
      <w:pPr>
        <w:tabs>
          <w:tab w:pos="708" w:val="left"/>
          <w:tab w:pos="851" w:val="left"/>
        </w:tabs>
        <w:jc w:val="both"/>
      </w:pPr>
    </w:p>
    <w:p w:rsidRDefault="00EB0B14" w:rsidP="00EB0B14" w:rsidR="00EB0B14" w:rsidRPr="00415A49">
      <w:pPr>
        <w:tabs>
          <w:tab w:pos="708" w:val="left"/>
          <w:tab w:pos="851" w:val="left"/>
        </w:tabs>
        <w:ind w:left="720"/>
        <w:jc w:val="both"/>
      </w:pPr>
      <w:r>
        <w:t>Iz položene jamčevine namirit će se troš</w:t>
      </w:r>
      <w:r w:rsidR="00935531">
        <w:t>k</w:t>
      </w:r>
      <w:r>
        <w:t xml:space="preserve">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10066" w:rsidP="00B10066" w:rsidR="00B10066" w:rsidRPr="00415A49">
      <w:pPr>
        <w:pStyle w:val="Odlomakpopisa"/>
      </w:pPr>
    </w:p>
    <w:p w:rsidRDefault="00B10066" w:rsidP="00FE56FD" w:rsidR="00B10066" w:rsidRPr="00415A49">
      <w:pPr>
        <w:pStyle w:val="Odlomakpopisa"/>
        <w:numPr>
          <w:ilvl w:val="0"/>
          <w:numId w:val="1"/>
        </w:numPr>
        <w:tabs>
          <w:tab w:pos="708" w:val="left"/>
          <w:tab w:pos="851" w:val="left"/>
        </w:tabs>
        <w:jc w:val="both"/>
      </w:pPr>
      <w:r w:rsidRPr="00415A49">
        <w:t xml:space="preserve">Smatrat će se da je ovo rješenje o dosudi dostavljeno svim osobama kojima se dostavlja zaključak o prodaji te svim sudionicima u dražbi istekom osmog dana od dana njegova isticanja na e-oglasnoj ploči. Te osobe imaju pravo tražiti da im se u sudskoj pisarnici neposredno preda </w:t>
      </w:r>
      <w:proofErr w:type="spellStart"/>
      <w:r w:rsidRPr="00415A49">
        <w:t>otpravak</w:t>
      </w:r>
      <w:proofErr w:type="spellEnd"/>
      <w:r w:rsidRPr="00415A49">
        <w:t xml:space="preserve"> ovog rješenja.</w:t>
      </w:r>
    </w:p>
    <w:p w:rsidRDefault="00B10066" w:rsidP="00B10066" w:rsidR="00B10066" w:rsidRPr="00415A49">
      <w:pPr>
        <w:pStyle w:val="Odlomakpopisa"/>
      </w:pPr>
    </w:p>
    <w:p w:rsidRDefault="003A0B07" w:rsidP="00B10066" w:rsidR="003A0B07" w:rsidRPr="00415A49">
      <w:pPr>
        <w:pStyle w:val="Odlomakpopisa"/>
      </w:pPr>
    </w:p>
    <w:p w:rsidRDefault="00B10066" w:rsidP="00B10066" w:rsidR="00B10066" w:rsidRPr="00415A49">
      <w:pPr>
        <w:jc w:val="center"/>
      </w:pPr>
      <w:r w:rsidRPr="00415A49">
        <w:t>Obrazloženje</w:t>
      </w:r>
    </w:p>
    <w:p w:rsidRDefault="00B10066" w:rsidP="00B10066" w:rsidR="00B10066" w:rsidRPr="00415A49">
      <w:pPr>
        <w:jc w:val="both"/>
      </w:pPr>
    </w:p>
    <w:p w:rsidRDefault="003A0B07" w:rsidP="00B10066" w:rsidR="003A0B07" w:rsidRPr="00415A49">
      <w:pPr>
        <w:jc w:val="both"/>
      </w:pPr>
    </w:p>
    <w:p w:rsidRDefault="00B10066" w:rsidP="00B10066" w:rsidR="00B10066" w:rsidRPr="00415A49">
      <w:pPr>
        <w:jc w:val="both"/>
      </w:pPr>
      <w:r w:rsidRPr="00415A49">
        <w:tab/>
        <w:t xml:space="preserve">Financijska agencija je dostavila ovome sudu </w:t>
      </w:r>
      <w:r w:rsidR="003A0B07" w:rsidRPr="00415A49">
        <w:t>13. rujna 2018. godine</w:t>
      </w:r>
      <w:r w:rsidRPr="00415A49">
        <w:t xml:space="preserve"> izvještaj o provedenoj elektroničkoj javnoj dražbi (identifikator nadmetanja </w:t>
      </w:r>
      <w:r w:rsidR="003A0B07" w:rsidRPr="00415A49">
        <w:t>9936</w:t>
      </w:r>
      <w:r w:rsidRPr="00415A49">
        <w:t xml:space="preserve">) od </w:t>
      </w:r>
      <w:r w:rsidR="003A0B07" w:rsidRPr="00415A49">
        <w:t>12. rujna 2018. godine, Klasa: O/110-10/17</w:t>
      </w:r>
      <w:r w:rsidRPr="00415A49">
        <w:t>-01/</w:t>
      </w:r>
      <w:r w:rsidR="003A0B07" w:rsidRPr="00415A49">
        <w:t>874, Ur.br.: 07</w:t>
      </w:r>
      <w:r w:rsidRPr="00415A49">
        <w:t>-0</w:t>
      </w:r>
      <w:r w:rsidR="003A0B07" w:rsidRPr="00415A49">
        <w:t>1</w:t>
      </w:r>
      <w:r w:rsidRPr="00415A49">
        <w:t>-1</w:t>
      </w:r>
      <w:r w:rsidR="003A0B07" w:rsidRPr="00415A49">
        <w:t>8</w:t>
      </w:r>
      <w:r w:rsidRPr="00415A49">
        <w:t>-</w:t>
      </w:r>
      <w:r w:rsidR="003A0B07" w:rsidRPr="00415A49">
        <w:t>52</w:t>
      </w:r>
      <w:r w:rsidRPr="00415A49">
        <w:t>, kojim je obavijestila sud da je za nekretninu iz točke 1. izreke ovog rješenja o dosudi nadmetanje završeno 11. rujna 2018. u 23:59:</w:t>
      </w:r>
      <w:proofErr w:type="spellStart"/>
      <w:r w:rsidRPr="00415A49">
        <w:t>59</w:t>
      </w:r>
      <w:proofErr w:type="spellEnd"/>
      <w:r w:rsidRPr="00415A49">
        <w:t xml:space="preserve"> i da je najvišu važeću ponudu na elektroničkoj javnoj dražbi dao </w:t>
      </w:r>
      <w:r w:rsidR="00224A37" w:rsidRPr="00415A49">
        <w:t xml:space="preserve">ponuditelj </w:t>
      </w:r>
      <w:r w:rsidR="003A0B07" w:rsidRPr="00415A49">
        <w:t xml:space="preserve">TERRA TISON d.o.o., Zagreb, </w:t>
      </w:r>
      <w:proofErr w:type="spellStart"/>
      <w:r w:rsidR="003A0B07" w:rsidRPr="00415A49">
        <w:t>Budmanijeva</w:t>
      </w:r>
      <w:proofErr w:type="spellEnd"/>
      <w:r w:rsidR="003A0B07" w:rsidRPr="00415A49">
        <w:t xml:space="preserve"> 3, MBS: 130001420, OIB: 83919481568 </w:t>
      </w:r>
      <w:r w:rsidRPr="00415A49">
        <w:t xml:space="preserve">u iznosu od </w:t>
      </w:r>
      <w:r w:rsidR="003A0B07" w:rsidRPr="00415A49">
        <w:t xml:space="preserve">31.635,05 </w:t>
      </w:r>
      <w:r w:rsidRPr="00415A49">
        <w:t xml:space="preserve">kn, a čija je ponuda valjana. </w:t>
      </w:r>
    </w:p>
    <w:p w:rsidRDefault="003A0B07" w:rsidP="00B10066" w:rsidR="003A0B07" w:rsidRPr="00415A49">
      <w:pPr>
        <w:jc w:val="both"/>
      </w:pPr>
    </w:p>
    <w:p w:rsidRDefault="00B10066" w:rsidP="00B10066" w:rsidR="00B10066" w:rsidRPr="00415A49">
      <w:pPr>
        <w:ind w:firstLine="708"/>
        <w:jc w:val="both"/>
      </w:pPr>
      <w:r w:rsidRPr="00415A49">
        <w:t xml:space="preserve">Osim </w:t>
      </w:r>
      <w:r w:rsidR="00224A37" w:rsidRPr="00415A49">
        <w:t xml:space="preserve">ponuditelja TERRA TISON d.o.o., Zagreb, </w:t>
      </w:r>
      <w:proofErr w:type="spellStart"/>
      <w:r w:rsidR="00224A37" w:rsidRPr="00415A49">
        <w:t>Budmanijeva</w:t>
      </w:r>
      <w:proofErr w:type="spellEnd"/>
      <w:r w:rsidR="00224A37" w:rsidRPr="00415A49">
        <w:t xml:space="preserve"> 3, MBS: 130001420, OIB: 83919481568 </w:t>
      </w:r>
      <w:r w:rsidRPr="00415A49">
        <w:t xml:space="preserve">u nadmetanju nije sudjelovao nijedan drugi sudionik. </w:t>
      </w:r>
    </w:p>
    <w:p w:rsidRDefault="00224A37" w:rsidP="00B10066" w:rsidR="00224A37" w:rsidRPr="00415A49">
      <w:pPr>
        <w:ind w:firstLine="708"/>
        <w:jc w:val="both"/>
      </w:pPr>
    </w:p>
    <w:p w:rsidRDefault="00B10066" w:rsidP="00B10066" w:rsidR="00B10066" w:rsidRPr="00415A49">
      <w:pPr>
        <w:ind w:firstLine="708"/>
        <w:jc w:val="both"/>
      </w:pPr>
      <w:r w:rsidRPr="00415A49">
        <w:t xml:space="preserve">Sud je utvrdio da je kupac </w:t>
      </w:r>
      <w:r w:rsidR="00224A37" w:rsidRPr="00415A49">
        <w:t xml:space="preserve">TERRA TISON d.o.o., Zagreb, </w:t>
      </w:r>
      <w:proofErr w:type="spellStart"/>
      <w:r w:rsidR="00224A37" w:rsidRPr="00415A49">
        <w:t>Budmanijeva</w:t>
      </w:r>
      <w:proofErr w:type="spellEnd"/>
      <w:r w:rsidR="00224A37" w:rsidRPr="00415A49">
        <w:t xml:space="preserve"> 3, MBS: 130001420, OIB: 83919481568 </w:t>
      </w:r>
      <w:r w:rsidRPr="00415A49">
        <w:t xml:space="preserve">ponudio najveću cijenu jer je za nekretninu iz točke 1. rješenja o dosudi ponudio cijenu u iznosu od </w:t>
      </w:r>
      <w:r w:rsidR="00224A37" w:rsidRPr="00415A49">
        <w:t xml:space="preserve">31.635,05 kn </w:t>
      </w:r>
      <w:r w:rsidRPr="00415A49">
        <w:t>i da su ispunjene pretpostavke da mu se nekretnina dosudi.</w:t>
      </w:r>
      <w:r w:rsidR="00224A37" w:rsidRPr="00415A49">
        <w:t xml:space="preserve"> </w:t>
      </w:r>
    </w:p>
    <w:p w:rsidRDefault="00224A37" w:rsidP="00B10066" w:rsidR="00224A37" w:rsidRPr="00415A49">
      <w:pPr>
        <w:ind w:firstLine="708"/>
        <w:jc w:val="both"/>
      </w:pPr>
    </w:p>
    <w:p w:rsidRDefault="00B10066" w:rsidP="00B10066" w:rsidR="00B10066" w:rsidRPr="00415A49">
      <w:pPr>
        <w:ind w:firstLine="720"/>
        <w:jc w:val="both"/>
      </w:pPr>
      <w:r w:rsidRPr="00415A49">
        <w:t xml:space="preserve">Kupac je uplatio iznos jamčevine od </w:t>
      </w:r>
      <w:r w:rsidR="002961E1" w:rsidRPr="00415A49">
        <w:t>12.654,00</w:t>
      </w:r>
      <w:r w:rsidRPr="00415A49">
        <w:t xml:space="preserve"> kuna, te  stoga  mora uplatiti  razliku  </w:t>
      </w:r>
      <w:proofErr w:type="spellStart"/>
      <w:r w:rsidRPr="00415A49">
        <w:t>kupovnine</w:t>
      </w:r>
      <w:proofErr w:type="spellEnd"/>
      <w:r w:rsidRPr="00415A49">
        <w:t xml:space="preserve"> u  i</w:t>
      </w:r>
      <w:r w:rsidR="002961E1" w:rsidRPr="00415A49">
        <w:t>znosu od 18.981,05</w:t>
      </w:r>
      <w:r w:rsidRPr="00415A49">
        <w:t xml:space="preserve"> kn.</w:t>
      </w:r>
    </w:p>
    <w:p w:rsidRDefault="002961E1" w:rsidP="00B10066" w:rsidR="002961E1" w:rsidRPr="00415A49">
      <w:pPr>
        <w:ind w:firstLine="720"/>
        <w:jc w:val="both"/>
      </w:pPr>
    </w:p>
    <w:p w:rsidRDefault="00B10066" w:rsidP="00B10066" w:rsidR="00B10066" w:rsidRPr="00415A49">
      <w:pPr>
        <w:jc w:val="both"/>
      </w:pPr>
      <w:r w:rsidRPr="00415A49">
        <w:tab/>
        <w:t xml:space="preserve">Nekretnina će se predati kupcu nakon što u roku od 30 dana od dana pravomoćnosti rješenja </w:t>
      </w:r>
      <w:r w:rsidR="002961E1" w:rsidRPr="00415A49">
        <w:t xml:space="preserve">o dosudi položi razliku </w:t>
      </w:r>
      <w:proofErr w:type="spellStart"/>
      <w:r w:rsidR="002961E1" w:rsidRPr="00415A49">
        <w:t>kupovnine</w:t>
      </w:r>
      <w:proofErr w:type="spellEnd"/>
      <w:r w:rsidR="002961E1" w:rsidRPr="00415A49">
        <w:t xml:space="preserve"> u </w:t>
      </w:r>
      <w:r w:rsidRPr="00415A49">
        <w:t xml:space="preserve">iznosu od </w:t>
      </w:r>
      <w:r w:rsidR="002961E1" w:rsidRPr="00415A49">
        <w:t xml:space="preserve">18.981,05 kn i nakon što ovo rješenje postane </w:t>
      </w:r>
      <w:r w:rsidRPr="00415A49">
        <w:t>pravomoćno.</w:t>
      </w:r>
    </w:p>
    <w:p w:rsidRDefault="002961E1" w:rsidP="00B10066" w:rsidR="002961E1" w:rsidRPr="00415A49">
      <w:pPr>
        <w:jc w:val="both"/>
      </w:pPr>
    </w:p>
    <w:p w:rsidRDefault="00FE56FD" w:rsidP="00FE56FD" w:rsidR="00FE56FD">
      <w:pPr>
        <w:tabs>
          <w:tab w:pos="708" w:val="left"/>
          <w:tab w:pos="851" w:val="left"/>
        </w:tabs>
        <w:jc w:val="both"/>
      </w:pPr>
      <w:r>
        <w:tab/>
        <w:t xml:space="preserve">Ako kupac u određenom roku ne položi </w:t>
      </w:r>
      <w:proofErr w:type="spellStart"/>
      <w:r>
        <w:t>kupovninu</w:t>
      </w:r>
      <w:proofErr w:type="spellEnd"/>
      <w:r>
        <w:t>, sud će rješenjem oglasiti prodaju nevažećom i odrediti novu prodaju uz uvjete određene za prodaju koja je oglašena nevažećom.</w:t>
      </w:r>
    </w:p>
    <w:p w:rsidRDefault="00FE56FD" w:rsidP="00FE56FD" w:rsidR="00FE56FD">
      <w:pPr>
        <w:tabs>
          <w:tab w:pos="708" w:val="left"/>
          <w:tab w:pos="851" w:val="left"/>
        </w:tabs>
        <w:jc w:val="both"/>
      </w:pPr>
    </w:p>
    <w:p w:rsidRDefault="00FE56FD" w:rsidP="00FE56FD" w:rsidR="00FE56FD" w:rsidRPr="00415A49">
      <w:pPr>
        <w:tabs>
          <w:tab w:pos="708" w:val="left"/>
          <w:tab w:pos="851" w:val="left"/>
        </w:tabs>
        <w:jc w:val="both"/>
      </w:pPr>
      <w:r>
        <w:lastRenderedPageBreak/>
        <w:tab/>
        <w:t xml:space="preserve">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10066" w:rsidP="00FE56FD" w:rsidR="00B10066" w:rsidRPr="00415A49">
      <w:pPr>
        <w:jc w:val="both"/>
      </w:pPr>
    </w:p>
    <w:p w:rsidRDefault="00B10066" w:rsidP="00B10066" w:rsidR="00B10066" w:rsidRPr="00415A49">
      <w:pPr>
        <w:jc w:val="both"/>
      </w:pPr>
      <w:r w:rsidRPr="00415A49">
        <w:tab/>
        <w:t xml:space="preserve">Slijedom iznijetog sud je primjenom čl. 103., 106. i 108. Ovršnog zakona (Narodne novine broj 112/12, 25/13, 93/14,55/16 i 73/17), te čl. 26. Pravilnika o načinu i postupku provedbe prodaje nekretnina i pokretnina u ovršnom postupku (Narodne novine broj 156/14), čl. 89. </w:t>
      </w:r>
      <w:r w:rsidR="000164D3" w:rsidRPr="00415A49">
        <w:t>Zakona o zemljišnim knjigama (Narodne novine, br. 91/96, 68/98, 137/99, 114/01, 100/04, 107/07, 152/08, 126/10, 55/13 i 60/13 i 108/18)</w:t>
      </w:r>
      <w:r w:rsidRPr="00415A49">
        <w:t xml:space="preserve"> i čl. 247. </w:t>
      </w:r>
      <w:r w:rsidR="000164D3" w:rsidRPr="00415A49">
        <w:t xml:space="preserve">Stečajnog zakona (Narodne novine broj 71/15 i 104/17) </w:t>
      </w:r>
      <w:r w:rsidRPr="00415A49">
        <w:t>odlučio kao u izreci ovog rješenja o dosudi.</w:t>
      </w:r>
    </w:p>
    <w:p w:rsidRDefault="000164D3" w:rsidP="00B10066" w:rsidR="000164D3" w:rsidRPr="00415A49">
      <w:pPr>
        <w:jc w:val="both"/>
      </w:pPr>
    </w:p>
    <w:p w:rsidRDefault="007A6AD8" w:rsidP="004F07A2" w:rsidR="007A6AD8" w:rsidRPr="00415A49">
      <w:pPr>
        <w:pStyle w:val="Tijeloteksta"/>
        <w:rPr>
          <w:sz w:val="24"/>
        </w:rPr>
      </w:pPr>
    </w:p>
    <w:p w:rsidRDefault="009E1015" w:rsidP="009E1015" w:rsidR="009E1015" w:rsidRPr="00415A49">
      <w:pPr>
        <w:pStyle w:val="Tijeloteksta"/>
        <w:jc w:val="center"/>
        <w:rPr>
          <w:sz w:val="24"/>
        </w:rPr>
      </w:pPr>
      <w:r w:rsidRPr="00415A49">
        <w:rPr>
          <w:sz w:val="24"/>
        </w:rPr>
        <w:t xml:space="preserve">U Osijeku </w:t>
      </w:r>
      <w:r w:rsidR="00587EDC" w:rsidRPr="00415A49">
        <w:rPr>
          <w:sz w:val="24"/>
        </w:rPr>
        <w:t>2</w:t>
      </w:r>
      <w:r w:rsidR="00064153">
        <w:rPr>
          <w:sz w:val="24"/>
        </w:rPr>
        <w:t>3</w:t>
      </w:r>
      <w:r w:rsidR="004D0899" w:rsidRPr="00415A49">
        <w:rPr>
          <w:sz w:val="24"/>
        </w:rPr>
        <w:t>. listopada</w:t>
      </w:r>
      <w:r w:rsidR="00D4437F" w:rsidRPr="00415A49">
        <w:rPr>
          <w:sz w:val="24"/>
        </w:rPr>
        <w:t xml:space="preserve"> 2018.</w:t>
      </w:r>
      <w:r w:rsidRPr="00415A49">
        <w:rPr>
          <w:sz w:val="24"/>
        </w:rPr>
        <w:t xml:space="preserve"> </w:t>
      </w:r>
    </w:p>
    <w:p w:rsidRDefault="007A6AD8" w:rsidP="009E1015" w:rsidR="007A6AD8" w:rsidRPr="00415A49">
      <w:pPr>
        <w:pStyle w:val="Tijeloteksta"/>
        <w:jc w:val="center"/>
        <w:rPr>
          <w:sz w:val="24"/>
        </w:rPr>
      </w:pPr>
    </w:p>
    <w:p w:rsidRDefault="0048463B" w:rsidP="00122BB6" w:rsidR="0048463B" w:rsidRPr="00415A49"/>
    <w:p w:rsidRDefault="009E1015" w:rsidP="009E1015" w:rsidR="009E1015" w:rsidRPr="00415A49">
      <w:pPr>
        <w:jc w:val="center"/>
      </w:pPr>
      <w:r w:rsidRPr="00415A49">
        <w:t xml:space="preserve">                                                                                    </w:t>
      </w:r>
      <w:r w:rsidR="00FF797E" w:rsidRPr="00415A49">
        <w:t xml:space="preserve">  </w:t>
      </w:r>
      <w:r w:rsidR="0089543F" w:rsidRPr="00415A49">
        <w:t xml:space="preserve">  </w:t>
      </w:r>
      <w:r w:rsidRPr="00415A49">
        <w:t>STEČAJNI SUDAC</w:t>
      </w:r>
    </w:p>
    <w:p w:rsidRDefault="009E1015" w:rsidP="009E1015" w:rsidR="009E1015" w:rsidRPr="00415A49">
      <w:pPr>
        <w:ind w:left="4956"/>
        <w:jc w:val="center"/>
      </w:pPr>
      <w:r w:rsidRPr="00415A49">
        <w:t xml:space="preserve">       mr. sc. Boris Vuković</w:t>
      </w:r>
      <w:bookmarkStart w:name="_GoBack" w:id="0"/>
      <w:bookmarkEnd w:id="0"/>
    </w:p>
    <w:p w:rsidRDefault="00A93CB5" w:rsidP="009E1015" w:rsidR="00A93CB5" w:rsidRPr="00415A49">
      <w:pPr>
        <w:ind w:left="4956"/>
        <w:jc w:val="center"/>
      </w:pPr>
    </w:p>
    <w:p w:rsidRDefault="00E32BC5" w:rsidP="009E1015" w:rsidR="00E32BC5" w:rsidRPr="00415A49">
      <w:pPr>
        <w:jc w:val="both"/>
      </w:pPr>
    </w:p>
    <w:p w:rsidRDefault="009E1015" w:rsidP="009E1015" w:rsidR="009E1015" w:rsidRPr="00415A49">
      <w:pPr>
        <w:jc w:val="both"/>
      </w:pPr>
      <w:r w:rsidRPr="00415A49">
        <w:t xml:space="preserve">Zapisničar: Danijela Špeletić                                          </w:t>
      </w:r>
    </w:p>
    <w:p w:rsidRDefault="009E1015" w:rsidP="009E1015" w:rsidR="0048463B" w:rsidRPr="00415A49">
      <w:pPr>
        <w:jc w:val="both"/>
        <w:rPr>
          <w:color w:val="000000"/>
        </w:rPr>
      </w:pPr>
      <w:r w:rsidRPr="00415A49">
        <w:rPr>
          <w:color w:val="000000"/>
        </w:rPr>
        <w:t xml:space="preserve">   </w:t>
      </w:r>
    </w:p>
    <w:p w:rsidRDefault="00EB2B0F" w:rsidP="009E1015" w:rsidR="00EB2B0F" w:rsidRPr="00415A49">
      <w:pPr>
        <w:jc w:val="both"/>
        <w:rPr>
          <w:color w:val="000000"/>
        </w:rPr>
      </w:pPr>
    </w:p>
    <w:p w:rsidRDefault="00122BB6" w:rsidP="009E1015" w:rsidR="00122BB6" w:rsidRPr="00415A49">
      <w:pPr>
        <w:jc w:val="both"/>
        <w:rPr>
          <w:color w:val="000000"/>
        </w:rPr>
      </w:pPr>
    </w:p>
    <w:p w:rsidRDefault="009E1015" w:rsidP="009E1015" w:rsidR="009E1015" w:rsidRPr="00415A49">
      <w:pPr>
        <w:rPr>
          <w:lang w:eastAsia="x-none" w:val="x-none"/>
        </w:rPr>
      </w:pPr>
      <w:r w:rsidRPr="00415A49">
        <w:rPr>
          <w:lang w:eastAsia="x-none" w:val="x-none"/>
        </w:rPr>
        <w:t>UPUTA O PRAVNOM LIJEKU:</w:t>
      </w:r>
    </w:p>
    <w:p w:rsidRDefault="001D4839" w:rsidP="001D4839" w:rsidR="001D4839" w:rsidRPr="00415A49">
      <w:pPr>
        <w:jc w:val="both"/>
      </w:pPr>
      <w:r w:rsidRPr="00415A49">
        <w:t xml:space="preserve">Protiv ovog rješenja žalbu može podnijeti stečajni upravitelj, </w:t>
      </w:r>
      <w:proofErr w:type="spellStart"/>
      <w:r w:rsidRPr="00415A49">
        <w:t>razlučni</w:t>
      </w:r>
      <w:proofErr w:type="spellEnd"/>
      <w:r w:rsidRPr="00415A49">
        <w:t xml:space="preserve"> vjerovnici te osobe koje su sudjelovale na dražbi kao ponuditelji, u roku od 8 dana. Dostava se smatra obavljenom istekom osmoga dana od dana objave pismena na mrežnoj stranici e-Oglasna ploča sudova.  Žalba se podnosi putem ovog suda, a o žalbi odlučuje Visoki trgovački sud Republike Hrvatske.</w:t>
      </w:r>
    </w:p>
    <w:p w:rsidRDefault="001D4839" w:rsidP="001D4839" w:rsidR="001D4839" w:rsidRPr="00415A49">
      <w:pPr>
        <w:jc w:val="both"/>
      </w:pPr>
    </w:p>
    <w:p w:rsidRDefault="007A6AD8" w:rsidP="001D4839" w:rsidR="007A6AD8" w:rsidRPr="00415A49">
      <w:pPr>
        <w:jc w:val="both"/>
      </w:pPr>
    </w:p>
    <w:p w:rsidRDefault="007A6AD8" w:rsidP="001D4839" w:rsidR="007A6AD8" w:rsidRPr="00415A49">
      <w:pPr>
        <w:jc w:val="both"/>
      </w:pPr>
    </w:p>
    <w:p w:rsidRDefault="00B10066" w:rsidP="00B10066" w:rsidR="00B10066" w:rsidRPr="00415A49">
      <w:r w:rsidRPr="00415A49">
        <w:t>DNA:</w:t>
      </w:r>
    </w:p>
    <w:p w:rsidRDefault="00B10066" w:rsidP="00FE56FD" w:rsidR="00B10066" w:rsidRPr="00415A49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415A49">
        <w:t>e-Oglasna ploča</w:t>
      </w:r>
    </w:p>
    <w:p w:rsidRDefault="00B10066" w:rsidP="00FE56FD" w:rsidR="00B10066" w:rsidRPr="00415A49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  <w:rPr>
          <w:b/>
          <w:u w:val="single"/>
        </w:rPr>
      </w:pPr>
      <w:r w:rsidRPr="00415A49">
        <w:t>Financijska agencija Osijek, radi objave na mrežnim stranicama</w:t>
      </w:r>
      <w:r w:rsidR="00E36997" w:rsidRPr="00415A49">
        <w:t xml:space="preserve"> - </w:t>
      </w:r>
      <w:r w:rsidRPr="00415A49">
        <w:rPr>
          <w:b/>
          <w:u w:val="single"/>
        </w:rPr>
        <w:t>nakon pravomoćnosti s klauzulom pravomoćnosti</w:t>
      </w:r>
    </w:p>
    <w:p w:rsidRDefault="00B10066" w:rsidP="00FE56FD" w:rsidR="00B10066" w:rsidRPr="00415A49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415A49">
        <w:t>Općinski sud u Osijeku,</w:t>
      </w:r>
      <w:r w:rsidR="00E36997" w:rsidRPr="00415A49">
        <w:t xml:space="preserve"> Zemljišnoknjižni odjel Našice - </w:t>
      </w:r>
      <w:r w:rsidRPr="00415A49">
        <w:t>odmah radi zabilježbe rješenja o dosudi</w:t>
      </w:r>
    </w:p>
    <w:p w:rsidRDefault="00B10066" w:rsidP="00FE56FD" w:rsidR="00B466DF" w:rsidRPr="00415A49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415A49">
        <w:t xml:space="preserve">Općinski sud u Osijeku, </w:t>
      </w:r>
      <w:r w:rsidR="00E36997" w:rsidRPr="00415A49">
        <w:t xml:space="preserve">Zemljišnoknjižni odjel Našice - </w:t>
      </w:r>
      <w:r w:rsidRPr="00415A49">
        <w:rPr>
          <w:b/>
          <w:u w:val="single"/>
        </w:rPr>
        <w:t>po pravomoćnosti</w:t>
      </w:r>
      <w:r w:rsidRPr="00415A49">
        <w:t xml:space="preserve"> uz potvrdu o uplati razlike </w:t>
      </w:r>
      <w:proofErr w:type="spellStart"/>
      <w:r w:rsidRPr="00415A49">
        <w:t>kupovnine</w:t>
      </w:r>
      <w:proofErr w:type="spellEnd"/>
    </w:p>
    <w:p w:rsidRDefault="00B10066" w:rsidP="00FE56FD" w:rsidR="00B466DF" w:rsidRPr="00415A49">
      <w:pPr>
        <w:pStyle w:val="Odlomakpopisa"/>
        <w:numPr>
          <w:ilvl w:val="0"/>
          <w:numId w:val="2"/>
        </w:numPr>
        <w:tabs>
          <w:tab w:pos="708" w:val="left"/>
          <w:tab w:pos="851" w:val="left"/>
        </w:tabs>
        <w:suppressAutoHyphens/>
        <w:jc w:val="both"/>
      </w:pPr>
      <w:r w:rsidRPr="00415A49">
        <w:t>Stečajni upravitelj</w:t>
      </w:r>
      <w:r w:rsidR="00B466DF" w:rsidRPr="00415A49">
        <w:t xml:space="preserve"> Zvonko Tomljanović, Našice, J. Runjanina 7</w:t>
      </w:r>
    </w:p>
    <w:p w:rsidRDefault="00B10066" w:rsidP="00FE56FD" w:rsidR="00B10066" w:rsidRPr="00415A49">
      <w:pPr>
        <w:numPr>
          <w:ilvl w:val="0"/>
          <w:numId w:val="2"/>
        </w:numPr>
        <w:jc w:val="both"/>
      </w:pPr>
      <w:r w:rsidRPr="00415A49">
        <w:t>kal</w:t>
      </w:r>
      <w:r w:rsidR="00587EDC" w:rsidRPr="00415A49">
        <w:t>.</w:t>
      </w:r>
      <w:r w:rsidRPr="00415A49">
        <w:t xml:space="preserve"> </w:t>
      </w:r>
      <w:r w:rsidR="00587EDC" w:rsidRPr="00415A49">
        <w:t>2</w:t>
      </w:r>
      <w:r w:rsidR="00064153">
        <w:t>3</w:t>
      </w:r>
      <w:r w:rsidRPr="00415A49">
        <w:t>.</w:t>
      </w:r>
      <w:r w:rsidR="00587EDC" w:rsidRPr="00415A49">
        <w:t>11</w:t>
      </w:r>
      <w:r w:rsidRPr="00415A49">
        <w:t>.</w:t>
      </w:r>
      <w:r w:rsidR="000164D3" w:rsidRPr="00415A49">
        <w:t>20</w:t>
      </w:r>
      <w:r w:rsidRPr="00415A49">
        <w:t>18.</w:t>
      </w:r>
      <w:r w:rsidRPr="00415A49">
        <w:tab/>
      </w:r>
    </w:p>
    <w:p w:rsidRDefault="00671A4A" w:rsidP="00B10066" w:rsidR="00671A4A" w:rsidRPr="003A0B07">
      <w:pPr>
        <w:jc w:val="both"/>
      </w:pPr>
    </w:p>
    <w:sectPr w:rsidSect="00606835" w:rsidR="00671A4A" w:rsidRPr="003A0B0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F51" w:rsidR="00316F51">
      <w:r>
        <w:separator/>
      </w:r>
    </w:p>
  </w:endnote>
  <w:endnote w:id="0" w:type="continuationSeparator">
    <w:p w:rsidRDefault="00316F51" w:rsidR="00316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F51" w:rsidR="00316F51">
      <w:r>
        <w:separator/>
      </w:r>
    </w:p>
  </w:footnote>
  <w:footnote w:id="0" w:type="continuationSeparator">
    <w:p w:rsidRDefault="00316F51" w:rsidR="00316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7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D3B2C" w:rsidR="001D3B2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D3B2C">
      <w:t>7 St-2870/16-6</w:t>
    </w:r>
    <w:r w:rsidR="000F6A74">
      <w:t>7</w:t>
    </w: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32CE8" w:rsidR="00D32CE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32CE8">
      <w:t>7 St-2870/16-6</w:t>
    </w:r>
    <w:r w:rsidR="00A2240B">
      <w:t>7</w:t>
    </w:r>
  </w:p>
  <w:p w:rsidRDefault="00BF3E59" w:rsidP="001D4839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6DE4D0C"/>
    <w:multiLevelType w:val="hybridMultilevel"/>
    <w:tmpl w:val="C83E9B96"/>
    <w:lvl w:tplc="398AB784" w:ilvl="0">
      <w:start w:val="7"/>
      <w:numFmt w:val="bullet"/>
      <w:lvlText w:val="-"/>
      <w:lvlJc w:val="left"/>
      <w:pPr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732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4D3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4153"/>
    <w:rsid w:val="000657B0"/>
    <w:rsid w:val="00065D96"/>
    <w:rsid w:val="000674A5"/>
    <w:rsid w:val="0006753C"/>
    <w:rsid w:val="00067CF5"/>
    <w:rsid w:val="00067EF0"/>
    <w:rsid w:val="00071489"/>
    <w:rsid w:val="000714F4"/>
    <w:rsid w:val="00071E60"/>
    <w:rsid w:val="00073051"/>
    <w:rsid w:val="000734E6"/>
    <w:rsid w:val="00073899"/>
    <w:rsid w:val="00075B92"/>
    <w:rsid w:val="000760D8"/>
    <w:rsid w:val="00080134"/>
    <w:rsid w:val="00080CCB"/>
    <w:rsid w:val="000821C2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099"/>
    <w:rsid w:val="0009326F"/>
    <w:rsid w:val="00093500"/>
    <w:rsid w:val="0009451B"/>
    <w:rsid w:val="000953F8"/>
    <w:rsid w:val="00096C18"/>
    <w:rsid w:val="00097240"/>
    <w:rsid w:val="00097321"/>
    <w:rsid w:val="000975FD"/>
    <w:rsid w:val="000977B9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74"/>
    <w:rsid w:val="000C51CD"/>
    <w:rsid w:val="000C6004"/>
    <w:rsid w:val="000C65A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4BD1"/>
    <w:rsid w:val="000F561B"/>
    <w:rsid w:val="000F6414"/>
    <w:rsid w:val="000F6802"/>
    <w:rsid w:val="000F6A74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2BB6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6C9D"/>
    <w:rsid w:val="0017746A"/>
    <w:rsid w:val="00177E0B"/>
    <w:rsid w:val="00180456"/>
    <w:rsid w:val="0018135D"/>
    <w:rsid w:val="00181463"/>
    <w:rsid w:val="001816D6"/>
    <w:rsid w:val="0018193E"/>
    <w:rsid w:val="00181C61"/>
    <w:rsid w:val="00183590"/>
    <w:rsid w:val="00184AB1"/>
    <w:rsid w:val="00184D56"/>
    <w:rsid w:val="00184F3E"/>
    <w:rsid w:val="00186D18"/>
    <w:rsid w:val="001879BB"/>
    <w:rsid w:val="00187ABA"/>
    <w:rsid w:val="00190025"/>
    <w:rsid w:val="00190AE0"/>
    <w:rsid w:val="00190F07"/>
    <w:rsid w:val="001910C6"/>
    <w:rsid w:val="001921AA"/>
    <w:rsid w:val="001946E4"/>
    <w:rsid w:val="00194EE6"/>
    <w:rsid w:val="001954F6"/>
    <w:rsid w:val="001958D4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1BBC"/>
    <w:rsid w:val="001B22AA"/>
    <w:rsid w:val="001B2C62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3B2C"/>
    <w:rsid w:val="001D45CA"/>
    <w:rsid w:val="001D4839"/>
    <w:rsid w:val="001D59CE"/>
    <w:rsid w:val="001D65A9"/>
    <w:rsid w:val="001D73F8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557D"/>
    <w:rsid w:val="001F6F12"/>
    <w:rsid w:val="002009C8"/>
    <w:rsid w:val="00203168"/>
    <w:rsid w:val="00205878"/>
    <w:rsid w:val="00206FC9"/>
    <w:rsid w:val="00207E31"/>
    <w:rsid w:val="00210EAC"/>
    <w:rsid w:val="002114F3"/>
    <w:rsid w:val="00211AE2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F3F"/>
    <w:rsid w:val="0022332E"/>
    <w:rsid w:val="002236E2"/>
    <w:rsid w:val="00224A37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4C36"/>
    <w:rsid w:val="00235283"/>
    <w:rsid w:val="002367AD"/>
    <w:rsid w:val="002370B4"/>
    <w:rsid w:val="002374B2"/>
    <w:rsid w:val="00237AB3"/>
    <w:rsid w:val="002400AA"/>
    <w:rsid w:val="00241AA9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3DDF"/>
    <w:rsid w:val="00254466"/>
    <w:rsid w:val="00257B6E"/>
    <w:rsid w:val="00257CDC"/>
    <w:rsid w:val="00257E9B"/>
    <w:rsid w:val="0026055F"/>
    <w:rsid w:val="00260815"/>
    <w:rsid w:val="00261022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77C91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961E1"/>
    <w:rsid w:val="0029699E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385F"/>
    <w:rsid w:val="002D4076"/>
    <w:rsid w:val="002D50AA"/>
    <w:rsid w:val="002D684D"/>
    <w:rsid w:val="002D6A0B"/>
    <w:rsid w:val="002D7A01"/>
    <w:rsid w:val="002E0ABF"/>
    <w:rsid w:val="002E2327"/>
    <w:rsid w:val="002E32F1"/>
    <w:rsid w:val="002E385C"/>
    <w:rsid w:val="002E4945"/>
    <w:rsid w:val="002E67D0"/>
    <w:rsid w:val="002E741D"/>
    <w:rsid w:val="002F2156"/>
    <w:rsid w:val="002F2C53"/>
    <w:rsid w:val="002F2EA0"/>
    <w:rsid w:val="002F2F7F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6F51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3FC5"/>
    <w:rsid w:val="00334DA1"/>
    <w:rsid w:val="00336845"/>
    <w:rsid w:val="00337B8C"/>
    <w:rsid w:val="00341BCD"/>
    <w:rsid w:val="00341C9E"/>
    <w:rsid w:val="00342017"/>
    <w:rsid w:val="00342279"/>
    <w:rsid w:val="00342932"/>
    <w:rsid w:val="00342E43"/>
    <w:rsid w:val="003445E1"/>
    <w:rsid w:val="00345532"/>
    <w:rsid w:val="00345BCD"/>
    <w:rsid w:val="003462CE"/>
    <w:rsid w:val="00347C21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0B07"/>
    <w:rsid w:val="003A19EE"/>
    <w:rsid w:val="003A1B4C"/>
    <w:rsid w:val="003A248A"/>
    <w:rsid w:val="003A2A8A"/>
    <w:rsid w:val="003A5820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1D11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366D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4836"/>
    <w:rsid w:val="00414BF8"/>
    <w:rsid w:val="00415667"/>
    <w:rsid w:val="00415A49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272CE"/>
    <w:rsid w:val="00433C94"/>
    <w:rsid w:val="004347DA"/>
    <w:rsid w:val="00434B3E"/>
    <w:rsid w:val="00434BDC"/>
    <w:rsid w:val="00435DE7"/>
    <w:rsid w:val="004378B5"/>
    <w:rsid w:val="00442D99"/>
    <w:rsid w:val="004458F1"/>
    <w:rsid w:val="0044655B"/>
    <w:rsid w:val="00446619"/>
    <w:rsid w:val="00446B97"/>
    <w:rsid w:val="00446CAF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1A1F"/>
    <w:rsid w:val="00463831"/>
    <w:rsid w:val="004650A2"/>
    <w:rsid w:val="00465C43"/>
    <w:rsid w:val="0046678C"/>
    <w:rsid w:val="004669F1"/>
    <w:rsid w:val="004673E8"/>
    <w:rsid w:val="004675A8"/>
    <w:rsid w:val="0047050E"/>
    <w:rsid w:val="00470949"/>
    <w:rsid w:val="004717FF"/>
    <w:rsid w:val="00471861"/>
    <w:rsid w:val="0047259C"/>
    <w:rsid w:val="004728FD"/>
    <w:rsid w:val="0047338B"/>
    <w:rsid w:val="00475155"/>
    <w:rsid w:val="0047589D"/>
    <w:rsid w:val="004759E6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2F7"/>
    <w:rsid w:val="004B04B1"/>
    <w:rsid w:val="004B249C"/>
    <w:rsid w:val="004B2A88"/>
    <w:rsid w:val="004B2DA8"/>
    <w:rsid w:val="004B3EE8"/>
    <w:rsid w:val="004B4F02"/>
    <w:rsid w:val="004B5B7A"/>
    <w:rsid w:val="004B6DF6"/>
    <w:rsid w:val="004C1194"/>
    <w:rsid w:val="004C1D6C"/>
    <w:rsid w:val="004C28A4"/>
    <w:rsid w:val="004C729B"/>
    <w:rsid w:val="004C7EB3"/>
    <w:rsid w:val="004D0899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7A2"/>
    <w:rsid w:val="004F0B03"/>
    <w:rsid w:val="004F2AA7"/>
    <w:rsid w:val="004F3C29"/>
    <w:rsid w:val="004F422A"/>
    <w:rsid w:val="004F4826"/>
    <w:rsid w:val="004F5315"/>
    <w:rsid w:val="004F5AF1"/>
    <w:rsid w:val="004F6C6A"/>
    <w:rsid w:val="004F7D7E"/>
    <w:rsid w:val="005013B9"/>
    <w:rsid w:val="00501A3D"/>
    <w:rsid w:val="00501F54"/>
    <w:rsid w:val="00503088"/>
    <w:rsid w:val="005037E9"/>
    <w:rsid w:val="00504C4B"/>
    <w:rsid w:val="0050594E"/>
    <w:rsid w:val="00505CA0"/>
    <w:rsid w:val="00506801"/>
    <w:rsid w:val="00506E5C"/>
    <w:rsid w:val="00507902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1B1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576"/>
    <w:rsid w:val="00575E93"/>
    <w:rsid w:val="00576A3C"/>
    <w:rsid w:val="0058014D"/>
    <w:rsid w:val="00580354"/>
    <w:rsid w:val="005821A8"/>
    <w:rsid w:val="00584046"/>
    <w:rsid w:val="0058469D"/>
    <w:rsid w:val="005848FB"/>
    <w:rsid w:val="0058525E"/>
    <w:rsid w:val="00587EDC"/>
    <w:rsid w:val="0059116A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B03AC"/>
    <w:rsid w:val="005B1206"/>
    <w:rsid w:val="005B182C"/>
    <w:rsid w:val="005B23AE"/>
    <w:rsid w:val="005B23DD"/>
    <w:rsid w:val="005B3941"/>
    <w:rsid w:val="005B42E8"/>
    <w:rsid w:val="005B4F87"/>
    <w:rsid w:val="005B76ED"/>
    <w:rsid w:val="005B7DF0"/>
    <w:rsid w:val="005B7FED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406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5F6CCA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07626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6216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BB"/>
    <w:rsid w:val="006457EA"/>
    <w:rsid w:val="0064699F"/>
    <w:rsid w:val="00647EBA"/>
    <w:rsid w:val="006507F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1CD9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5C23"/>
    <w:rsid w:val="006F616D"/>
    <w:rsid w:val="006F7892"/>
    <w:rsid w:val="007029EB"/>
    <w:rsid w:val="00702B81"/>
    <w:rsid w:val="007046EA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6128"/>
    <w:rsid w:val="007A6AD8"/>
    <w:rsid w:val="007A7B5D"/>
    <w:rsid w:val="007B1AD5"/>
    <w:rsid w:val="007B1CCF"/>
    <w:rsid w:val="007B28D3"/>
    <w:rsid w:val="007B3B7D"/>
    <w:rsid w:val="007B5510"/>
    <w:rsid w:val="007B5995"/>
    <w:rsid w:val="007B68A9"/>
    <w:rsid w:val="007B784C"/>
    <w:rsid w:val="007C05EF"/>
    <w:rsid w:val="007C0B2F"/>
    <w:rsid w:val="007C1DC5"/>
    <w:rsid w:val="007C2138"/>
    <w:rsid w:val="007C2C1E"/>
    <w:rsid w:val="007C486F"/>
    <w:rsid w:val="007C70C0"/>
    <w:rsid w:val="007C71A8"/>
    <w:rsid w:val="007C7E49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48F8"/>
    <w:rsid w:val="008157B1"/>
    <w:rsid w:val="008157DB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43AF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B0"/>
    <w:rsid w:val="008550F6"/>
    <w:rsid w:val="00855618"/>
    <w:rsid w:val="00855E0B"/>
    <w:rsid w:val="00856E0B"/>
    <w:rsid w:val="0085711C"/>
    <w:rsid w:val="0086164D"/>
    <w:rsid w:val="00862405"/>
    <w:rsid w:val="00862BE1"/>
    <w:rsid w:val="00862CDD"/>
    <w:rsid w:val="0086350F"/>
    <w:rsid w:val="0086546C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543F"/>
    <w:rsid w:val="00897126"/>
    <w:rsid w:val="008A067A"/>
    <w:rsid w:val="008A07A5"/>
    <w:rsid w:val="008A0AA8"/>
    <w:rsid w:val="008A309F"/>
    <w:rsid w:val="008A342E"/>
    <w:rsid w:val="008A3AB9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290"/>
    <w:rsid w:val="008E175A"/>
    <w:rsid w:val="008E1EB9"/>
    <w:rsid w:val="008E27E6"/>
    <w:rsid w:val="008E2B0E"/>
    <w:rsid w:val="008E2D4B"/>
    <w:rsid w:val="008E439F"/>
    <w:rsid w:val="008E6B29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0FB0"/>
    <w:rsid w:val="00921ABC"/>
    <w:rsid w:val="00921BE1"/>
    <w:rsid w:val="00921C7F"/>
    <w:rsid w:val="0092277E"/>
    <w:rsid w:val="00922FFF"/>
    <w:rsid w:val="0092491E"/>
    <w:rsid w:val="00924DEB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5531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59E3"/>
    <w:rsid w:val="00986DE6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42DB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E7C7E"/>
    <w:rsid w:val="009F01A0"/>
    <w:rsid w:val="009F0447"/>
    <w:rsid w:val="009F081C"/>
    <w:rsid w:val="009F0BE9"/>
    <w:rsid w:val="009F266E"/>
    <w:rsid w:val="009F2CF9"/>
    <w:rsid w:val="009F2DE0"/>
    <w:rsid w:val="009F30B3"/>
    <w:rsid w:val="009F4210"/>
    <w:rsid w:val="009F4E9E"/>
    <w:rsid w:val="009F5048"/>
    <w:rsid w:val="009F58D3"/>
    <w:rsid w:val="009F5B5D"/>
    <w:rsid w:val="009F7142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288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40B"/>
    <w:rsid w:val="00A22BB8"/>
    <w:rsid w:val="00A23B44"/>
    <w:rsid w:val="00A240BA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2E58"/>
    <w:rsid w:val="00A432CA"/>
    <w:rsid w:val="00A43B20"/>
    <w:rsid w:val="00A44736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D2E"/>
    <w:rsid w:val="00A72521"/>
    <w:rsid w:val="00A73C9F"/>
    <w:rsid w:val="00A74939"/>
    <w:rsid w:val="00A74984"/>
    <w:rsid w:val="00A75E13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3A2"/>
    <w:rsid w:val="00A8567B"/>
    <w:rsid w:val="00A86B8B"/>
    <w:rsid w:val="00A872F1"/>
    <w:rsid w:val="00A87F95"/>
    <w:rsid w:val="00A901DC"/>
    <w:rsid w:val="00A90907"/>
    <w:rsid w:val="00A914EE"/>
    <w:rsid w:val="00A9309E"/>
    <w:rsid w:val="00A93CB5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3A3B"/>
    <w:rsid w:val="00AA40A5"/>
    <w:rsid w:val="00AA4D94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5511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066"/>
    <w:rsid w:val="00B106DC"/>
    <w:rsid w:val="00B11DA5"/>
    <w:rsid w:val="00B12A41"/>
    <w:rsid w:val="00B12D3E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10C7"/>
    <w:rsid w:val="00B325AA"/>
    <w:rsid w:val="00B3537E"/>
    <w:rsid w:val="00B36410"/>
    <w:rsid w:val="00B36972"/>
    <w:rsid w:val="00B36B82"/>
    <w:rsid w:val="00B3765C"/>
    <w:rsid w:val="00B40EB0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6DF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0CA"/>
    <w:rsid w:val="00B744AD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4AA4"/>
    <w:rsid w:val="00B86A6A"/>
    <w:rsid w:val="00B872EE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7F"/>
    <w:rsid w:val="00BD5693"/>
    <w:rsid w:val="00BD6E08"/>
    <w:rsid w:val="00BD7F81"/>
    <w:rsid w:val="00BE018E"/>
    <w:rsid w:val="00BE0835"/>
    <w:rsid w:val="00BE0FA0"/>
    <w:rsid w:val="00BE1684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8AE"/>
    <w:rsid w:val="00BF7BE5"/>
    <w:rsid w:val="00BF7E1D"/>
    <w:rsid w:val="00C00292"/>
    <w:rsid w:val="00C04604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2CD3"/>
    <w:rsid w:val="00C15A13"/>
    <w:rsid w:val="00C161C4"/>
    <w:rsid w:val="00C16613"/>
    <w:rsid w:val="00C17438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1DC9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0F0F"/>
    <w:rsid w:val="00C7186D"/>
    <w:rsid w:val="00C71A39"/>
    <w:rsid w:val="00C728EA"/>
    <w:rsid w:val="00C73E39"/>
    <w:rsid w:val="00C741D6"/>
    <w:rsid w:val="00C748C0"/>
    <w:rsid w:val="00C74B21"/>
    <w:rsid w:val="00C7682E"/>
    <w:rsid w:val="00C77AB9"/>
    <w:rsid w:val="00C8107A"/>
    <w:rsid w:val="00C812F8"/>
    <w:rsid w:val="00C81CAD"/>
    <w:rsid w:val="00C821ED"/>
    <w:rsid w:val="00C82CCB"/>
    <w:rsid w:val="00C83233"/>
    <w:rsid w:val="00C83DF0"/>
    <w:rsid w:val="00C8513F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291E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4266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454D"/>
    <w:rsid w:val="00D05FB6"/>
    <w:rsid w:val="00D11A7D"/>
    <w:rsid w:val="00D11ABF"/>
    <w:rsid w:val="00D1346F"/>
    <w:rsid w:val="00D142DC"/>
    <w:rsid w:val="00D14D12"/>
    <w:rsid w:val="00D151AD"/>
    <w:rsid w:val="00D168F1"/>
    <w:rsid w:val="00D16A1F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9F5"/>
    <w:rsid w:val="00D32A12"/>
    <w:rsid w:val="00D32AB4"/>
    <w:rsid w:val="00D32CE8"/>
    <w:rsid w:val="00D33D97"/>
    <w:rsid w:val="00D34A31"/>
    <w:rsid w:val="00D35B40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1F5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1C54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33EE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7F7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3699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4EBC"/>
    <w:rsid w:val="00E053C9"/>
    <w:rsid w:val="00E069FB"/>
    <w:rsid w:val="00E0734E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02B6"/>
    <w:rsid w:val="00E222E3"/>
    <w:rsid w:val="00E24FDE"/>
    <w:rsid w:val="00E25567"/>
    <w:rsid w:val="00E263A1"/>
    <w:rsid w:val="00E26E32"/>
    <w:rsid w:val="00E275EE"/>
    <w:rsid w:val="00E277EC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36997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3AD9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068"/>
    <w:rsid w:val="00E64363"/>
    <w:rsid w:val="00E664CE"/>
    <w:rsid w:val="00E66930"/>
    <w:rsid w:val="00E66DED"/>
    <w:rsid w:val="00E67058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318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B14"/>
    <w:rsid w:val="00EB0E8D"/>
    <w:rsid w:val="00EB1904"/>
    <w:rsid w:val="00EB199E"/>
    <w:rsid w:val="00EB1D06"/>
    <w:rsid w:val="00EB2B0F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E02"/>
    <w:rsid w:val="00EB5E47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06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2678"/>
    <w:rsid w:val="00EF5551"/>
    <w:rsid w:val="00EF6340"/>
    <w:rsid w:val="00EF6A98"/>
    <w:rsid w:val="00EF7A6A"/>
    <w:rsid w:val="00F02969"/>
    <w:rsid w:val="00F02D9D"/>
    <w:rsid w:val="00F03036"/>
    <w:rsid w:val="00F0421A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28E3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3B19"/>
    <w:rsid w:val="00F34071"/>
    <w:rsid w:val="00F34984"/>
    <w:rsid w:val="00F35AB1"/>
    <w:rsid w:val="00F369C0"/>
    <w:rsid w:val="00F373FB"/>
    <w:rsid w:val="00F40741"/>
    <w:rsid w:val="00F408E8"/>
    <w:rsid w:val="00F41A7D"/>
    <w:rsid w:val="00F41EE6"/>
    <w:rsid w:val="00F424A2"/>
    <w:rsid w:val="00F43B74"/>
    <w:rsid w:val="00F43EE5"/>
    <w:rsid w:val="00F44E0B"/>
    <w:rsid w:val="00F4676B"/>
    <w:rsid w:val="00F47C5B"/>
    <w:rsid w:val="00F52396"/>
    <w:rsid w:val="00F56316"/>
    <w:rsid w:val="00F572A6"/>
    <w:rsid w:val="00F57626"/>
    <w:rsid w:val="00F57E80"/>
    <w:rsid w:val="00F57F23"/>
    <w:rsid w:val="00F60CD5"/>
    <w:rsid w:val="00F60E9F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6E2E"/>
    <w:rsid w:val="00F77693"/>
    <w:rsid w:val="00F80146"/>
    <w:rsid w:val="00F80ED7"/>
    <w:rsid w:val="00F816F4"/>
    <w:rsid w:val="00F81E21"/>
    <w:rsid w:val="00F82E5F"/>
    <w:rsid w:val="00F83813"/>
    <w:rsid w:val="00F83D49"/>
    <w:rsid w:val="00F86017"/>
    <w:rsid w:val="00F86785"/>
    <w:rsid w:val="00F90246"/>
    <w:rsid w:val="00F906FA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B7496"/>
    <w:rsid w:val="00FC0AC9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56F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5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D841F5"/>
  </w:style>
  <w:style w:customStyle="true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true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5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D841F5"/>
  </w:style>
  <w:style w:customStyle="1" w:styleId="OdlomakpopisaChar" w:type="character">
    <w:name w:val="Odlomak popisa Char"/>
    <w:link w:val="Odlomakpopisa"/>
    <w:locked/>
    <w:rsid w:val="00A90907"/>
    <w:rPr>
      <w:sz w:val="24"/>
      <w:szCs w:val="24"/>
    </w:rPr>
  </w:style>
  <w:style w:customStyle="1" w:styleId="NaslovdokumentaChar" w:type="character">
    <w:name w:val="Naslov_dokumenta Char"/>
    <w:link w:val="Naslovdokumenta"/>
    <w:locked/>
    <w:rsid w:val="00A90907"/>
    <w:rPr>
      <w:b/>
      <w:caps/>
      <w:spacing w:val="100"/>
      <w:sz w:val="24"/>
      <w:szCs w:val="24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90907"/>
    <w:pPr>
      <w:keepNext/>
      <w:spacing w:after="480" w:before="480"/>
      <w:jc w:val="center"/>
    </w:pPr>
    <w:rPr>
      <w:b/>
      <w:caps/>
      <w:spacing w:val="1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3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22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473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76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9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09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63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7703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6829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64277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31192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69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2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2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01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171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4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8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45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8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28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0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0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33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01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01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4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9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1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9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78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7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9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40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05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03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31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00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09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92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546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18. travnja 2018.</izvorni_sadrzaj>
    <derivirana_varijabla naziv="DomainObject.PredzadnjaOdlukaIzPredmeta.DatumDonosenjaOdluke_1">18. travnja 2018.</derivirana_varijabla>
  </DomainObject.PredzadnjaOdlukaIzPredmeta.DatumDonosenjaOdluke>
  <DomainObject.PredzadnjaOdlukaIzPredmeta.Oznaka>
    <izvorni_sadrzaj>St-2870/2016-59</izvorni_sadrzaj>
    <derivirana_varijabla naziv="DomainObject.PredzadnjaOdlukaIzPredmeta.Oznaka_1">St-2870/2016-59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66B36-8649-498C-9037-8A765C06A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1301</properties:Words>
  <properties:Characters>7214</properties:Characters>
  <properties:Lines>184</properties:Lines>
  <properties:Paragraphs>49</properties:Paragraphs>
  <properties:TotalTime>1821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2018-10-24T10:21:00Z</cp:lastPrinted>
  <dcterms:modified xmlns:xsi="http://www.w3.org/2001/XMLSchema-instance" xsi:type="dcterms:W3CDTF">2018-10-24T10:22:00Z</dcterms:modified>
  <cp:revision>805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Odluka - Rješenje - dosuda (2870-16 AGRO-USLUGA (1).docx)</vt:lpwstr>
  </prop:property>
</prop:Properties>
</file>