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2151CF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151CF">
              <w:rPr>
                <w:noProof/>
                <w:sz w:val="24"/>
              </w:rPr>
              <w:t>5</w:t>
            </w:r>
            <w:r w:rsidR="00F26D86">
              <w:rPr>
                <w:noProof/>
                <w:sz w:val="24"/>
              </w:rPr>
              <w:t>/2018</w:t>
            </w:r>
          </w:p>
        </w:tc>
      </w:tr>
    </w:tbl>
    <w:p w14:textId="63711db" w14:paraId="63711db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151CF" w:rsidRPr="002151CF">
        <w:rPr>
          <w:rFonts w:eastAsiaTheme="minorHAnsi"/>
          <w:lang w:eastAsia="en-US"/>
        </w:rPr>
        <w:t>ANGELINA JEDAN j.d.o.o., OIB: 35792530379, Podstrana, Poljičkih knezova 51</w:t>
      </w:r>
      <w:r w:rsidR="002151CF">
        <w:rPr>
          <w:rFonts w:eastAsiaTheme="minorHAnsi"/>
          <w:lang w:eastAsia="en-US"/>
        </w:rPr>
        <w:t>,</w:t>
      </w:r>
      <w:r w:rsidR="00C035D8" w:rsidRPr="00C035D8">
        <w:rPr>
          <w:rFonts w:eastAsiaTheme="minorHAnsi"/>
          <w:lang w:eastAsia="en-US"/>
        </w:rPr>
        <w:t xml:space="preserve"> </w:t>
      </w:r>
      <w:r w:rsidR="002151CF">
        <w:rPr>
          <w:rFonts w:eastAsiaTheme="minorHAnsi"/>
          <w:lang w:eastAsia="en-US"/>
        </w:rPr>
        <w:t>2</w:t>
      </w:r>
      <w:r w:rsidR="00C17359">
        <w:t xml:space="preserve">. </w:t>
      </w:r>
      <w:r w:rsidR="002151CF">
        <w:t>sr</w:t>
      </w:r>
      <w:r w:rsidR="00C17359">
        <w:t>pnja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2151CF" w:rsidRPr="002151CF">
        <w:t>ANGELINA JEDAN j.d.o.o., OIB: 35792530379, Podstrana, Poljičkih knezova 51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2151CF">
        <w:t>2</w:t>
      </w:r>
      <w:r w:rsidR="00C035D8">
        <w:t>. siječnja</w:t>
      </w:r>
      <w:r w:rsidR="00BC6B71">
        <w:t xml:space="preserve"> 201</w:t>
      </w:r>
      <w:r w:rsidR="00F26D86">
        <w:t>8</w:t>
      </w:r>
      <w:r w:rsidR="001B2A86">
        <w:t>.</w:t>
      </w:r>
      <w:r>
        <w:t xml:space="preserve"> zahtjev za provedbu skraćenog stečajnog postupka nad </w:t>
      </w:r>
      <w:r w:rsidR="002151CF" w:rsidRPr="002151CF">
        <w:t>ANGELINA JEDAN j.d.o.o., OIB: 35792530379, Podstrana, Poljičkih knezova 51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2151CF">
        <w:t>26</w:t>
      </w:r>
      <w:r w:rsidR="00C035D8">
        <w:t xml:space="preserve">. </w:t>
      </w:r>
      <w:r w:rsidR="002151CF">
        <w:t>prosinca</w:t>
      </w:r>
      <w:r w:rsidR="00F26D86">
        <w:t xml:space="preserve"> 201</w:t>
      </w:r>
      <w:r w:rsidR="002151CF">
        <w:t>7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2151CF">
        <w:t>24.984,53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 xml:space="preserve">i utvrđenja da nije pokrenut drugi postupak brisanja iz sudskog registra, ovaj sud je sukladno odredbi čl. 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2151CF">
        <w:t>7</w:t>
      </w:r>
      <w:r w:rsidR="00C17359">
        <w:t>. svibnj</w:t>
      </w:r>
      <w:r w:rsidR="00F26D86">
        <w:t>a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2151CF">
        <w:t>11.</w:t>
      </w:r>
      <w:r w:rsidR="00C17359">
        <w:t xml:space="preserve"> lipnja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2151CF">
        <w:t>12-14</w:t>
      </w:r>
      <w:r w:rsidR="004B332B">
        <w:t xml:space="preserve"> </w:t>
      </w:r>
      <w:r>
        <w:t xml:space="preserve">spisa) uz koji je dostavio dokaze o postojanju tražbine (list </w:t>
      </w:r>
      <w:r w:rsidR="004B332B">
        <w:t>1</w:t>
      </w:r>
      <w:r w:rsidR="00C035D8">
        <w:t>5</w:t>
      </w:r>
      <w:r w:rsidR="00C17359">
        <w:t>-</w:t>
      </w:r>
      <w:r w:rsidR="00C035D8">
        <w:t>1</w:t>
      </w:r>
      <w:r w:rsidR="002151CF">
        <w:t>7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2151CF">
        <w:t>2. srpnja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A0B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2151CF">
          <w:t>5</w:t>
        </w:r>
        <w:r w:rsidR="00F26D86">
          <w:t>/2018</w:t>
        </w:r>
      </w:p>
    </w:sdtContent>
  </w:sdt>
  <w:p w:rsidRDefault="001D5A0B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D5A0B"/>
    <w:rsid w:val="001F4310"/>
    <w:rsid w:val="002151CF"/>
    <w:rsid w:val="00252207"/>
    <w:rsid w:val="002B1428"/>
    <w:rsid w:val="002E5954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5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A0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A0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A0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5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A0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A0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A0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ANGELINA JEDAN jednostavno društvo s ograničenom odgovornošću za ribarstvo i trgovinu</izvorni_sadrzaj>
    <derivirana_varijabla naziv="DomainObject.Predmet.ProtustrankaFormated_1">  ANGELINA JEDAN jednostavno društvo s ograničenom odgovornošću za ribarstvo i trgovinu</derivirana_varijabla>
  </DomainObject.Predmet.ProtustrankaFormated>
  <DomainObject.Predmet.ProtustrankaFormatedOIB>
    <izvorni_sadrzaj>  ANGELINA JEDAN jednostavno društvo s ograničenom odgovornošću za ribarstvo i trgovinu, OIB 35792530379</izvorni_sadrzaj>
    <derivirana_varijabla naziv="DomainObject.Predmet.ProtustrankaFormatedOIB_1">  ANGELINA JEDAN jednostavno društvo s ograničenom odgovornošću za ribarstvo i trgovinu, OIB 35792530379</derivirana_varijabla>
  </DomainObject.Predmet.ProtustrankaFormatedOIB>
  <DomainObject.Predmet.ProtustrankaFormatedWithAdress>
    <izvorni_sadrzaj> ANGELINA JEDAN jednostavno društvo s ograničenom odgovornošću za ribarstvo i trgovinu, Poljičkih knezova 51, 21311 Podstrana</izvorni_sadrzaj>
    <derivirana_varijabla naziv="DomainObject.Predmet.ProtustrankaFormatedWithAdress_1"> ANGELINA JEDAN jednostavno društvo s ograničenom odgovornošću za ribarstvo i trgovinu, Poljičkih knezova 51, 21311 Podstrana</derivirana_varijabla>
  </DomainObject.Predmet.ProtustrankaFormatedWithAdress>
  <DomainObject.Predmet.ProtustrankaFormatedWithAdressOIB>
    <izvorni_sadrzaj> ANGELINA JEDAN jednostavno društvo s ograničenom odgovornošću za ribarstvo i trgovinu, OIB 35792530379, Poljičkih knezova 51, 21311 Podstrana</izvorni_sadrzaj>
    <derivirana_varijabla naziv="DomainObject.Predmet.ProtustrankaFormatedWithAdressOIB_1"> ANGELINA JEDAN jednostavno društvo s ograničenom odgovornošću za ribarstvo i trgovinu, OIB 35792530379, Poljičkih knezova 51, 21311 Podstrana</derivirana_varijabla>
  </DomainObject.Predmet.ProtustrankaFormatedWithAdressOIB>
  <DomainObject.Predmet.ProtustrankaWithAdress>
    <izvorni_sadrzaj>ANGELINA JEDAN jednostavno društvo s ograničenom odgovornošću za ribarstvo i trgovinu Poljičkih knezova 51, 21311 Podstrana</izvorni_sadrzaj>
    <derivirana_varijabla naziv="DomainObject.Predmet.ProtustrankaWithAdress_1">ANGELINA JEDAN jednostavno društvo s ograničenom odgovornošću za ribarstvo i trgovinu Poljičkih knezova 51, 21311 Podstrana</derivirana_varijabla>
  </DomainObject.Predmet.ProtustrankaWithAdress>
  <DomainObject.Predmet.ProtustrankaWithAdressOIB>
    <izvorni_sadrzaj>ANGELINA JEDAN jednostavno društvo s ograničenom odgovornošću za ribarstvo i trgovinu, OIB 35792530379, Poljičkih knezova 51, 21311 Podstrana</izvorni_sadrzaj>
    <derivirana_varijabla naziv="DomainObject.Predmet.ProtustrankaWithAdressOIB_1">ANGELINA JEDAN jednostavno društvo s ograničenom odgovornošću za ribarstvo i trgovinu, OIB 35792530379, Poljičkih knezova 51, 21311 Podstrana</derivirana_varijabla>
  </DomainObject.Predmet.ProtustrankaWithAdressOIB>
  <DomainObject.Predmet.ProtustrankaNazivFormated>
    <izvorni_sadrzaj>ANGELINA JEDAN jednostavno društvo s ograničenom odgovornošću za ribarstvo i trgovinu</izvorni_sadrzaj>
    <derivirana_varijabla naziv="DomainObject.Predmet.ProtustrankaNazivFormated_1">ANGELINA JEDAN jednostavno društvo s ograničenom odgovornošću za ribarstvo i trgovinu</derivirana_varijabla>
  </DomainObject.Predmet.ProtustrankaNazivFormated>
  <DomainObject.Predmet.ProtustrankaNazivFormatedOIB>
    <izvorni_sadrzaj>ANGELINA JEDAN jednostavno društvo s ograničenom odgovornošću za ribarstvo i trgovinu, OIB 35792530379</izvorni_sadrzaj>
    <derivirana_varijabla naziv="DomainObject.Predmet.ProtustrankaNazivFormatedOIB_1">ANGELINA JEDAN jednostavno društvo s ograničenom odgovornošću za ribarstvo i trgovinu, OIB 35792530379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24984.53</izvorni_sadrzaj>
    <derivirana_varijabla naziv="DomainObject.Predmet.TrenutnaVrijednost_1">24984.53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ANGELINA JEDAN jednostavno društvo s ograničenom odgovornošću za ribarstvo i trgovinu</item>
    </izvorni_sadrzaj>
    <derivirana_varijabla naziv="DomainObject.Predmet.ProtuStrankaListFormated_1">
      <item>ANGELINA JEDAN jednostavno društvo s ograničenom odgovornošću za ribarstvo i trgovinu</item>
    </derivirana_varijabla>
  </DomainObject.Predmet.ProtuStrankaListFormated>
  <DomainObject.Predmet.ProtuStrankaListFormatedOIB>
    <izvorni_sadrzaj>
      <item>ANGELINA JEDAN jednostavno društvo s ograničenom odgovornošću za ribarstvo i trgovinu, OIB 35792530379</item>
    </izvorni_sadrzaj>
    <derivirana_varijabla naziv="DomainObject.Predmet.ProtuStrankaListFormatedOIB_1">
      <item>ANGELINA JEDAN jednostavno društvo s ograničenom odgovornošću za ribarstvo i trgovinu, OIB 35792530379</item>
    </derivirana_varijabla>
  </DomainObject.Predmet.ProtuStrankaListFormatedOIB>
  <DomainObject.Predmet.ProtuStrankaListFormatedWithAdress>
    <izvorni_sadrzaj>
      <item>ANGELINA JEDAN jednostavno društvo s ograničenom odgovornošću za ribarstvo i trgovinu, Poljičkih knezova 51, 21311 Podstrana</item>
    </izvorni_sadrzaj>
    <derivirana_varijabla naziv="DomainObject.Predmet.ProtuStrankaListFormatedWithAdress_1">
      <item>ANGELINA JEDAN jednostavno društvo s ograničenom odgovornošću za ribarstvo i trgovinu, Poljičkih knezova 51, 21311 Podstrana</item>
    </derivirana_varijabla>
  </DomainObject.Predmet.ProtuStrankaListFormatedWithAdress>
  <DomainObject.Predmet.ProtuStrankaListFormatedWithAdressOIB>
    <izvorni_sadrzaj>
      <item>ANGELINA JEDAN jednostavno društvo s ograničenom odgovornošću za ribarstvo i trgovinu, OIB 35792530379, Poljičkih knezova 51, 21311 Podstrana</item>
    </izvorni_sadrzaj>
    <derivirana_varijabla naziv="DomainObject.Predmet.ProtuStrankaListFormatedWithAdressOIB_1">
      <item>ANGELINA JEDAN jednostavno društvo s ograničenom odgovornošću za ribarstvo i trgovinu, OIB 35792530379, Poljičkih knezova 51, 21311 Podstrana</item>
    </derivirana_varijabla>
  </DomainObject.Predmet.ProtuStrankaListFormatedWithAdressOIB>
  <DomainObject.Predmet.ProtuStrankaListNazivFormated>
    <izvorni_sadrzaj>
      <item>ANGELINA JEDAN jednostavno društvo s ograničenom odgovornošću za ribarstvo i trgovinu</item>
    </izvorni_sadrzaj>
    <derivirana_varijabla naziv="DomainObject.Predmet.ProtuStrankaListNazivFormated_1">
      <item>ANGELINA JEDAN jednostavno društvo s ograničenom odgovornošću za ribarstvo i trgovinu</item>
    </derivirana_varijabla>
  </DomainObject.Predmet.ProtuStrankaListNazivFormated>
  <DomainObject.Predmet.ProtuStrankaListNazivFormatedOIB>
    <izvorni_sadrzaj>
      <item>ANGELINA JEDAN jednostavno društvo s ograničenom odgovornošću za ribarstvo i trgovinu, OIB 35792530379</item>
    </izvorni_sadrzaj>
    <derivirana_varijabla naziv="DomainObject.Predmet.ProtuStrankaListNazivFormatedOIB_1">
      <item>ANGELINA JEDAN jednostavno društvo s ograničenom odgovornošću za ribarstvo i trgovinu, OIB 35792530379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ANGELINA JEDAN jednostavno društvo s ograničenom odgovornošću za ribarstvo i trgovinu</izvorni_sadrzaj>
    <derivirana_varijabla naziv="DomainObject.Predmet.ProtustrankaIDrugi_1">ANGELINA JEDAN jednostavno društvo s ograničenom odgovornošću za ribarstvo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ANGELINA JEDAN jednostavno društvo s ograničenom odgovornošću za ribarstvo i trgovinu, OIB 35792530379, Poljičkih knezova 51, 21311 Podstrana</izvorni_sadrzaj>
    <derivirana_varijabla naziv="DomainObject.Predmet.ProtustrankaIDrugiAdressOIB_1">ANGELINA JEDAN jednostavno društvo s ograničenom odgovornošću za ribarstvo i trgovinu, OIB 35792530379, Poljičkih knezova 51,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ANGELINA JEDAN jednostavno društvo s ograničenom odgovornošću za ribarstvo i trgovinu</item>
      <item>FINANCIJSKA AGENCIJA, RC SPLIT</item>
    </izvorni_sadrzaj>
    <derivirana_varijabla naziv="DomainObject.Predmet.SudioniciListNaziv_1">
      <item>ANGELINA JEDAN jednostavno društvo s ograničenom odgovornošću za ribarstvo i trgovinu</item>
      <item>FINANCIJSKA AGENCIJA, RC SPLIT</item>
    </derivirana_varijabla>
  </DomainObject.Predmet.SudioniciListNaziv>
  <DomainObject.Predmet.SudioniciListAdressOIB>
    <izvorni_sadrzaj>
      <item>ANGELINA JEDAN jednostavno društvo s ograničenom odgovornošću za ribarstvo i trgovinu, OIB 35792530379, Poljičkih knezova 51,21311 Podstrana</item>
      <item>FINANCIJSKA AGENCIJA, RC SPLIT, OIB 85821130368, Mažuranićevo šetalište 24 b,21000 Split</item>
    </izvorni_sadrzaj>
    <derivirana_varijabla naziv="DomainObject.Predmet.SudioniciListAdressOIB_1">
      <item>ANGELINA JEDAN jednostavno društvo s ograničenom odgovornošću za ribarstvo i trgovinu, OIB 35792530379, Poljičkih knezova 51,21311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35792530379</item>
      <item>, OIB 85821130368</item>
    </izvorni_sadrzaj>
    <derivirana_varijabla naziv="DomainObject.Predmet.SudioniciListNazivOIB_1">
      <item>, OIB 35792530379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BCBCB-9789-429A-AA6A-07A944ADF3A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3370</properties:Characters>
  <properties:Lines>80</properties:Lines>
  <properties:Paragraphs>31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2018-06-29T12:39:00Z</cp:lastPrinted>
  <dcterms:modified xmlns:xsi="http://www.w3.org/2001/XMLSchema-instance" xsi:type="dcterms:W3CDTF">2018-07-02T07:17:00Z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(St-5-2018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