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0b274" w14:paraId="d00b274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213A25">
        <w:t>354</w:t>
      </w:r>
      <w:r w:rsidR="00937455">
        <w:t>/2016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937455" w:rsidR="00D24593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926A19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213A25" w:rsidRPr="00213A25">
        <w:rPr>
          <w:lang w:val="hr-HR"/>
        </w:rPr>
        <w:t>RIVA NEKRETNINE d.o.o. za trgovinu nekretninama</w:t>
      </w:r>
      <w:r w:rsidR="00A53188">
        <w:rPr>
          <w:lang w:val="hr-HR"/>
        </w:rPr>
        <w:t xml:space="preserve">, OIB: </w:t>
      </w:r>
      <w:r w:rsidR="00213A25" w:rsidRPr="00213A25">
        <w:rPr>
          <w:lang w:val="hr-HR"/>
        </w:rPr>
        <w:t>44830258712</w:t>
      </w:r>
      <w:r w:rsidR="007B7727">
        <w:rPr>
          <w:lang w:val="hr-HR"/>
        </w:rPr>
        <w:t xml:space="preserve">, </w:t>
      </w:r>
      <w:r w:rsidR="00213A25">
        <w:rPr>
          <w:lang w:val="hr-HR"/>
        </w:rPr>
        <w:t>Split, Put Orišca 9</w:t>
      </w:r>
      <w:r w:rsidR="00A53188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937455">
        <w:rPr>
          <w:lang w:val="hr-HR"/>
        </w:rPr>
        <w:t>5. lipnja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D207F8" w:rsidP="00C63AB0" w:rsidR="00D207F8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937455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7B7727" w:rsidRPr="007B7727">
        <w:rPr>
          <w:lang w:val="hr-HR"/>
        </w:rPr>
        <w:t xml:space="preserve"> </w:t>
      </w:r>
      <w:r w:rsidR="00213A25" w:rsidRPr="00213A25">
        <w:rPr>
          <w:lang w:val="hr-HR"/>
        </w:rPr>
        <w:t>RIVA NEKRETNINE d.o.o. za trgovinu nekretninama</w:t>
      </w:r>
      <w:r w:rsidR="00213A25">
        <w:rPr>
          <w:lang w:val="hr-HR"/>
        </w:rPr>
        <w:t xml:space="preserve">, OIB: </w:t>
      </w:r>
      <w:r w:rsidR="00213A25" w:rsidRPr="00213A25">
        <w:rPr>
          <w:lang w:val="hr-HR"/>
        </w:rPr>
        <w:t>44830258712</w:t>
      </w:r>
      <w:r w:rsidR="00213A25">
        <w:rPr>
          <w:lang w:val="hr-HR"/>
        </w:rPr>
        <w:t>, Split, Put Orišca 9</w:t>
      </w:r>
      <w:r w:rsidR="0037794F">
        <w:rPr>
          <w:lang w:val="hr-HR"/>
        </w:rPr>
        <w:t>.</w:t>
      </w:r>
      <w:r w:rsidR="001E0306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937455">
        <w:rPr>
          <w:lang w:val="hr-HR"/>
        </w:rPr>
        <w:t>5. lipnja</w:t>
      </w:r>
      <w:r w:rsidR="00ED0898">
        <w:rPr>
          <w:lang w:val="hr-HR"/>
        </w:rPr>
        <w:t xml:space="preserve"> 2017.</w:t>
      </w:r>
      <w:r>
        <w:rPr>
          <w:lang w:val="hr-HR"/>
        </w:rPr>
        <w:t xml:space="preserve"> godine u </w:t>
      </w:r>
      <w:r w:rsidR="00213A25">
        <w:rPr>
          <w:lang w:val="hr-HR"/>
        </w:rPr>
        <w:t>10,30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D6A72" w:rsidR="00213A25">
      <w:pPr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6846C1">
        <w:rPr>
          <w:lang w:val="hr-HR"/>
        </w:rPr>
        <w:t xml:space="preserve">se </w:t>
      </w:r>
      <w:r w:rsidR="00213A25">
        <w:t>Danko Šinka, OIB:, 4</w:t>
      </w:r>
      <w:r w:rsidR="00213A25" w:rsidRPr="00ED0898">
        <w:rPr>
          <w:rFonts w:eastAsiaTheme="minorHAnsi"/>
        </w:rPr>
        <w:t>3572319915</w:t>
      </w:r>
      <w:r w:rsidR="00213A25">
        <w:rPr>
          <w:rFonts w:eastAsiaTheme="minorHAnsi"/>
        </w:rPr>
        <w:t>,</w:t>
      </w:r>
      <w:r w:rsidR="00213A25">
        <w:t xml:space="preserve">Osijek, Trg slobode 8. 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37455" w:rsidR="0005761D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7B7727" w:rsidRPr="007B7727">
        <w:rPr>
          <w:lang w:val="hr-HR"/>
        </w:rPr>
        <w:t xml:space="preserve"> </w:t>
      </w:r>
      <w:r w:rsidR="00213A25" w:rsidRPr="00213A25">
        <w:rPr>
          <w:lang w:val="hr-HR"/>
        </w:rPr>
        <w:t>RIVA NEKRETNINE d.o.o. za trgovinu nekretninama</w:t>
      </w:r>
      <w:r w:rsidR="00213A25">
        <w:rPr>
          <w:lang w:val="hr-HR"/>
        </w:rPr>
        <w:t xml:space="preserve">, OIB: </w:t>
      </w:r>
      <w:r w:rsidR="00213A25" w:rsidRPr="00213A25">
        <w:rPr>
          <w:lang w:val="hr-HR"/>
        </w:rPr>
        <w:t>44830258712</w:t>
      </w:r>
      <w:r w:rsidR="00213A25">
        <w:rPr>
          <w:lang w:val="hr-HR"/>
        </w:rPr>
        <w:t>, Split, Put Orišca 9.</w:t>
      </w:r>
    </w:p>
    <w:p w:rsidRDefault="00213A25" w:rsidP="00937455" w:rsidR="00213A25">
      <w:pPr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</w:t>
      </w:r>
      <w:r w:rsidR="00A53188">
        <w:rPr>
          <w:lang w:val="hr-HR"/>
        </w:rPr>
        <w:t xml:space="preserve"> </w:t>
      </w:r>
      <w:r w:rsidR="00BC02F8">
        <w:rPr>
          <w:lang w:val="hr-HR"/>
        </w:rPr>
        <w:t xml:space="preserve"> </w:t>
      </w:r>
      <w:r w:rsidR="00A53188">
        <w:rPr>
          <w:lang w:val="hr-HR"/>
        </w:rPr>
        <w:t>02.02</w:t>
      </w:r>
      <w:r w:rsidR="007B7727">
        <w:rPr>
          <w:lang w:val="hr-HR"/>
        </w:rPr>
        <w:t>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EB6FD2">
        <w:rPr>
          <w:lang w:val="hr-HR"/>
        </w:rPr>
        <w:t xml:space="preserve">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213A25" w:rsidRPr="00213A25">
        <w:rPr>
          <w:lang w:val="hr-HR"/>
        </w:rPr>
        <w:t>RIVA NEKRETNINE d.o.o. za trgovinu nekretninama</w:t>
      </w:r>
      <w:r w:rsidR="00213A25">
        <w:rPr>
          <w:lang w:val="hr-HR"/>
        </w:rPr>
        <w:t xml:space="preserve">, OIB: </w:t>
      </w:r>
      <w:r w:rsidR="00213A25" w:rsidRPr="00213A25">
        <w:rPr>
          <w:lang w:val="hr-HR"/>
        </w:rPr>
        <w:t>44830258712</w:t>
      </w:r>
      <w:r w:rsidR="00213A25">
        <w:rPr>
          <w:lang w:val="hr-HR"/>
        </w:rPr>
        <w:t>, Split, Put Orišca 9</w:t>
      </w:r>
      <w:r w:rsidR="00AA24B5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AA24B5">
        <w:rPr>
          <w:lang w:val="hr-HR"/>
        </w:rPr>
        <w:t>01.09.2015.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13A25">
        <w:rPr>
          <w:lang w:val="hr-HR"/>
        </w:rPr>
        <w:t>155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213A25">
        <w:rPr>
          <w:lang w:val="hr-HR"/>
        </w:rPr>
        <w:t>6.833,57</w:t>
      </w:r>
      <w:r w:rsidR="00937455">
        <w:rPr>
          <w:lang w:val="hr-HR"/>
        </w:rPr>
        <w:t xml:space="preserve"> kn</w:t>
      </w:r>
      <w:r>
        <w:rPr>
          <w:lang w:val="hr-HR"/>
        </w:rPr>
        <w:t>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937455" w:rsidP="007B7727" w:rsidR="00937455">
      <w:pPr>
        <w:ind w:firstLine="708"/>
        <w:jc w:val="both"/>
        <w:rPr>
          <w:lang w:val="hr-HR"/>
        </w:rPr>
      </w:pPr>
    </w:p>
    <w:p w:rsidRDefault="00937455" w:rsidP="007B7727" w:rsidR="00937455">
      <w:pPr>
        <w:ind w:firstLine="708"/>
        <w:jc w:val="both"/>
        <w:rPr>
          <w:lang w:val="hr-HR"/>
        </w:rPr>
      </w:pP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lastRenderedPageBreak/>
        <w:t xml:space="preserve">čl. 428. Stečajnog zakona (Narodne novine broj 71/15, dalje SZ) ovaj sud je </w:t>
      </w:r>
      <w:r w:rsidR="0005761D">
        <w:rPr>
          <w:lang w:val="hr-HR"/>
        </w:rPr>
        <w:t>4</w:t>
      </w:r>
      <w:r w:rsidR="00A53188">
        <w:rPr>
          <w:lang w:val="hr-HR"/>
        </w:rPr>
        <w:t>.11</w:t>
      </w:r>
      <w:r w:rsidR="00DC7A0F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937455">
        <w:rPr>
          <w:lang w:val="hr-HR"/>
        </w:rPr>
        <w:t>5. lipnja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2017</w:t>
      </w:r>
      <w:r>
        <w:rPr>
          <w:lang w:val="hr-HR"/>
        </w:rPr>
        <w:t>. godine.</w:t>
      </w:r>
    </w:p>
    <w:p w:rsidRDefault="00937455" w:rsidP="004D791B" w:rsidR="00937455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700D6C" w:rsidR="00700D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213A25" w:rsidP="00700D6C" w:rsidR="00213A25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213A25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213A25" w:rsidP="00753E18" w:rsidR="00213A25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  <w:r w:rsidR="00937455">
        <w:rPr>
          <w:lang w:val="hr-HR"/>
        </w:rPr>
        <w:t xml:space="preserve"> </w:t>
      </w:r>
      <w:r>
        <w:rPr>
          <w:lang w:val="hr-HR"/>
        </w:rPr>
        <w:t>-</w:t>
      </w:r>
      <w:r w:rsidR="00937455">
        <w:rPr>
          <w:lang w:val="hr-HR"/>
        </w:rPr>
        <w:t xml:space="preserve"> </w:t>
      </w:r>
      <w:r>
        <w:rPr>
          <w:lang w:val="hr-HR"/>
        </w:rPr>
        <w:t xml:space="preserve">FINA-Regionalni centar Split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Dužniku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Stečajnom upravitelju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 ŽDO 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Porezna uprava </w:t>
      </w:r>
      <w:r w:rsidR="005641F0">
        <w:rPr>
          <w:lang w:val="hr-HR"/>
        </w:rPr>
        <w:t xml:space="preserve">–Ispostava </w:t>
      </w:r>
      <w:r w:rsidR="00213A25">
        <w:rPr>
          <w:lang w:val="hr-HR"/>
        </w:rPr>
        <w:t>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D1139">
        <w:rPr>
          <w:lang w:val="hr-HR"/>
        </w:rPr>
        <w:t xml:space="preserve"> - e-oglasna ploča suda – 8 dana </w:t>
      </w:r>
    </w:p>
    <w:p w:rsidRDefault="00937455" w:rsidP="00937455" w:rsidR="006D1139">
      <w:pPr>
        <w:ind w:firstLine="708"/>
      </w:pPr>
      <w:r>
        <w:t xml:space="preserve">  </w:t>
      </w:r>
      <w:r w:rsidR="006D1139">
        <w:t>-</w:t>
      </w:r>
      <w:r w:rsidR="00D24593">
        <w:t xml:space="preserve"> </w:t>
      </w:r>
      <w:r w:rsidR="006D1139">
        <w:t>Registar</w:t>
      </w:r>
      <w:r w:rsidR="00D24593">
        <w:t xml:space="preserve"> ,</w:t>
      </w:r>
      <w:r w:rsidR="006D1139">
        <w:t xml:space="preserve"> </w:t>
      </w:r>
      <w:r w:rsidR="00952975">
        <w:t xml:space="preserve"> </w:t>
      </w:r>
      <w:r w:rsidR="006D1139">
        <w:t xml:space="preserve"> nakon  pravomoćnosti </w:t>
      </w:r>
    </w:p>
    <w:sectPr w:rsidSect="00937455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455" w:rsidP="00937455" w:rsidR="00937455">
      <w:r>
        <w:separator/>
      </w:r>
    </w:p>
  </w:endnote>
  <w:endnote w:id="0" w:type="continuationSeparator">
    <w:p w:rsidRDefault="00937455" w:rsidP="00937455" w:rsidR="00937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455" w:rsidP="00937455" w:rsidR="00937455">
      <w:r>
        <w:separator/>
      </w:r>
    </w:p>
  </w:footnote>
  <w:footnote w:id="0" w:type="continuationSeparator">
    <w:p w:rsidRDefault="00937455" w:rsidP="00937455" w:rsidR="009374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6721440"/>
      <w:docPartObj>
        <w:docPartGallery w:val="Page Numbers (Top of Page)"/>
        <w:docPartUnique/>
      </w:docPartObj>
    </w:sdtPr>
    <w:sdtEndPr/>
    <w:sdtContent>
      <w:p w:rsidRDefault="00937455" w:rsidR="009374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4F2C" w:rsidRPr="00A34F2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37455" w:rsidR="00937455">
    <w:pPr>
      <w:pStyle w:val="Zaglavlje"/>
    </w:pPr>
    <w:r>
      <w:tab/>
    </w:r>
    <w:r>
      <w:tab/>
      <w:t>1.St-</w:t>
    </w:r>
    <w:r w:rsidR="00213A25">
      <w:t>354</w:t>
    </w:r>
    <w: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1D"/>
    <w:rsid w:val="0005765D"/>
    <w:rsid w:val="00064436"/>
    <w:rsid w:val="00064BCD"/>
    <w:rsid w:val="00083EF3"/>
    <w:rsid w:val="00112A2B"/>
    <w:rsid w:val="0012115C"/>
    <w:rsid w:val="00172868"/>
    <w:rsid w:val="00192B83"/>
    <w:rsid w:val="001A5761"/>
    <w:rsid w:val="001E0306"/>
    <w:rsid w:val="001E0B1F"/>
    <w:rsid w:val="001F78DC"/>
    <w:rsid w:val="002014DC"/>
    <w:rsid w:val="00212D6D"/>
    <w:rsid w:val="00213A25"/>
    <w:rsid w:val="00240944"/>
    <w:rsid w:val="002C37DB"/>
    <w:rsid w:val="002E1420"/>
    <w:rsid w:val="00307A5F"/>
    <w:rsid w:val="00317494"/>
    <w:rsid w:val="00356556"/>
    <w:rsid w:val="0037794F"/>
    <w:rsid w:val="003A4819"/>
    <w:rsid w:val="003D222A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641F0"/>
    <w:rsid w:val="00577B92"/>
    <w:rsid w:val="0059647E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00D6C"/>
    <w:rsid w:val="00753E18"/>
    <w:rsid w:val="00767D85"/>
    <w:rsid w:val="0077341A"/>
    <w:rsid w:val="007B7727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26A19"/>
    <w:rsid w:val="00931BFF"/>
    <w:rsid w:val="00937455"/>
    <w:rsid w:val="00952975"/>
    <w:rsid w:val="00962EC9"/>
    <w:rsid w:val="00977268"/>
    <w:rsid w:val="009812C9"/>
    <w:rsid w:val="00993649"/>
    <w:rsid w:val="009C67D3"/>
    <w:rsid w:val="009D58F4"/>
    <w:rsid w:val="00A34F2C"/>
    <w:rsid w:val="00A45AB9"/>
    <w:rsid w:val="00A53188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1120"/>
    <w:rsid w:val="00BE4D80"/>
    <w:rsid w:val="00C10ADB"/>
    <w:rsid w:val="00C22FCB"/>
    <w:rsid w:val="00C63AB0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7798B"/>
    <w:rsid w:val="00D861DC"/>
    <w:rsid w:val="00D86758"/>
    <w:rsid w:val="00DC5E7D"/>
    <w:rsid w:val="00DC7A0F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F5686"/>
    <w:rsid w:val="00F0111A"/>
    <w:rsid w:val="00F0704E"/>
    <w:rsid w:val="00F133B6"/>
    <w:rsid w:val="00F81641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34F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F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F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F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F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34F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F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F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F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F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St-354/2016</izvorni_sadrzaj>
    <derivirana_varijabla naziv="DomainObject.Predmet.OznakaBroj_1">St-354/2016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RIVA NEKRETNINE d.o.o. za trgovinu nekretninama</izvorni_sadrzaj>
    <derivirana_varijabla naziv="DomainObject.Predmet.ProtustrankaFormated_1">  RIVA NEKRETNINE d.o.o. za trgovinu nekretninama</derivirana_varijabla>
  </DomainObject.Predmet.ProtustrankaFormated>
  <DomainObject.Predmet.ProtustrankaFormatedOIB>
    <izvorni_sadrzaj>  RIVA NEKRETNINE d.o.o. za trgovinu nekretninama, OIB 44830258712</izvorni_sadrzaj>
    <derivirana_varijabla naziv="DomainObject.Predmet.ProtustrankaFormatedOIB_1">  RIVA NEKRETNINE d.o.o. za trgovinu nekretninama, OIB 44830258712</derivirana_varijabla>
  </DomainObject.Predmet.ProtustrankaFormatedOIB>
  <DomainObject.Predmet.ProtustrankaFormatedWithAdress>
    <izvorni_sadrzaj> RIVA NEKRETNINE d.o.o. za trgovinu nekretninama, Put Orišca 9, 21000 Split</izvorni_sadrzaj>
    <derivirana_varijabla naziv="DomainObject.Predmet.ProtustrankaFormatedWithAdress_1"> RIVA NEKRETNINE d.o.o. za trgovinu nekretninama, Put Orišca 9, 21000 Split</derivirana_varijabla>
  </DomainObject.Predmet.ProtustrankaFormatedWithAdress>
  <DomainObject.Predmet.ProtustrankaFormatedWithAdressOIB>
    <izvorni_sadrzaj> RIVA NEKRETNINE d.o.o. za trgovinu nekretninama, OIB 44830258712, Put Orišca 9, 21000 Split</izvorni_sadrzaj>
    <derivirana_varijabla naziv="DomainObject.Predmet.ProtustrankaFormatedWithAdressOIB_1"> RIVA NEKRETNINE d.o.o. za trgovinu nekretninama, OIB 44830258712, Put Orišca 9, 21000 Split</derivirana_varijabla>
  </DomainObject.Predmet.ProtustrankaFormatedWithAdressOIB>
  <DomainObject.Predmet.ProtustrankaWithAdress>
    <izvorni_sadrzaj>RIVA NEKRETNINE d.o.o. za trgovinu nekretninama Put Orišca 9, 21000 Split</izvorni_sadrzaj>
    <derivirana_varijabla naziv="DomainObject.Predmet.ProtustrankaWithAdress_1">RIVA NEKRETNINE d.o.o. za trgovinu nekretninama Put Orišca 9, 21000 Split</derivirana_varijabla>
  </DomainObject.Predmet.ProtustrankaWithAdress>
  <DomainObject.Predmet.ProtustrankaWithAdressOIB>
    <izvorni_sadrzaj>RIVA NEKRETNINE d.o.o. za trgovinu nekretninama, OIB 44830258712, Put Orišca 9, 21000 Split</izvorni_sadrzaj>
    <derivirana_varijabla naziv="DomainObject.Predmet.ProtustrankaWithAdressOIB_1">RIVA NEKRETNINE d.o.o. za trgovinu nekretninama, OIB 44830258712, Put Orišca 9, 21000 Split</derivirana_varijabla>
  </DomainObject.Predmet.ProtustrankaWithAdressOIB>
  <DomainObject.Predmet.ProtustrankaNazivFormated>
    <izvorni_sadrzaj>RIVA NEKRETNINE d.o.o. za trgovinu nekretninama</izvorni_sadrzaj>
    <derivirana_varijabla naziv="DomainObject.Predmet.ProtustrankaNazivFormated_1">RIVA NEKRETNINE d.o.o. za trgovinu nekretninama</derivirana_varijabla>
  </DomainObject.Predmet.ProtustrankaNazivFormated>
  <DomainObject.Predmet.ProtustrankaNazivFormatedOIB>
    <izvorni_sadrzaj>RIVA NEKRETNINE d.o.o. za trgovinu nekretninama, OIB 44830258712</izvorni_sadrzaj>
    <derivirana_varijabla naziv="DomainObject.Predmet.ProtustrankaNazivFormatedOIB_1">RIVA NEKRETNINE d.o.o. za trgovinu nekretninama, OIB 44830258712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6833.57</izvorni_sadrzaj>
    <derivirana_varijabla naziv="DomainObject.Predmet.TrenutnaVrijednost_1">6833.57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RIVA NEKRETNINE d.o.o. za trgovinu nekretninama</item>
    </izvorni_sadrzaj>
    <derivirana_varijabla naziv="DomainObject.Predmet.ProtuStrankaListFormated_1">
      <item>RIVA NEKRETNINE d.o.o. za trgovinu nekretninama</item>
    </derivirana_varijabla>
  </DomainObject.Predmet.ProtuStrankaListFormated>
  <DomainObject.Predmet.ProtuStrankaListFormatedOIB>
    <izvorni_sadrzaj>
      <item>RIVA NEKRETNINE d.o.o. za trgovinu nekretninama, OIB 44830258712</item>
    </izvorni_sadrzaj>
    <derivirana_varijabla naziv="DomainObject.Predmet.ProtuStrankaListFormatedOIB_1">
      <item>RIVA NEKRETNINE d.o.o. za trgovinu nekretninama, OIB 44830258712</item>
    </derivirana_varijabla>
  </DomainObject.Predmet.ProtuStrankaListFormatedOIB>
  <DomainObject.Predmet.ProtuStrankaListFormatedWithAdress>
    <izvorni_sadrzaj>
      <item>RIVA NEKRETNINE d.o.o. za trgovinu nekretninama, Put Orišca 9, 21000 Split</item>
    </izvorni_sadrzaj>
    <derivirana_varijabla naziv="DomainObject.Predmet.ProtuStrankaListFormatedWithAdress_1">
      <item>RIVA NEKRETNINE d.o.o. za trgovinu nekretninama, Put Orišca 9, 21000 Split</item>
    </derivirana_varijabla>
  </DomainObject.Predmet.ProtuStrankaListFormatedWithAdress>
  <DomainObject.Predmet.ProtuStrankaListFormatedWithAdressOIB>
    <izvorni_sadrzaj>
      <item>RIVA NEKRETNINE d.o.o. za trgovinu nekretninama, OIB 44830258712, Put Orišca 9, 21000 Split</item>
    </izvorni_sadrzaj>
    <derivirana_varijabla naziv="DomainObject.Predmet.ProtuStrankaListFormatedWithAdressOIB_1">
      <item>RIVA NEKRETNINE d.o.o. za trgovinu nekretninama, OIB 44830258712, Put Orišca 9, 21000 Split</item>
    </derivirana_varijabla>
  </DomainObject.Predmet.ProtuStrankaListFormatedWithAdressOIB>
  <DomainObject.Predmet.ProtuStrankaListNazivFormated>
    <izvorni_sadrzaj>
      <item>RIVA NEKRETNINE d.o.o. za trgovinu nekretninama</item>
    </izvorni_sadrzaj>
    <derivirana_varijabla naziv="DomainObject.Predmet.ProtuStrankaListNazivFormated_1">
      <item>RIVA NEKRETNINE d.o.o. za trgovinu nekretninama</item>
    </derivirana_varijabla>
  </DomainObject.Predmet.ProtuStrankaListNazivFormated>
  <DomainObject.Predmet.ProtuStrankaListNazivFormatedOIB>
    <izvorni_sadrzaj>
      <item>RIVA NEKRETNINE d.o.o. za trgovinu nekretninama, OIB 44830258712</item>
    </izvorni_sadrzaj>
    <derivirana_varijabla naziv="DomainObject.Predmet.ProtuStrankaListNazivFormatedOIB_1">
      <item>RIVA NEKRETNINE d.o.o. za trgovinu nekretninama, OIB 44830258712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RIVA NEKRETNINE d.o.o. za trgovinu nekretninama</izvorni_sadrzaj>
    <derivirana_varijabla naziv="DomainObject.Predmet.ProtustrankaIDrugi_1">RIVA NEKRETNINE d.o.o. za trgovinu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RIVA NEKRETNINE d.o.o. za trgovinu nekretninama, OIB 44830258712, Put Orišca 9, 21000 Split</izvorni_sadrzaj>
    <derivirana_varijabla naziv="DomainObject.Predmet.ProtustrankaIDrugiAdressOIB_1">RIVA NEKRETNINE d.o.o. za trgovinu nekretninama, OIB 44830258712, Put Orišca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RIVA NEKRETNINE d.o.o. za trgovinu nekretninama</item>
      <item>FINANCIJSKA AGENCIJA, RC SPLIT</item>
    </izvorni_sadrzaj>
    <derivirana_varijabla naziv="DomainObject.Predmet.SudioniciListNaziv_1">
      <item>RIVA NEKRETNINE d.o.o. za trgovinu nekretninama</item>
      <item>FINANCIJSKA AGENCIJA, RC SPLIT</item>
    </derivirana_varijabla>
  </DomainObject.Predmet.SudioniciListNaziv>
  <DomainObject.Predmet.SudioniciListAdressOIB>
    <izvorni_sadrzaj>
      <item>RIVA NEKRETNINE d.o.o. za trgovinu nekretninama, OIB 44830258712, Put Orišca 9,21000 Split</item>
      <item>FINANCIJSKA AGENCIJA, RC SPLIT, OIB 85821130368, Mažuranićevo šetalište 24 b,21000 Split</item>
    </izvorni_sadrzaj>
    <derivirana_varijabla naziv="DomainObject.Predmet.SudioniciListAdressOIB_1">
      <item>RIVA NEKRETNINE d.o.o. za trgovinu nekretninama, OIB 44830258712, Put Orišca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44830258712</item>
      <item>, OIB 85821130368</item>
    </izvorni_sadrzaj>
    <derivirana_varijabla naziv="DomainObject.Predmet.SudioniciListNazivOIB_1">
      <item>, OIB 44830258712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B77546-7452-4DD6-8AB0-E1ACAA6B1C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775</properties:Words>
  <properties:Characters>4123</properties:Characters>
  <properties:Lines>104</properties:Lines>
  <properties:Paragraphs>35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1.St-354/2016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2017-06-05T06:02:00Z</dcterms:created>
  <dc:creator>Marija Elez</dc:creator>
  <cp:lastModifiedBy>Marija Elez</cp:lastModifiedBy>
  <cp:lastPrinted>2017-06-05T08:01:00Z</cp:lastPrinted>
  <dcterms:modified xmlns:xsi="http://www.w3.org/2001/XMLSchema-instance" xsi:type="dcterms:W3CDTF">2017-06-05T08:03:00Z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