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ac23f" w14:paraId="ccac23f"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AA3EBE">
        <w:rPr>
          <w:b/>
          <w:sz w:val="22"/>
          <w:szCs w:val="22"/>
        </w:rPr>
        <w:t>688</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465DED">
        <w:rPr>
          <w:sz w:val="22"/>
          <w:szCs w:val="22"/>
        </w:rPr>
        <w:t xml:space="preserve"> Udruga za borbu protiv ovisnosti DOBRI-PČELINJAK, 20355 Raba, Raba 0 0</w:t>
      </w:r>
      <w:r w:rsidR="009E2F41">
        <w:rPr>
          <w:sz w:val="22"/>
          <w:szCs w:val="22"/>
        </w:rPr>
        <w:t>,</w:t>
      </w:r>
      <w:r w:rsidR="00315DAF">
        <w:rPr>
          <w:sz w:val="22"/>
          <w:szCs w:val="22"/>
        </w:rPr>
        <w:t xml:space="preserve"> Registarski broj</w:t>
      </w:r>
      <w:r w:rsidRPr="00DF6116">
        <w:rPr>
          <w:sz w:val="22"/>
          <w:szCs w:val="22"/>
        </w:rPr>
        <w:t xml:space="preserve">: </w:t>
      </w:r>
      <w:r w:rsidR="009E07B6">
        <w:rPr>
          <w:sz w:val="22"/>
          <w:szCs w:val="22"/>
        </w:rPr>
        <w:t>19001031</w:t>
      </w:r>
      <w:r w:rsidRPr="00DF6116">
        <w:rPr>
          <w:sz w:val="22"/>
          <w:szCs w:val="22"/>
        </w:rPr>
        <w:t xml:space="preserve">, OIB: </w:t>
      </w:r>
      <w:r w:rsidR="009E07B6">
        <w:rPr>
          <w:sz w:val="22"/>
          <w:szCs w:val="22"/>
        </w:rPr>
        <w:t>95518459815</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EC267F" w:rsidRPr="00EC267F">
        <w:rPr>
          <w:sz w:val="22"/>
          <w:szCs w:val="22"/>
        </w:rPr>
        <w:t xml:space="preserve"> </w:t>
      </w:r>
      <w:r w:rsidR="00EC267F">
        <w:rPr>
          <w:sz w:val="22"/>
          <w:szCs w:val="22"/>
        </w:rPr>
        <w:t>Udruga za borbu protiv ovisnosti DOBRI-PČELINJAK, 20355 Raba, Raba 0 0, Registarski broj</w:t>
      </w:r>
      <w:r w:rsidR="00EC267F" w:rsidRPr="00DF6116">
        <w:rPr>
          <w:sz w:val="22"/>
          <w:szCs w:val="22"/>
        </w:rPr>
        <w:t xml:space="preserve">: </w:t>
      </w:r>
      <w:r w:rsidR="00EC267F">
        <w:rPr>
          <w:sz w:val="22"/>
          <w:szCs w:val="22"/>
        </w:rPr>
        <w:t>19001031</w:t>
      </w:r>
      <w:r w:rsidR="00EC267F" w:rsidRPr="00DF6116">
        <w:rPr>
          <w:sz w:val="22"/>
          <w:szCs w:val="22"/>
        </w:rPr>
        <w:t xml:space="preserve">, OIB: </w:t>
      </w:r>
      <w:r w:rsidR="00EC267F">
        <w:rPr>
          <w:sz w:val="22"/>
          <w:szCs w:val="22"/>
        </w:rPr>
        <w:t>95518459815</w:t>
      </w:r>
      <w:r w:rsidR="004C4B3E">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C267F" w:rsidRPr="00EC267F">
        <w:rPr>
          <w:sz w:val="22"/>
          <w:szCs w:val="22"/>
        </w:rPr>
        <w:t xml:space="preserve"> </w:t>
      </w:r>
      <w:r w:rsidR="00EC267F">
        <w:rPr>
          <w:sz w:val="22"/>
          <w:szCs w:val="22"/>
        </w:rPr>
        <w:t>Udruga za borbu protiv ovisnosti DOBRI-PČELINJAK, 20355 Raba, Raba 0 0, Registarski broj</w:t>
      </w:r>
      <w:r w:rsidR="00EC267F" w:rsidRPr="00DF6116">
        <w:rPr>
          <w:sz w:val="22"/>
          <w:szCs w:val="22"/>
        </w:rPr>
        <w:t xml:space="preserve">: </w:t>
      </w:r>
      <w:r w:rsidR="00EC267F">
        <w:rPr>
          <w:sz w:val="22"/>
          <w:szCs w:val="22"/>
        </w:rPr>
        <w:t>19001031</w:t>
      </w:r>
      <w:r w:rsidR="00EC267F" w:rsidRPr="00DF6116">
        <w:rPr>
          <w:sz w:val="22"/>
          <w:szCs w:val="22"/>
        </w:rPr>
        <w:t xml:space="preserve">, OIB: </w:t>
      </w:r>
      <w:r w:rsidR="00EC267F">
        <w:rPr>
          <w:sz w:val="22"/>
          <w:szCs w:val="22"/>
        </w:rPr>
        <w:t>95518459815</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28224D">
        <w:rPr>
          <w:sz w:val="22"/>
          <w:szCs w:val="22"/>
        </w:rPr>
        <w:t>u u</w:t>
      </w:r>
      <w:r w:rsidR="00EC267F">
        <w:rPr>
          <w:sz w:val="22"/>
          <w:szCs w:val="22"/>
        </w:rPr>
        <w:t>kupnom iznosu od 81.955,69</w:t>
      </w:r>
      <w:r w:rsidR="007168F8">
        <w:rPr>
          <w:sz w:val="22"/>
          <w:szCs w:val="22"/>
        </w:rPr>
        <w:t xml:space="preserve"> kuna</w:t>
      </w:r>
      <w:r w:rsidRPr="00DF6116">
        <w:rPr>
          <w:sz w:val="22"/>
          <w:szCs w:val="22"/>
        </w:rPr>
        <w:t xml:space="preserve"> </w:t>
      </w:r>
      <w:r w:rsidR="00B267C3">
        <w:rPr>
          <w:sz w:val="22"/>
          <w:szCs w:val="22"/>
        </w:rPr>
        <w:t>u neprekinutom razdob</w:t>
      </w:r>
      <w:r w:rsidR="00EC267F">
        <w:rPr>
          <w:sz w:val="22"/>
          <w:szCs w:val="22"/>
        </w:rPr>
        <w:t>lju od 2357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9E489B"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E489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375A0"/>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307B"/>
    <w:rsid w:val="001E62AD"/>
    <w:rsid w:val="001F7512"/>
    <w:rsid w:val="00221732"/>
    <w:rsid w:val="00237AD7"/>
    <w:rsid w:val="00260DC0"/>
    <w:rsid w:val="0028224D"/>
    <w:rsid w:val="002A15AF"/>
    <w:rsid w:val="002A4715"/>
    <w:rsid w:val="002A6BAD"/>
    <w:rsid w:val="00310044"/>
    <w:rsid w:val="00315DAF"/>
    <w:rsid w:val="0031687B"/>
    <w:rsid w:val="0032775E"/>
    <w:rsid w:val="00341AAC"/>
    <w:rsid w:val="00344938"/>
    <w:rsid w:val="00346E3E"/>
    <w:rsid w:val="0034715B"/>
    <w:rsid w:val="00353EB9"/>
    <w:rsid w:val="00355497"/>
    <w:rsid w:val="00357C73"/>
    <w:rsid w:val="003763E7"/>
    <w:rsid w:val="00377494"/>
    <w:rsid w:val="00381D1E"/>
    <w:rsid w:val="003B19EA"/>
    <w:rsid w:val="003B2238"/>
    <w:rsid w:val="003B7474"/>
    <w:rsid w:val="003D7E0E"/>
    <w:rsid w:val="00421EC9"/>
    <w:rsid w:val="00422968"/>
    <w:rsid w:val="00435DC7"/>
    <w:rsid w:val="00453D23"/>
    <w:rsid w:val="0046333F"/>
    <w:rsid w:val="00464256"/>
    <w:rsid w:val="00465DED"/>
    <w:rsid w:val="00477CAA"/>
    <w:rsid w:val="004800D6"/>
    <w:rsid w:val="00490712"/>
    <w:rsid w:val="00494448"/>
    <w:rsid w:val="004C4B3E"/>
    <w:rsid w:val="004D3E23"/>
    <w:rsid w:val="004E5384"/>
    <w:rsid w:val="0050509F"/>
    <w:rsid w:val="005109F4"/>
    <w:rsid w:val="0051153D"/>
    <w:rsid w:val="00513371"/>
    <w:rsid w:val="00525A39"/>
    <w:rsid w:val="005312BC"/>
    <w:rsid w:val="005336DD"/>
    <w:rsid w:val="00543620"/>
    <w:rsid w:val="00552C25"/>
    <w:rsid w:val="00554559"/>
    <w:rsid w:val="005830D8"/>
    <w:rsid w:val="005851FF"/>
    <w:rsid w:val="005947E2"/>
    <w:rsid w:val="005953C6"/>
    <w:rsid w:val="005A3C11"/>
    <w:rsid w:val="005B1E59"/>
    <w:rsid w:val="005E6C99"/>
    <w:rsid w:val="00602592"/>
    <w:rsid w:val="0060464F"/>
    <w:rsid w:val="00610971"/>
    <w:rsid w:val="00616E7A"/>
    <w:rsid w:val="00617C4C"/>
    <w:rsid w:val="00631FDF"/>
    <w:rsid w:val="00633F02"/>
    <w:rsid w:val="006641A7"/>
    <w:rsid w:val="006651A9"/>
    <w:rsid w:val="006A5CE3"/>
    <w:rsid w:val="006B5018"/>
    <w:rsid w:val="006C2798"/>
    <w:rsid w:val="006D2178"/>
    <w:rsid w:val="00701D4E"/>
    <w:rsid w:val="00710E14"/>
    <w:rsid w:val="00713F97"/>
    <w:rsid w:val="007168F8"/>
    <w:rsid w:val="00727B8E"/>
    <w:rsid w:val="00732451"/>
    <w:rsid w:val="00772339"/>
    <w:rsid w:val="00790899"/>
    <w:rsid w:val="0079581A"/>
    <w:rsid w:val="007A0343"/>
    <w:rsid w:val="007A4D41"/>
    <w:rsid w:val="007B1104"/>
    <w:rsid w:val="007E175F"/>
    <w:rsid w:val="00815796"/>
    <w:rsid w:val="00815F51"/>
    <w:rsid w:val="00817BCB"/>
    <w:rsid w:val="008243A2"/>
    <w:rsid w:val="00824B6D"/>
    <w:rsid w:val="008321AD"/>
    <w:rsid w:val="0085311A"/>
    <w:rsid w:val="008C25E8"/>
    <w:rsid w:val="008D0212"/>
    <w:rsid w:val="008D38EF"/>
    <w:rsid w:val="008E45F5"/>
    <w:rsid w:val="008E5ED6"/>
    <w:rsid w:val="008F727F"/>
    <w:rsid w:val="00925841"/>
    <w:rsid w:val="00927F4D"/>
    <w:rsid w:val="00943105"/>
    <w:rsid w:val="00950480"/>
    <w:rsid w:val="00956FDF"/>
    <w:rsid w:val="009746C6"/>
    <w:rsid w:val="00981546"/>
    <w:rsid w:val="0099253B"/>
    <w:rsid w:val="009B415E"/>
    <w:rsid w:val="009B467C"/>
    <w:rsid w:val="009E07B6"/>
    <w:rsid w:val="009E2F41"/>
    <w:rsid w:val="009E489B"/>
    <w:rsid w:val="009F5C94"/>
    <w:rsid w:val="009F79A7"/>
    <w:rsid w:val="00A026C2"/>
    <w:rsid w:val="00A72666"/>
    <w:rsid w:val="00A85944"/>
    <w:rsid w:val="00A96D04"/>
    <w:rsid w:val="00AA1F15"/>
    <w:rsid w:val="00AA3EBE"/>
    <w:rsid w:val="00AA49BD"/>
    <w:rsid w:val="00AB482B"/>
    <w:rsid w:val="00AC2F12"/>
    <w:rsid w:val="00AE6887"/>
    <w:rsid w:val="00AE6F92"/>
    <w:rsid w:val="00AF1CE0"/>
    <w:rsid w:val="00B267C3"/>
    <w:rsid w:val="00B3080B"/>
    <w:rsid w:val="00B325D8"/>
    <w:rsid w:val="00B33097"/>
    <w:rsid w:val="00B454BB"/>
    <w:rsid w:val="00B45D29"/>
    <w:rsid w:val="00B4708C"/>
    <w:rsid w:val="00B47F32"/>
    <w:rsid w:val="00B5678B"/>
    <w:rsid w:val="00BC334E"/>
    <w:rsid w:val="00BD2DD5"/>
    <w:rsid w:val="00BE1237"/>
    <w:rsid w:val="00C02F8E"/>
    <w:rsid w:val="00C05018"/>
    <w:rsid w:val="00C13E5B"/>
    <w:rsid w:val="00CA037E"/>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92CFB"/>
    <w:rsid w:val="00EB0809"/>
    <w:rsid w:val="00EC267F"/>
    <w:rsid w:val="00ED13D3"/>
    <w:rsid w:val="00EF6352"/>
    <w:rsid w:val="00F0249C"/>
    <w:rsid w:val="00F52596"/>
    <w:rsid w:val="00F612A0"/>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izvorni_sadrzaj>
    <derivirana_varijabla naziv="DomainObject.Predmet.Broj_1">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St-688/2015</izvorni_sadrzaj>
    <derivirana_varijabla naziv="DomainObject.Predmet.OznakaBroj_1">St-688/2015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borbu protiv ovisnosti DOBRI-PČELINJAK</izvorni_sadrzaj>
    <derivirana_varijabla naziv="DomainObject.Predmet.ProtustrankaFormated_1">  Udruga za borbu protiv ovisnosti DOBRI-PČELINJAK</derivirana_varijabla>
  </DomainObject.Predmet.ProtustrankaFormated>
  <DomainObject.Predmet.ProtustrankaFormatedOIB>
    <izvorni_sadrzaj>  Udruga za borbu protiv ovisnosti DOBRI-PČELINJAK, OIB 95518459815</izvorni_sadrzaj>
    <derivirana_varijabla naziv="DomainObject.Predmet.ProtustrankaFormatedOIB_1">  Udruga za borbu protiv ovisnosti DOBRI-PČELINJAK, OIB 95518459815</derivirana_varijabla>
  </DomainObject.Predmet.ProtustrankaFormatedOIB>
  <DomainObject.Predmet.ProtustrankaFormatedWithAdress>
    <izvorni_sadrzaj> Udruga za borbu protiv ovisnosti DOBRI-PČELINJAK, Raba 00, 20356 Raba</izvorni_sadrzaj>
    <derivirana_varijabla naziv="DomainObject.Predmet.ProtustrankaFormatedWithAdress_1"> Udruga za borbu protiv ovisnosti DOBRI-PČELINJAK, Raba 00, 20356 Raba</derivirana_varijabla>
  </DomainObject.Predmet.ProtustrankaFormatedWithAdress>
  <DomainObject.Predmet.ProtustrankaFormatedWithAdressOIB>
    <izvorni_sadrzaj> Udruga za borbu protiv ovisnosti DOBRI-PČELINJAK, OIB 95518459815, Raba 00, 20356 Raba</izvorni_sadrzaj>
    <derivirana_varijabla naziv="DomainObject.Predmet.ProtustrankaFormatedWithAdressOIB_1"> Udruga za borbu protiv ovisnosti DOBRI-PČELINJAK, OIB 95518459815, Raba 00, 20356 Raba</derivirana_varijabla>
  </DomainObject.Predmet.ProtustrankaFormatedWithAdressOIB>
  <DomainObject.Predmet.ProtustrankaWithAdress>
    <izvorni_sadrzaj>Udruga za borbu protiv ovisnosti DOBRI-PČELINJAK Raba 00, 20356 Raba</izvorni_sadrzaj>
    <derivirana_varijabla naziv="DomainObject.Predmet.ProtustrankaWithAdress_1">Udruga za borbu protiv ovisnosti DOBRI-PČELINJAK Raba 00, 20356 Raba</derivirana_varijabla>
  </DomainObject.Predmet.ProtustrankaWithAdress>
  <DomainObject.Predmet.ProtustrankaWithAdressOIB>
    <izvorni_sadrzaj>Udruga za borbu protiv ovisnosti DOBRI-PČELINJAK, OIB 95518459815, Raba 00, 20356 Raba</izvorni_sadrzaj>
    <derivirana_varijabla naziv="DomainObject.Predmet.ProtustrankaWithAdressOIB_1">Udruga za borbu protiv ovisnosti DOBRI-PČELINJAK, OIB 95518459815, Raba 00, 20356 Raba</derivirana_varijabla>
  </DomainObject.Predmet.ProtustrankaWithAdressOIB>
  <DomainObject.Predmet.ProtustrankaNazivFormated>
    <izvorni_sadrzaj>Udruga za borbu protiv ovisnosti DOBRI-PČELINJAK</izvorni_sadrzaj>
    <derivirana_varijabla naziv="DomainObject.Predmet.ProtustrankaNazivFormated_1">Udruga za borbu protiv ovisnosti DOBRI-PČELINJAK</derivirana_varijabla>
  </DomainObject.Predmet.ProtustrankaNazivFormated>
  <DomainObject.Predmet.ProtustrankaNazivFormatedOIB>
    <izvorni_sadrzaj>Udruga za borbu protiv ovisnosti DOBRI-PČELINJAK, OIB 95518459815</izvorni_sadrzaj>
    <derivirana_varijabla naziv="DomainObject.Predmet.ProtustrankaNazivFormatedOIB_1">Udruga za borbu protiv ovisnosti DOBRI-PČELINJAK, OIB 95518459815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81955.69</izvorni_sadrzaj>
    <derivirana_varijabla naziv="DomainObject.Predmet.TrenutnaVrijednost_1">81955.69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Udruga za borbu protiv ovisnosti DOBRI-PČELINJAK</item>
    </izvorni_sadrzaj>
    <derivirana_varijabla naziv="DomainObject.Predmet.ProtuStrankaListFormated_1">
      <item>Udruga za borbu protiv ovisnosti DOBRI-PČELINJAK</item>
    </derivirana_varijabla>
  </DomainObject.Predmet.ProtuStrankaListFormated>
  <DomainObject.Predmet.ProtuStrankaListFormatedOIB>
    <izvorni_sadrzaj>
      <item>Udruga za borbu protiv ovisnosti DOBRI-PČELINJAK, OIB 95518459815</item>
    </izvorni_sadrzaj>
    <derivirana_varijabla naziv="DomainObject.Predmet.ProtuStrankaListFormatedOIB_1">
      <item>Udruga za borbu protiv ovisnosti DOBRI-PČELINJAK, OIB 95518459815</item>
    </derivirana_varijabla>
  </DomainObject.Predmet.ProtuStrankaListFormatedOIB>
  <DomainObject.Predmet.ProtuStrankaListFormatedWithAdress>
    <izvorni_sadrzaj>
      <item>Udruga za borbu protiv ovisnosti DOBRI-PČELINJAK, Raba 00, 20356 Raba</item>
    </izvorni_sadrzaj>
    <derivirana_varijabla naziv="DomainObject.Predmet.ProtuStrankaListFormatedWithAdress_1">
      <item>Udruga za borbu protiv ovisnosti DOBRI-PČELINJAK, Raba 00, 20356 Raba</item>
    </derivirana_varijabla>
  </DomainObject.Predmet.ProtuStrankaListFormatedWithAdress>
  <DomainObject.Predmet.ProtuStrankaListFormatedWithAdressOIB>
    <izvorni_sadrzaj>
      <item>Udruga za borbu protiv ovisnosti DOBRI-PČELINJAK, OIB 95518459815, Raba 00, 20356 Raba</item>
    </izvorni_sadrzaj>
    <derivirana_varijabla naziv="DomainObject.Predmet.ProtuStrankaListFormatedWithAdressOIB_1">
      <item>Udruga za borbu protiv ovisnosti DOBRI-PČELINJAK, OIB 95518459815, Raba 00, 20356 Raba</item>
    </derivirana_varijabla>
  </DomainObject.Predmet.ProtuStrankaListFormatedWithAdressOIB>
  <DomainObject.Predmet.ProtuStrankaListNazivFormated>
    <izvorni_sadrzaj>
      <item>Udruga za borbu protiv ovisnosti DOBRI-PČELINJAK</item>
    </izvorni_sadrzaj>
    <derivirana_varijabla naziv="DomainObject.Predmet.ProtuStrankaListNazivFormated_1">
      <item>Udruga za borbu protiv ovisnosti DOBRI-PČELINJAK</item>
    </derivirana_varijabla>
  </DomainObject.Predmet.ProtuStrankaListNazivFormated>
  <DomainObject.Predmet.ProtuStrankaListNazivFormatedOIB>
    <izvorni_sadrzaj>
      <item>Udruga za borbu protiv ovisnosti DOBRI-PČELINJAK, OIB 95518459815</item>
    </izvorni_sadrzaj>
    <derivirana_varijabla naziv="DomainObject.Predmet.ProtuStrankaListNazivFormatedOIB_1">
      <item>Udruga za borbu protiv ovisnosti DOBRI-PČELINJAK, OIB 95518459815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Udruga za borbu protiv ovisnosti DOBRI-PČELINJAK</izvorni_sadrzaj>
    <derivirana_varijabla naziv="DomainObject.Predmet.ProtustrankaIDrugi_1">Udruga za borbu protiv ovisnosti DOBRI-PČELINJAK</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Udruga za borbu protiv ovisnosti DOBRI-PČELINJAK, OIB 95518459815, Raba 00, 20356 Raba</izvorni_sadrzaj>
    <derivirana_varijabla naziv="DomainObject.Predmet.ProtustrankaIDrugiAdressOIB_1">Udruga za borbu protiv ovisnosti DOBRI-PČELINJAK, OIB 95518459815, Raba 00, 20356 Raba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Udruga za borbu protiv ovisnosti DOBRI-PČELINJAK</item>
    </izvorni_sadrzaj>
    <derivirana_varijabla naziv="DomainObject.Predmet.SudioniciListNaziv_1">
      <item>FINA RC SPLIT, PODRUŽNICA DUBROVNIK</item>
      <item>Udruga za borbu protiv ovisnosti DOBRI-PČELINJAK</item>
    </derivirana_varijabla>
  </DomainObject.Predmet.SudioniciListNaziv>
  <DomainObject.Predmet.SudioniciListAdressOIB>
    <izvorni_sadrzaj>
      <item>FINA RC SPLIT, PODRUŽNICA DUBROVNIK, OIB 85821130368, VUKOVARSKA 2,20000 Dubrovnik</item>
      <item>Udruga za borbu protiv ovisnosti DOBRI-PČELINJAK, OIB 95518459815, Raba 00,20356 Raba</item>
    </izvorni_sadrzaj>
    <derivirana_varijabla naziv="DomainObject.Predmet.SudioniciListAdressOIB_1">
      <item>FINA RC SPLIT, PODRUŽNICA DUBROVNIK, OIB 85821130368, VUKOVARSKA 2,20000 Dubrovnik</item>
      <item>Udruga za borbu protiv ovisnosti DOBRI-PČELINJAK, OIB 95518459815, Raba 00,20356 Raba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95518459815</item>
    </izvorni_sadrzaj>
    <derivirana_varijabla naziv="DomainObject.Predmet.SudioniciListNazivOIB_1">
      <item>, OIB 85821130368</item>
      <item>, OIB 95518459815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373</properties:Words>
  <properties:Characters>2141</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2015-11-06T13:29:00Z</dcterms:created>
  <dc:creator>Joško Livaković</dc:creator>
  <cp:lastModifiedBy>Anka Muhoberac</cp:lastModifiedBy>
  <cp:lastPrinted>2015-11-06T13:29:00Z</cp:lastPrinted>
  <dcterms:modified xmlns:xsi="http://www.w3.org/2001/XMLSchema-instance" xsi:type="dcterms:W3CDTF">2015-11-06T13:29:00Z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