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8b6d" w14:paraId="8f48b6d" w:rsidRDefault="009A7988" w:rsidP="009A7988" w:rsidR="009A7988" w:rsidRPr="00DF0AFB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Ex. vojarna Sv. Križ Dračevac</w:t>
      </w: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4917CB">
        <w:rPr>
          <w:rFonts w:cs="Times New Roman" w:hAnsi="Times New Roman" w:ascii="Times New Roman"/>
          <w:sz w:val="24"/>
          <w:szCs w:val="24"/>
        </w:rPr>
        <w:t>Poslovni broj: Sp-4</w:t>
      </w:r>
      <w:r w:rsidRPr="00DF0AFB">
        <w:rPr>
          <w:rFonts w:cs="Times New Roman" w:hAnsi="Times New Roman" w:ascii="Times New Roman"/>
          <w:sz w:val="24"/>
          <w:szCs w:val="24"/>
        </w:rPr>
        <w:t>/16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4917CB" w:rsidRPr="004917CB">
        <w:rPr>
          <w:rFonts w:cs="Times New Roman" w:hAnsi="Times New Roman" w:ascii="Times New Roman"/>
          <w:sz w:val="24"/>
          <w:szCs w:val="24"/>
        </w:rPr>
        <w:t>ŠIMUNIĆ MILE, Kaštel Gomilica, Ivana Merca 13, OIB: 55674319043</w:t>
      </w:r>
      <w:r w:rsidR="00C72AEE">
        <w:rPr>
          <w:rFonts w:cs="Times New Roman" w:hAnsi="Times New Roman" w:ascii="Times New Roman"/>
          <w:sz w:val="24"/>
          <w:szCs w:val="24"/>
        </w:rPr>
        <w:t xml:space="preserve">, </w:t>
      </w:r>
      <w:r w:rsidR="004917CB">
        <w:rPr>
          <w:rFonts w:cs="Times New Roman" w:hAnsi="Times New Roman" w:ascii="Times New Roman"/>
          <w:sz w:val="24"/>
          <w:szCs w:val="24"/>
        </w:rPr>
        <w:t xml:space="preserve">radi stečaja potrošača, dana 14.studenoga </w:t>
      </w:r>
      <w:r w:rsidRPr="00DF0AFB">
        <w:rPr>
          <w:rFonts w:cs="Times New Roman" w:hAnsi="Times New Roman" w:ascii="Times New Roman"/>
          <w:sz w:val="24"/>
          <w:szCs w:val="24"/>
        </w:rPr>
        <w:t xml:space="preserve"> 2017.g. objavljuje 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P O Z I V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</w:t>
      </w:r>
      <w:r w:rsidR="00D3471C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DF0AFB">
        <w:rPr>
          <w:rFonts w:cs="Times New Roman" w:hAnsi="Times New Roman" w:ascii="Times New Roman"/>
          <w:sz w:val="24"/>
          <w:szCs w:val="24"/>
        </w:rPr>
        <w:t xml:space="preserve">za </w:t>
      </w:r>
      <w:r w:rsidR="00D3471C">
        <w:rPr>
          <w:rFonts w:cs="Times New Roman" w:hAnsi="Times New Roman" w:ascii="Times New Roman"/>
          <w:sz w:val="24"/>
          <w:szCs w:val="24"/>
        </w:rPr>
        <w:t xml:space="preserve">izvještajno i ispitno </w:t>
      </w:r>
      <w:r w:rsidRPr="00DF0AFB">
        <w:rPr>
          <w:rFonts w:cs="Times New Roman" w:hAnsi="Times New Roman" w:ascii="Times New Roman"/>
          <w:sz w:val="24"/>
          <w:szCs w:val="24"/>
        </w:rPr>
        <w:t>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4917CB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28.studenoga </w:t>
      </w:r>
      <w:r w:rsidR="00D3471C">
        <w:rPr>
          <w:rFonts w:cs="Times New Roman" w:hAnsi="Times New Roman" w:ascii="Times New Roman"/>
          <w:b/>
          <w:sz w:val="24"/>
          <w:szCs w:val="24"/>
        </w:rPr>
        <w:t>2017.g. u 11,3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CC1D0F" w:rsidRPr="00DF0AFB">
        <w:rPr>
          <w:rFonts w:cs="Times New Roman" w:hAnsi="Times New Roman" w:ascii="Times New Roman"/>
          <w:sz w:val="24"/>
          <w:szCs w:val="24"/>
        </w:rPr>
        <w:tab/>
      </w:r>
      <w:r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CC1D0F" w:rsidP="009A7988" w:rsidR="009A7988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4917CB" w:rsidP="004917CB" w:rsidR="004917CB" w:rsidRPr="004917C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4917CB">
        <w:rPr>
          <w:rFonts w:cs="Times New Roman" w:hAnsi="Times New Roman" w:ascii="Times New Roman"/>
        </w:rPr>
        <w:t>VINDIJA d.d. OIB: 44138062462, Međimurska 6, Varaždin</w:t>
      </w:r>
    </w:p>
    <w:p w:rsidRDefault="004917CB" w:rsidP="004917CB" w:rsidR="004917CB" w:rsidRPr="004917C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4917CB">
        <w:rPr>
          <w:rFonts w:cs="Times New Roman" w:hAnsi="Times New Roman" w:ascii="Times New Roman"/>
        </w:rPr>
        <w:t>LEDO d.d. OIB: 87955947581, Zagreb, Čavićeva 9</w:t>
      </w:r>
    </w:p>
    <w:p w:rsidRDefault="004917CB" w:rsidP="004917CB" w:rsidR="004917CB" w:rsidRPr="004917C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4917CB">
        <w:rPr>
          <w:rFonts w:cs="Times New Roman" w:hAnsi="Times New Roman" w:ascii="Times New Roman"/>
        </w:rPr>
        <w:t>REPUBLIKA HRVATSKA,Ministarstvo financija, Porezna uprava, Područni ured Dalmacija, Ispostava Trogir, Porezno mjesto Kašte</w:t>
      </w:r>
      <w:r>
        <w:rPr>
          <w:rFonts w:cs="Times New Roman" w:hAnsi="Times New Roman" w:ascii="Times New Roman"/>
        </w:rPr>
        <w:t>la, Braće Radića 1, Kaštel Sućur</w:t>
      </w:r>
      <w:r w:rsidRPr="004917CB">
        <w:rPr>
          <w:rFonts w:cs="Times New Roman" w:hAnsi="Times New Roman" w:ascii="Times New Roman"/>
        </w:rPr>
        <w:t>ac,  OIB:18683136487</w:t>
      </w:r>
    </w:p>
    <w:p w:rsidRDefault="004917CB" w:rsidP="004917CB" w:rsidR="004917CB" w:rsidRPr="004917C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ORBICO d.o.o., Škrpikova 3a, Z</w:t>
      </w:r>
      <w:r w:rsidRPr="004917CB">
        <w:rPr>
          <w:rFonts w:cs="Times New Roman" w:hAnsi="Times New Roman" w:ascii="Times New Roman"/>
        </w:rPr>
        <w:t>agreb, OIB: 85611744662</w:t>
      </w:r>
    </w:p>
    <w:p w:rsidRDefault="004917CB" w:rsidP="004917CB" w:rsidR="004917CB" w:rsidRPr="004917C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4917CB">
        <w:rPr>
          <w:rFonts w:cs="Times New Roman" w:hAnsi="Times New Roman" w:ascii="Times New Roman"/>
        </w:rPr>
        <w:t>ALLIANZ ZAGREB d.d., OIB: 23759810849, Heinzelova 70, Zagreb</w:t>
      </w:r>
    </w:p>
    <w:p w:rsidRDefault="004917CB" w:rsidP="004917CB" w:rsidR="004917CB" w:rsidRPr="004917C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4917CB">
        <w:rPr>
          <w:rFonts w:cs="Times New Roman" w:hAnsi="Times New Roman" w:ascii="Times New Roman"/>
        </w:rPr>
        <w:t>REPUBLIKA HRVATSKA, Općinski sud u Splitu, ex vojarna sv.Križ, Dračevac, Split,   OIB: 18683136487</w:t>
      </w:r>
    </w:p>
    <w:p w:rsidRDefault="004917CB" w:rsidP="004917CB" w:rsidR="004917CB" w:rsidRPr="004917C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4917CB">
        <w:rPr>
          <w:rFonts w:cs="Times New Roman" w:hAnsi="Times New Roman" w:ascii="Times New Roman"/>
        </w:rPr>
        <w:t>HZZO, OIB: 02958272670, Regionalni ured Split, Obala kneza Branimira 14</w:t>
      </w:r>
    </w:p>
    <w:p w:rsidRDefault="004917CB" w:rsidP="004917CB" w:rsidR="004917CB" w:rsidRPr="004917C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4917CB">
        <w:rPr>
          <w:rFonts w:cs="Times New Roman" w:hAnsi="Times New Roman" w:ascii="Times New Roman"/>
        </w:rPr>
        <w:t>Financijska agencija, OIB: 85821130368, Ulica Grada Vukovara 70, Zagreb</w:t>
      </w:r>
    </w:p>
    <w:p w:rsidRDefault="004917CB" w:rsidP="004917CB" w:rsidR="004917CB" w:rsidRPr="004917C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4917CB">
        <w:rPr>
          <w:rFonts w:cs="Times New Roman" w:hAnsi="Times New Roman" w:ascii="Times New Roman"/>
        </w:rPr>
        <w:t>Općinsko državno odvjetništvo u Splitu, OIB: 88116062296, Gundulićeva 29A, Split</w:t>
      </w:r>
    </w:p>
    <w:p w:rsidRDefault="004917CB" w:rsidP="004917CB" w:rsidR="004917CB" w:rsidRPr="004917C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4917CB">
        <w:rPr>
          <w:rFonts w:cs="Times New Roman" w:hAnsi="Times New Roman" w:ascii="Times New Roman"/>
        </w:rPr>
        <w:t>KONZUM d.d., OIB: 29955634590, M.Čavića 1a, Zagreb</w:t>
      </w:r>
    </w:p>
    <w:p w:rsidRDefault="00D3471C" w:rsidP="00DF4CB5" w:rsidR="00D3471C" w:rsidRP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Bože Guvo stečajni povjerenik</w:t>
      </w:r>
    </w:p>
    <w:p w:rsidRDefault="00DF0AFB" w:rsidP="00DF0AFB" w:rsidR="00DF0AFB" w:rsidRPr="00DF0AFB">
      <w:pPr>
        <w:tabs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U Splitu, dana </w:t>
      </w:r>
      <w:r w:rsidR="004917CB">
        <w:rPr>
          <w:rFonts w:cs="Times New Roman" w:hAnsi="Times New Roman" w:ascii="Times New Roman"/>
          <w:sz w:val="24"/>
          <w:szCs w:val="24"/>
        </w:rPr>
        <w:t xml:space="preserve">14.studenoga </w:t>
      </w:r>
      <w:r w:rsidR="00D3471C">
        <w:rPr>
          <w:rFonts w:cs="Times New Roman" w:hAnsi="Times New Roman" w:ascii="Times New Roman"/>
          <w:sz w:val="24"/>
          <w:szCs w:val="24"/>
        </w:rPr>
        <w:t xml:space="preserve"> </w:t>
      </w:r>
      <w:r w:rsidR="00837560">
        <w:rPr>
          <w:rFonts w:cs="Times New Roman" w:hAnsi="Times New Roman" w:ascii="Times New Roman"/>
          <w:sz w:val="24"/>
          <w:szCs w:val="24"/>
        </w:rPr>
        <w:t xml:space="preserve"> </w:t>
      </w:r>
      <w:r w:rsidRPr="00DF0AFB">
        <w:rPr>
          <w:rFonts w:cs="Times New Roman" w:hAnsi="Times New Roman" w:ascii="Times New Roman"/>
          <w:sz w:val="24"/>
          <w:szCs w:val="24"/>
        </w:rPr>
        <w:t xml:space="preserve">2017.g.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904E0"/>
    <w:rsid w:val="000D3B7C"/>
    <w:rsid w:val="001778C7"/>
    <w:rsid w:val="00182C56"/>
    <w:rsid w:val="001B28C4"/>
    <w:rsid w:val="001D17E8"/>
    <w:rsid w:val="001E4D89"/>
    <w:rsid w:val="001F4D82"/>
    <w:rsid w:val="00240D92"/>
    <w:rsid w:val="002B3FD4"/>
    <w:rsid w:val="002D19B7"/>
    <w:rsid w:val="003F28D1"/>
    <w:rsid w:val="00420CB4"/>
    <w:rsid w:val="004917CB"/>
    <w:rsid w:val="00494346"/>
    <w:rsid w:val="0058672B"/>
    <w:rsid w:val="00593572"/>
    <w:rsid w:val="00597898"/>
    <w:rsid w:val="005F236C"/>
    <w:rsid w:val="00613C32"/>
    <w:rsid w:val="006F2189"/>
    <w:rsid w:val="0072481D"/>
    <w:rsid w:val="00747080"/>
    <w:rsid w:val="007C4774"/>
    <w:rsid w:val="0083348F"/>
    <w:rsid w:val="00837560"/>
    <w:rsid w:val="0094618C"/>
    <w:rsid w:val="009A7988"/>
    <w:rsid w:val="00A23522"/>
    <w:rsid w:val="00AE28F4"/>
    <w:rsid w:val="00AE6106"/>
    <w:rsid w:val="00B569CD"/>
    <w:rsid w:val="00BA679F"/>
    <w:rsid w:val="00BA6DAC"/>
    <w:rsid w:val="00BB5A9E"/>
    <w:rsid w:val="00BC1F7E"/>
    <w:rsid w:val="00C250B3"/>
    <w:rsid w:val="00C72AEE"/>
    <w:rsid w:val="00CC1D0F"/>
    <w:rsid w:val="00CF61E3"/>
    <w:rsid w:val="00D3471C"/>
    <w:rsid w:val="00DF0AFB"/>
    <w:rsid w:val="00DF4CB5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4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48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4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4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4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48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4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4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ispitno i izvještajno ročište</izvorni_sadrzaj>
    <derivirana_varijabla naziv="DomainObject.Primjedba_1">poziv za ispitno i izvještajno ročište</derivirana_varijabla>
  </DomainObject.Primjedba>
  <DomainObject.Oznaka>
    <izvorni_sadrzaj>Sp-4/2016-24</izvorni_sadrzaj>
    <derivirana_varijabla naziv="DomainObject.Oznaka_1">Sp-4/2016-24</derivirana_varijabla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Šimunić</izvorni_sadrzaj>
    <derivirana_varijabla naziv="DomainObject.Predmet.StrankaFormated_1">  Mile Šimunić</derivirana_varijabla>
  </DomainObject.Predmet.StrankaFormated>
  <DomainObject.Predmet.StrankaFormatedOIB>
    <izvorni_sadrzaj>  Mile Šimunić, OIB 55674319043</izvorni_sadrzaj>
    <derivirana_varijabla naziv="DomainObject.Predmet.StrankaFormatedOIB_1">  Mile Šimunić, OIB 55674319043</derivirana_varijabla>
  </DomainObject.Predmet.StrankaFormatedOIB>
  <DomainObject.Predmet.StrankaFormatedWithAdress>
    <izvorni_sadrzaj> Mile Šimunić, Ivana Mertza 13, 21214 Kaštel Gomilica</izvorni_sadrzaj>
    <derivirana_varijabla naziv="DomainObject.Predmet.StrankaFormatedWithAdress_1"> Mile Šimunić, Ivana Mertza 13, 21214 Kaštel Gomilica</derivirana_varijabla>
  </DomainObject.Predmet.StrankaFormatedWithAdress>
  <DomainObject.Predmet.StrankaFormatedWithAdressOIB>
    <izvorni_sadrzaj> Mile Šimunić, OIB 55674319043, Ivana Mertza 13, 21214 Kaštel Gomilica</izvorni_sadrzaj>
    <derivirana_varijabla naziv="DomainObject.Predmet.StrankaFormatedWithAdressOIB_1"> Mile Šimunić, OIB 55674319043, Ivana Mertza 13, 21214 Kaštel Gomilica</derivirana_varijabla>
  </DomainObject.Predmet.StrankaFormatedWithAdressOIB>
  <DomainObject.Predmet.StrankaWithAdress>
    <izvorni_sadrzaj>Mile Šimunić Ivana Mertza 13,21214 Kaštel Gomilica</izvorni_sadrzaj>
    <derivirana_varijabla naziv="DomainObject.Predmet.StrankaWithAdress_1">Mile Šimunić Ivana Mertza 13,21214 Kaštel Gomilica</derivirana_varijabla>
  </DomainObject.Predmet.StrankaWithAdress>
  <DomainObject.Predmet.StrankaWithAdressOIB>
    <izvorni_sadrzaj>Mile Šimunić, OIB 55674319043, Ivana Mertza 13,21214 Kaštel Gomilica</izvorni_sadrzaj>
    <derivirana_varijabla naziv="DomainObject.Predmet.StrankaWithAdressOIB_1">Mile Šimunić, OIB 55674319043, Ivana Mertza 13,21214 Kaštel Gomilica</derivirana_varijabla>
  </DomainObject.Predmet.StrankaWithAdressOIB>
  <DomainObject.Predmet.StrankaNazivFormated>
    <izvorni_sadrzaj>Mile Šimunić</izvorni_sadrzaj>
    <derivirana_varijabla naziv="DomainObject.Predmet.StrankaNazivFormated_1">Mile Šimunić</derivirana_varijabla>
  </DomainObject.Predmet.StrankaNazivFormated>
  <DomainObject.Predmet.StrankaNazivFormatedOIB>
    <izvorni_sadrzaj>Mile Šimunić, OIB 55674319043</izvorni_sadrzaj>
    <derivirana_varijabla naziv="DomainObject.Predmet.StrankaNazivFormatedOIB_1">Mile Šimunić, OIB 55674319043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137681.72</izvorni_sadrzaj>
    <derivirana_varijabla naziv="DomainObject.Predmet.TrenutnaVrijednost_1">137681.72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Mile Šimunić</item>
    </izvorni_sadrzaj>
    <derivirana_varijabla naziv="DomainObject.Predmet.StrankaListFormated_1">
      <item>Mile Šimunić</item>
    </derivirana_varijabla>
  </DomainObject.Predmet.StrankaListFormated>
  <DomainObject.Predmet.StrankaListFormatedOIB>
    <izvorni_sadrzaj>
      <item>Mile Šimunić, OIB 55674319043</item>
    </izvorni_sadrzaj>
    <derivirana_varijabla naziv="DomainObject.Predmet.StrankaListFormatedOIB_1">
      <item>Mile Šimunić, OIB 55674319043</item>
    </derivirana_varijabla>
  </DomainObject.Predmet.StrankaListFormatedOIB>
  <DomainObject.Predmet.StrankaListFormatedWithAdress>
    <izvorni_sadrzaj>
      <item>Mile Šimunić, Ivana Mertza 13, 21214 Kaštel Gomilica</item>
    </izvorni_sadrzaj>
    <derivirana_varijabla naziv="DomainObject.Predmet.StrankaListFormatedWithAdress_1">
      <item>Mile Šimunić, Ivana Mertza 13, 21214 Kaštel Gomilica</item>
    </derivirana_varijabla>
  </DomainObject.Predmet.StrankaListFormatedWithAdress>
  <DomainObject.Predmet.StrankaListFormatedWithAdressOIB>
    <izvorni_sadrzaj>
      <item>Mile Šimunić, OIB 55674319043, Ivana Mertza 13, 21214 Kaštel Gomilica</item>
    </izvorni_sadrzaj>
    <derivirana_varijabla naziv="DomainObject.Predmet.StrankaListFormatedWithAdressOIB_1">
      <item>Mile Šimunić, OIB 55674319043, Ivana Mertza 13, 21214 Kaštel Gomilica</item>
    </derivirana_varijabla>
  </DomainObject.Predmet.StrankaListFormatedWithAdressOIB>
  <DomainObject.Predmet.StrankaListNazivFormated>
    <izvorni_sadrzaj>
      <item>Mile Šimunić</item>
    </izvorni_sadrzaj>
    <derivirana_varijabla naziv="DomainObject.Predmet.StrankaListNazivFormated_1">
      <item>Mile Šimunić</item>
    </derivirana_varijabla>
  </DomainObject.Predmet.StrankaListNazivFormated>
  <DomainObject.Predmet.StrankaListNazivFormatedOIB>
    <izvorni_sadrzaj>
      <item>Mile Šimunić, OIB 55674319043</item>
    </izvorni_sadrzaj>
    <derivirana_varijabla naziv="DomainObject.Predmet.StrankaListNazivFormatedOIB_1">
      <item>Mile Šimunić, OIB 55674319043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OstaliListFormated_1"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OstaliListFormated>
  <DomainObject.Predmet.OstaliListFormatedOIB>
    <izvorni_sadrzaj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izvorni_sadrzaj>
    <derivirana_varijabla naziv="DomainObject.Predmet.OstaliListFormatedOIB_1"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derivirana_varijabla>
  </DomainObject.Predmet.OstaliListFormatedOIB>
  <DomainObject.Predmet.OstaliListFormatedWithAdress>
    <izvorni_sadrzaj>
      <item>Prehrambena industrija VINDIJA d.d., Međimurska 6, 42000 Varaždin</item>
      <item>LEDO dioničko društvo za proizvodnju i promet sladoleda i smrznute hrane, Čavićeva 1a, 10000 Zagreb</item>
      <item>REPUBLIKA HRVATSKA</item>
      <item>ORBICO d.o.o. za trgovinu, Koturaška Cesta 69, 10000 Zagreb</item>
      <item>ALLIANZ ZAGREB dioničko društvo za osiguranje, Heinzelova 70, 10000 Zagreb</item>
      <item>HRVATSKI ZAVOD ZA ZDRAVSTVENO OSIGURANJE, Margaretska 3, 10000 Zagreb</item>
      <item>Financijska agencija, Ulica grada Vukovara 70, 10000 Zagreb</item>
      <item>OPĆINSKO DRŽAVNO ODVJETNIŠTVO</item>
      <item>KONZUM trgovina na veliko i malo d.d., Marijana Čavića 1/a, 10000 Zagreb</item>
    </izvorni_sadrzaj>
    <derivirana_varijabla naziv="DomainObject.Predmet.OstaliListFormatedWithAdress_1">
      <item>Prehrambena industrija VINDIJA d.d., Međimurska 6, 42000 Varaždin</item>
      <item>LEDO dioničko društvo za proizvodnju i promet sladoleda i smrznute hrane, Čavićeva 1a, 10000 Zagreb</item>
      <item>REPUBLIKA HRVATSKA</item>
      <item>ORBICO d.o.o. za trgovinu, Koturaška Cesta 69, 10000 Zagreb</item>
      <item>ALLIANZ ZAGREB dioničko društvo za osiguranje, Heinzelova 70, 10000 Zagreb</item>
      <item>HRVATSKI ZAVOD ZA ZDRAVSTVENO OSIGURANJE, Margaretska 3, 10000 Zagreb</item>
      <item>Financijska agencija, Ulica grada Vukovara 70, 10000 Zagreb</item>
      <item>OPĆINSKO DRŽAVNO ODVJETNIŠTVO</item>
      <item>KONZUM trgovina na veliko i malo d.d., Marijana Čavića 1/a, 10000 Zagreb</item>
    </derivirana_varijabla>
  </DomainObject.Predmet.OstaliListFormatedWithAdress>
  <DomainObject.Predmet.OstaliListFormatedWithAdressOIB>
    <izvorni_sadrzaj>
      <item>Prehrambena industrija VINDIJA d.d., OIB 44138062462, Međimurska 6, 42000 Varaždin</item>
      <item>LEDO dioničko društvo za proizvodnju i promet sladoleda i smrznute hrane, OIB 87955947581, Čavićeva 1a, 10000 Zagreb</item>
      <item>REPUBLIKA HRVATSKA, OIB 18683136487</item>
      <item>ORBICO d.o.o. za trgovinu, OIB 85611744662, Koturaška Cesta 69, 10000 Zagreb</item>
      <item>ALLIANZ ZAGREB dioničko društvo za osiguranje, OIB 23759810849, Heinzelova 70, 10000 Zagreb</item>
      <item>HRVATSKI ZAVOD ZA ZDRAVSTVENO OSIGURANJE, OIB 02958272670, Margaretska 3, 10000 Zagreb</item>
      <item>Financijska agencija, OIB 85821130368, Ulica grada Vukovara 70, 10000 Zagreb</item>
      <item>OPĆINSKO DRŽAVNO ODVJETNIŠTVO, OIB 88116062296</item>
      <item>KONZUM trgovina na veliko i malo d.d., OIB 29955634590, Marijana Čavića 1/a, 10000 Zagreb</item>
    </izvorni_sadrzaj>
    <derivirana_varijabla naziv="DomainObject.Predmet.OstaliListFormatedWithAdressOIB_1">
      <item>Prehrambena industrija VINDIJA d.d., OIB 44138062462, Međimurska 6, 42000 Varaždin</item>
      <item>LEDO dioničko društvo za proizvodnju i promet sladoleda i smrznute hrane, OIB 87955947581, Čavićeva 1a, 10000 Zagreb</item>
      <item>REPUBLIKA HRVATSKA, OIB 18683136487</item>
      <item>ORBICO d.o.o. za trgovinu, OIB 85611744662, Koturaška Cesta 69, 10000 Zagreb</item>
      <item>ALLIANZ ZAGREB dioničko društvo za osiguranje, OIB 23759810849, Heinzelova 70, 10000 Zagreb</item>
      <item>HRVATSKI ZAVOD ZA ZDRAVSTVENO OSIGURANJE, OIB 02958272670, Margaretska 3, 10000 Zagreb</item>
      <item>Financijska agencija, OIB 85821130368, Ulica grada Vukovara 70, 10000 Zagreb</item>
      <item>OPĆINSKO DRŽAVNO ODVJETNIŠTVO, OIB 88116062296</item>
      <item>KONZUM trgovina na veliko i malo d.d., OIB 29955634590, Marijana Čavića 1/a, 10000 Zagreb</item>
    </derivirana_varijabla>
  </DomainObject.Predmet.OstaliListFormatedWithAdressOIB>
  <DomainObject.Predmet.OstaliListNazivFormated>
    <izvorni_sadrzaj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OstaliListNazivFormated_1"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OstaliListNazivFormated>
  <DomainObject.Predmet.OstaliListNazivFormatedOIB>
    <izvorni_sadrzaj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izvorni_sadrzaj>
    <derivirana_varijabla naziv="DomainObject.Predmet.OstaliListNazivFormatedOIB_1"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Sp-4/2016-24</izvorni_sadrzaj>
    <derivirana_varijabla naziv="DomainObject.PoslovniBrojDokumenta_1">Sp-4/2016-24</derivirana_varijabla>
  </DomainObject.PoslovniBrojDokumenta>
  <DomainObject.Predmet.StrankaIDrugi>
    <izvorni_sadrzaj>Mile Šimunić</izvorni_sadrzaj>
    <derivirana_varijabla naziv="DomainObject.Predmet.StrankaIDrugi_1">Mile Šimunić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 Šimunić, OIB 55674319043, Ivana Mertza 13, 21214 Kaštel Gomilica</izvorni_sadrzaj>
    <derivirana_varijabla naziv="DomainObject.Predmet.StrankaIDrugiAdressOIB_1">Mile Šimunić, OIB 55674319043, Ivana Mertza 13,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Šimunić</item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SudioniciListNaziv_1">
      <item>Mile Šimunić</item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SudioniciListNaziv>
  <DomainObject.Predmet.SudioniciListAdressOIB>
    <izvorni_sadrzaj>
      <item>Mile Šimunić, OIB 55674319043, Ivana Mertza 13,21214 Kaštel Gomilica</item>
      <item>Prehrambena industrija VINDIJA d.d., OIB 44138062462, Međimurska 6,42000 Varaždin</item>
      <item>LEDO dioničko društvo za proizvodnju i promet sladoleda i smrznute hrane, OIB 87955947581, Čavićeva 1a,10000 Zagreb</item>
      <item>REPUBLIKA HRVATSKA, OIB 18683136487</item>
      <item>ORBICO d.o.o. za trgovinu, OIB 85611744662, Koturaška Cesta 69,10000 Zagreb</item>
      <item>ALLIANZ ZAGREB dioničko društvo za osiguranje, OIB 23759810849, Heinzelova 70,10000 Zagreb</item>
      <item>HRVATSKI ZAVOD ZA ZDRAVSTVENO OSIGURANJE, OIB 02958272670, Margaretska 3,10000 Zagreb</item>
      <item>Financijska agencija, OIB 85821130368, Ulica grada Vukovara 70,10000 Zagreb</item>
      <item>OPĆINSKO DRŽAVNO ODVJETNIŠTVO, OIB 88116062296</item>
      <item>KONZUM trgovina na veliko i malo d.d., OIB 29955634590, Marijana Čavića 1/a,10000 Zagreb</item>
    </izvorni_sadrzaj>
    <derivirana_varijabla naziv="DomainObject.Predmet.SudioniciListAdressOIB_1">
      <item>Mile Šimunić, OIB 55674319043, Ivana Mertza 13,21214 Kaštel Gomilica</item>
      <item>Prehrambena industrija VINDIJA d.d., OIB 44138062462, Međimurska 6,42000 Varaždin</item>
      <item>LEDO dioničko društvo za proizvodnju i promet sladoleda i smrznute hrane, OIB 87955947581, Čavićeva 1a,10000 Zagreb</item>
      <item>REPUBLIKA HRVATSKA, OIB 18683136487</item>
      <item>ORBICO d.o.o. za trgovinu, OIB 85611744662, Koturaška Cesta 69,10000 Zagreb</item>
      <item>ALLIANZ ZAGREB dioničko društvo za osiguranje, OIB 23759810849, Heinzelova 70,10000 Zagreb</item>
      <item>HRVATSKI ZAVOD ZA ZDRAVSTVENO OSIGURANJE, OIB 02958272670, Margaretska 3,10000 Zagreb</item>
      <item>Financijska agencija, OIB 85821130368, Ulica grada Vukovara 70,10000 Zagreb</item>
      <item>OPĆINSKO DRŽAVNO ODVJETNIŠTVO, OIB 88116062296</item>
      <item>KONZUM trgovina na veliko i malo d.d., OIB 29955634590, Marijana Čavića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55674319043</item>
      <item>, OIB 44138062462</item>
      <item>, OIB 87955947581</item>
      <item>, OIB 18683136487</item>
      <item>, OIB 85611744662</item>
      <item>, OIB 23759810849</item>
      <item>, OIB 02958272670</item>
      <item>, OIB 85821130368</item>
      <item>, OIB 88116062296</item>
      <item>, OIB 29955634590</item>
    </izvorni_sadrzaj>
    <derivirana_varijabla naziv="DomainObject.Predmet.SudioniciListNazivOIB_1">
      <item>, OIB 55674319043</item>
      <item>, OIB 44138062462</item>
      <item>, OIB 87955947581</item>
      <item>, OIB 18683136487</item>
      <item>, OIB 85611744662</item>
      <item>, OIB 23759810849</item>
      <item>, OIB 02958272670</item>
      <item>, OIB 85821130368</item>
      <item>, OIB 88116062296</item>
      <item>, OIB 29955634590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1264</properties:Characters>
  <properties:Lines>31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2017-11-14T08:32:00Z</dcterms:created>
  <dc:creator>Božena Semren</dc:creator>
  <cp:lastModifiedBy>Božena Semren</cp:lastModifiedBy>
  <cp:lastPrinted>2017-11-14T08:32:00Z</cp:lastPrinted>
  <dcterms:modified xmlns:xsi="http://www.w3.org/2001/XMLSchema-instance" xsi:type="dcterms:W3CDTF">2017-11-14T08:34:00Z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Sp-4/2016-24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