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d8ca" w14:paraId="b8bd8ca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0E3318">
        <w:rPr>
          <w:rFonts w:cs="Times New Roman" w:hAnsi="Times New Roman" w:ascii="Times New Roman"/>
          <w:sz w:val="24"/>
        </w:rPr>
        <w:t>2861/16-6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D832A9" w:rsidRPr="0015629C">
        <w:t>BELANOVIĆ d.o.o.</w:t>
      </w:r>
      <w:r w:rsidR="00D832A9">
        <w:t xml:space="preserve"> Zagreb, Koziačka 37 MBS: </w:t>
      </w:r>
      <w:r w:rsidR="00D832A9" w:rsidRPr="0015629C">
        <w:t>080169066</w:t>
      </w:r>
      <w:r w:rsidR="00D832A9">
        <w:t xml:space="preserve"> OIB: </w:t>
      </w:r>
      <w:r w:rsidR="00D832A9" w:rsidRPr="0015629C">
        <w:t>49268978285</w:t>
      </w:r>
      <w:r w:rsidR="00D832A9">
        <w:t xml:space="preserve"> </w:t>
      </w:r>
      <w:r w:rsidRPr="003566B3">
        <w:t>dana</w:t>
      </w:r>
      <w:r w:rsidR="0085463C">
        <w:t xml:space="preserve"> </w:t>
      </w:r>
      <w:r w:rsidR="009D2742">
        <w:t>23. rujna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D832A9" w:rsidRPr="0015629C">
        <w:t>BELANOVIĆ d.o.o.</w:t>
      </w:r>
      <w:r w:rsidR="00D832A9">
        <w:t xml:space="preserve"> Zagreb, Koziačka 37 MBS: </w:t>
      </w:r>
      <w:r w:rsidR="00D832A9" w:rsidRPr="0015629C">
        <w:t>080169066</w:t>
      </w:r>
      <w:r w:rsidR="00D832A9">
        <w:t xml:space="preserve"> OIB: </w:t>
      </w:r>
      <w:r w:rsidR="00D832A9" w:rsidRPr="0015629C">
        <w:t>49268978285</w:t>
      </w:r>
      <w:r w:rsidR="00D832A9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D832A9">
        <w:rPr>
          <w:bCs/>
        </w:rPr>
        <w:t>2861-16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D832A9">
        <w:t>23. ožujka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72A51" w:rsidRPr="00A72A51">
        <w:t xml:space="preserve"> </w:t>
      </w:r>
      <w:r w:rsidR="00D832A9" w:rsidRPr="0015629C">
        <w:t>BELANOVIĆ d.o.o.</w:t>
      </w:r>
      <w:r w:rsidR="00D832A9">
        <w:t xml:space="preserve"> Zagreb, Koziačka 37 MBS: </w:t>
      </w:r>
      <w:r w:rsidR="00D832A9" w:rsidRPr="0015629C">
        <w:t>080169066</w:t>
      </w:r>
      <w:r w:rsidR="00D832A9">
        <w:t xml:space="preserve"> OIB: </w:t>
      </w:r>
      <w:r w:rsidR="00D832A9" w:rsidRPr="0015629C">
        <w:t>49268978285</w:t>
      </w:r>
      <w:r w:rsidR="00116F9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820166">
        <w:t>444</w:t>
      </w:r>
      <w:r w:rsidR="0023403D" w:rsidRPr="00307A7F">
        <w:t xml:space="preserve"> st</w:t>
      </w:r>
      <w:r w:rsidR="00820166">
        <w:t>. 2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D832A9">
        <w:t>789</w:t>
      </w:r>
      <w:r w:rsidR="0062454C">
        <w:t xml:space="preserve"> dana</w:t>
      </w:r>
      <w:r w:rsidR="009D2742">
        <w:t xml:space="preserve"> u iznosu od </w:t>
      </w:r>
      <w:r w:rsidR="00D832A9">
        <w:t>122.229,16</w:t>
      </w:r>
      <w:r w:rsidR="00503785">
        <w:t xml:space="preserve"> </w:t>
      </w:r>
      <w:r w:rsidR="00A72A51">
        <w:t xml:space="preserve"> </w:t>
      </w:r>
      <w:r w:rsidR="00820166">
        <w:t xml:space="preserve"> kuna te da ima 1</w:t>
      </w:r>
      <w:r w:rsidR="00D832A9">
        <w:t xml:space="preserve"> zaposlenog</w:t>
      </w:r>
      <w:r w:rsidR="00503785">
        <w:t xml:space="preserve">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D832A9">
        <w:rPr>
          <w:bCs/>
        </w:rPr>
        <w:t>27.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D2742">
        <w:rPr>
          <w:noProof w:val="false"/>
        </w:rPr>
        <w:t>23. rujna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2826C5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826C5" w:rsidR="002826C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826C5" w:rsidP="002826C5" w:rsidR="002826C5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826C5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2826C5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26C5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D832A9">
      <w:rPr>
        <w:noProof w:val="false"/>
      </w:rPr>
      <w:t>2861/16-6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E3318"/>
    <w:rsid w:val="00116F9E"/>
    <w:rsid w:val="0015645C"/>
    <w:rsid w:val="00185463"/>
    <w:rsid w:val="001C6B43"/>
    <w:rsid w:val="0023403D"/>
    <w:rsid w:val="00243A4D"/>
    <w:rsid w:val="00262E7F"/>
    <w:rsid w:val="002826C5"/>
    <w:rsid w:val="00283809"/>
    <w:rsid w:val="002A6164"/>
    <w:rsid w:val="002D6E91"/>
    <w:rsid w:val="002D7583"/>
    <w:rsid w:val="0030413A"/>
    <w:rsid w:val="00341B62"/>
    <w:rsid w:val="0039720F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03785"/>
    <w:rsid w:val="005151FF"/>
    <w:rsid w:val="005315D9"/>
    <w:rsid w:val="0062454C"/>
    <w:rsid w:val="00660B6C"/>
    <w:rsid w:val="006630E6"/>
    <w:rsid w:val="006D29D0"/>
    <w:rsid w:val="006D37EF"/>
    <w:rsid w:val="006D7209"/>
    <w:rsid w:val="00765F23"/>
    <w:rsid w:val="007A5DAF"/>
    <w:rsid w:val="007C5E77"/>
    <w:rsid w:val="00801912"/>
    <w:rsid w:val="00804778"/>
    <w:rsid w:val="00820166"/>
    <w:rsid w:val="00823E44"/>
    <w:rsid w:val="00852BC6"/>
    <w:rsid w:val="0085463C"/>
    <w:rsid w:val="008D12F2"/>
    <w:rsid w:val="00902FB0"/>
    <w:rsid w:val="009357C1"/>
    <w:rsid w:val="009D2742"/>
    <w:rsid w:val="009D32CF"/>
    <w:rsid w:val="00A05225"/>
    <w:rsid w:val="00A17B49"/>
    <w:rsid w:val="00A45E4C"/>
    <w:rsid w:val="00A72A51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832A9"/>
    <w:rsid w:val="00D92198"/>
    <w:rsid w:val="00DD686D"/>
    <w:rsid w:val="00DE60F4"/>
    <w:rsid w:val="00EA30C4"/>
    <w:rsid w:val="00EA3AF8"/>
    <w:rsid w:val="00EB07C2"/>
    <w:rsid w:val="00EB379C"/>
    <w:rsid w:val="00EC2F02"/>
    <w:rsid w:val="00ED59B9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2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6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6C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6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6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2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6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6C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6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6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2861</izvorni_sadrzaj>
    <derivirana_varijabla naziv="DomainObject.Predmet.Broj_1">2861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St-2861/2016</izvorni_sadrzaj>
    <derivirana_varijabla naziv="DomainObject.Predmet.OznakaBroj_1">St-2861/2016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BELANOVIĆ d.o.o.</izvorni_sadrzaj>
    <derivirana_varijabla naziv="DomainObject.Predmet.ProtustrankaFormated_1">  BELANOVIĆ d.o.o.</derivirana_varijabla>
  </DomainObject.Predmet.ProtustrankaFormated>
  <DomainObject.Predmet.ProtustrankaFormatedOIB>
    <izvorni_sadrzaj>  BELANOVIĆ d.o.o., OIB 49268978285</izvorni_sadrzaj>
    <derivirana_varijabla naziv="DomainObject.Predmet.ProtustrankaFormatedOIB_1">  BELANOVIĆ d.o.o., OIB 49268978285</derivirana_varijabla>
  </DomainObject.Predmet.ProtustrankaFormatedOIB>
  <DomainObject.Predmet.ProtustrankaFormatedWithAdress>
    <izvorni_sadrzaj> BELANOVIĆ d.o.o., Kozjačka 37, 10000 Zagreb</izvorni_sadrzaj>
    <derivirana_varijabla naziv="DomainObject.Predmet.ProtustrankaFormatedWithAdress_1"> BELANOVIĆ d.o.o., Kozjačka 37, 10000 Zagreb</derivirana_varijabla>
  </DomainObject.Predmet.ProtustrankaFormatedWithAdress>
  <DomainObject.Predmet.ProtustrankaFormatedWithAdressOIB>
    <izvorni_sadrzaj> BELANOVIĆ d.o.o., OIB 49268978285, Kozjačka 37, 10000 Zagreb</izvorni_sadrzaj>
    <derivirana_varijabla naziv="DomainObject.Predmet.ProtustrankaFormatedWithAdressOIB_1"> BELANOVIĆ d.o.o., OIB 49268978285, Kozjačka 37, 10000 Zagreb</derivirana_varijabla>
  </DomainObject.Predmet.ProtustrankaFormatedWithAdressOIB>
  <DomainObject.Predmet.ProtustrankaWithAdress>
    <izvorni_sadrzaj>BELANOVIĆ d.o.o. Kozjačka 37, 10000 Zagreb</izvorni_sadrzaj>
    <derivirana_varijabla naziv="DomainObject.Predmet.ProtustrankaWithAdress_1">BELANOVIĆ d.o.o. Kozjačka 37, 10000 Zagreb</derivirana_varijabla>
  </DomainObject.Predmet.ProtustrankaWithAdress>
  <DomainObject.Predmet.ProtustrankaWithAdressOIB>
    <izvorni_sadrzaj>BELANOVIĆ d.o.o., OIB 49268978285, Kozjačka 37, 10000 Zagreb</izvorni_sadrzaj>
    <derivirana_varijabla naziv="DomainObject.Predmet.ProtustrankaWithAdressOIB_1">BELANOVIĆ d.o.o., OIB 49268978285, Kozjačka 37, 10000 Zagreb</derivirana_varijabla>
  </DomainObject.Predmet.ProtustrankaWithAdressOIB>
  <DomainObject.Predmet.ProtustrankaNazivFormated>
    <izvorni_sadrzaj>BELANOVIĆ d.o.o.</izvorni_sadrzaj>
    <derivirana_varijabla naziv="DomainObject.Predmet.ProtustrankaNazivFormated_1">BELANOVIĆ d.o.o.</derivirana_varijabla>
  </DomainObject.Predmet.ProtustrankaNazivFormated>
  <DomainObject.Predmet.ProtustrankaNazivFormatedOIB>
    <izvorni_sadrzaj>BELANOVIĆ d.o.o., OIB 49268978285</izvorni_sadrzaj>
    <derivirana_varijabla naziv="DomainObject.Predmet.ProtustrankaNazivFormatedOIB_1">BELANOVIĆ d.o.o., OIB 49268978285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BELANOVIĆ d.o.o.</item>
    </izvorni_sadrzaj>
    <derivirana_varijabla naziv="DomainObject.Predmet.ProtuStrankaListFormated_1">
      <item>BELANOVIĆ d.o.o.</item>
    </derivirana_varijabla>
  </DomainObject.Predmet.ProtuStrankaListFormated>
  <DomainObject.Predmet.ProtuStrankaListFormatedOIB>
    <izvorni_sadrzaj>
      <item>BELANOVIĆ d.o.o., OIB 49268978285</item>
    </izvorni_sadrzaj>
    <derivirana_varijabla naziv="DomainObject.Predmet.ProtuStrankaListFormatedOIB_1">
      <item>BELANOVIĆ d.o.o., OIB 49268978285</item>
    </derivirana_varijabla>
  </DomainObject.Predmet.ProtuStrankaListFormatedOIB>
  <DomainObject.Predmet.ProtuStrankaListFormatedWithAdress>
    <izvorni_sadrzaj>
      <item>BELANOVIĆ d.o.o., Kozjačka 37, 10000 Zagreb</item>
    </izvorni_sadrzaj>
    <derivirana_varijabla naziv="DomainObject.Predmet.ProtuStrankaListFormatedWithAdress_1">
      <item>BELANOVIĆ d.o.o., Kozjačka 37, 10000 Zagreb</item>
    </derivirana_varijabla>
  </DomainObject.Predmet.ProtuStrankaListFormatedWithAdress>
  <DomainObject.Predmet.ProtuStrankaListFormatedWithAdressOIB>
    <izvorni_sadrzaj>
      <item>BELANOVIĆ d.o.o., OIB 49268978285, Kozjačka 37, 10000 Zagreb</item>
    </izvorni_sadrzaj>
    <derivirana_varijabla naziv="DomainObject.Predmet.ProtuStrankaListFormatedWithAdressOIB_1">
      <item>BELANOVIĆ d.o.o., OIB 49268978285, Kozjačka 37, 10000 Zagreb</item>
    </derivirana_varijabla>
  </DomainObject.Predmet.ProtuStrankaListFormatedWithAdressOIB>
  <DomainObject.Predmet.ProtuStrankaListNazivFormated>
    <izvorni_sadrzaj>
      <item>BELANOVIĆ d.o.o.</item>
    </izvorni_sadrzaj>
    <derivirana_varijabla naziv="DomainObject.Predmet.ProtuStrankaListNazivFormated_1">
      <item>BELANOVIĆ d.o.o.</item>
    </derivirana_varijabla>
  </DomainObject.Predmet.ProtuStrankaListNazivFormated>
  <DomainObject.Predmet.ProtuStrankaListNazivFormatedOIB>
    <izvorni_sadrzaj>
      <item>BELANOVIĆ d.o.o., OIB 49268978285</item>
    </izvorni_sadrzaj>
    <derivirana_varijabla naziv="DomainObject.Predmet.ProtuStrankaListNazivFormatedOIB_1">
      <item>BELANOVIĆ d.o.o., OIB 49268978285</item>
    </derivirana_varijabla>
  </DomainObject.Predmet.ProtuStrankaListNazivFormatedOIB>
  <DomainObject.Predmet.OstaliListFormated>
    <izvorni_sadrzaj>
      <item>Ivan Belanović</item>
      <item>Frana Belanović</item>
    </izvorni_sadrzaj>
    <derivirana_varijabla naziv="DomainObject.Predmet.OstaliListFormated_1">
      <item>Ivan Belanović</item>
      <item>Frana Belanović</item>
    </derivirana_varijabla>
  </DomainObject.Predmet.OstaliListFormated>
  <DomainObject.Predmet.OstaliListFormatedOIB>
    <izvorni_sadrzaj>
      <item>Ivan Belanović, OIB 72493658515</item>
      <item>Frana Belanović, OIB 48481011000</item>
    </izvorni_sadrzaj>
    <derivirana_varijabla naziv="DomainObject.Predmet.OstaliListFormatedOIB_1">
      <item>Ivan Belanović, OIB 72493658515</item>
      <item>Frana Belanović, OIB 48481011000</item>
    </derivirana_varijabla>
  </DomainObject.Predmet.OstaliListFormatedOIB>
  <DomainObject.Predmet.OstaliListFormatedWithAdress>
    <izvorni_sadrzaj>
      <item>Ivan Belanović, Uvalička 6, 10000 Zagreb</item>
      <item>Frana Belanović, Uvalička 6, 10000 Zagreb</item>
    </izvorni_sadrzaj>
    <derivirana_varijabla naziv="DomainObject.Predmet.OstaliListFormatedWithAdress_1">
      <item>Ivan Belanović, Uvalička 6, 10000 Zagreb</item>
      <item>Frana Belanović, Uvalička 6, 10000 Zagreb</item>
    </derivirana_varijabla>
  </DomainObject.Predmet.OstaliListFormatedWithAdress>
  <DomainObject.Predmet.OstaliListFormatedWithAdressOIB>
    <izvorni_sadrzaj>
      <item>Ivan Belanović, OIB 72493658515, Uvalička 6, 10000 Zagreb</item>
      <item>Frana Belanović, OIB 48481011000, Uvalička 6, 10000 Zagreb</item>
    </izvorni_sadrzaj>
    <derivirana_varijabla naziv="DomainObject.Predmet.OstaliListFormatedWithAdressOIB_1">
      <item>Ivan Belanović, OIB 72493658515, Uvalička 6, 10000 Zagreb</item>
      <item>Frana Belanović, OIB 48481011000, Uvalička 6, 10000 Zagreb</item>
    </derivirana_varijabla>
  </DomainObject.Predmet.OstaliListFormatedWithAdressOIB>
  <DomainObject.Predmet.OstaliListNazivFormated>
    <izvorni_sadrzaj>
      <item>Ivan Belanović</item>
      <item>Frana Belanović</item>
    </izvorni_sadrzaj>
    <derivirana_varijabla naziv="DomainObject.Predmet.OstaliListNazivFormated_1">
      <item>Ivan Belanović</item>
      <item>Frana Belanović</item>
    </derivirana_varijabla>
  </DomainObject.Predmet.OstaliListNazivFormated>
  <DomainObject.Predmet.OstaliListNazivFormatedOIB>
    <izvorni_sadrzaj>
      <item>Ivan Belanović, OIB 72493658515</item>
      <item>Frana Belanović, OIB 48481011000</item>
    </izvorni_sadrzaj>
    <derivirana_varijabla naziv="DomainObject.Predmet.OstaliListNazivFormatedOIB_1">
      <item>Ivan Belanović, OIB 72493658515</item>
      <item>Frana Belanović, OIB 48481011000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BELANOVIĆ d.o.o.</izvorni_sadrzaj>
    <derivirana_varijabla naziv="DomainObject.Predmet.ProtustrankaIDrugi_1">BELANOVIĆ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BELANOVIĆ d.o.o., OIB 49268978285, Kozjačka 37, 10000 Zagreb</izvorni_sadrzaj>
    <derivirana_varijabla naziv="DomainObject.Predmet.ProtustrankaIDrugiAdressOIB_1">BELANOVIĆ d.o.o., OIB 49268978285, Kozjačka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BELANOVIĆ d.o.o.</item>
      <item>Ivan Belanović</item>
      <item>Frana Belanović</item>
    </izvorni_sadrzaj>
    <derivirana_varijabla naziv="DomainObject.Predmet.SudioniciListNaziv_1">
      <item>FINA Regionalni centar Zagreb</item>
      <item>BELANOVIĆ d.o.o.</item>
      <item>Ivan Belanović</item>
      <item>Frana Belanović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BELANOVIĆ d.o.o., OIB 49268978285, Kozjačka 37,10000 Zagreb</item>
      <item>Ivan Belanović, OIB 72493658515, Uvalička 6,10000 Zagreb</item>
      <item>Frana Belanović, OIB 48481011000, Uvalička 6,10000 Zagreb</item>
    </izvorni_sadrzaj>
    <derivirana_varijabla naziv="DomainObject.Predmet.SudioniciListAdressOIB_1">
      <item>FINA Regionalni centar Zagreb, OIB 85821130368, Trg svibanjskih žrtava 1995. br. 1,10000 Zagreb</item>
      <item>BELANOVIĆ d.o.o., OIB 49268978285, Kozjačka 37,10000 Zagreb</item>
      <item>Ivan Belanović, OIB 72493658515, Uvalička 6,10000 Zagreb</item>
      <item>Frana Belanović, OIB 48481011000, Uvalička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49268978285</item>
      <item>, OIB 72493658515</item>
      <item>, OIB 48481011000</item>
    </izvorni_sadrzaj>
    <derivirana_varijabla naziv="DomainObject.Predmet.SudioniciListNazivOIB_1">
      <item>, OIB 85821130368</item>
      <item>, OIB 49268978285</item>
      <item>, OIB 72493658515</item>
      <item>, OIB 48481011000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2727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2016-09-23T08:58:00Z</dcterms:created>
  <dc:creator>Vinka Mihalinčić</dc:creator>
  <cp:lastModifiedBy>Vinka Mihalinčić</cp:lastModifiedBy>
  <cp:lastPrinted>2016-09-23T08:30:00Z</cp:lastPrinted>
  <dcterms:modified xmlns:xsi="http://www.w3.org/2001/XMLSchema-instance" xsi:type="dcterms:W3CDTF">2016-09-23T09:01:00Z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