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eef8" w14:paraId="011eef8" w:rsidRDefault="002F4CB4" w:rsidP="002F4CB4" w:rsidR="002F4CB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4CB4" w:rsidP="002F4CB4" w:rsidR="002F4CB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F4CB4" w:rsidP="002F4CB4" w:rsidR="002F4CB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F4CB4" w:rsidP="002F4CB4" w:rsidR="002F4CB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F4CB4" w:rsidP="002F4CB4" w:rsidR="002F4CB4"/>
    <w:p w:rsidRDefault="002F4CB4" w:rsidP="002F4CB4" w:rsidR="002F4C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F4CB4" w:rsidP="002F4CB4" w:rsidR="002F4C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F4CB4" w:rsidP="002F4CB4" w:rsidR="002F4C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F4CB4" w:rsidP="002F4CB4" w:rsidR="002F4C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4CB4" w:rsidP="002F4CB4" w:rsidR="002F4CB4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5799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AL-FI d. o. o. Pazin, Buraj 30, OIB </w:t>
      </w:r>
      <w:r w:rsidRPr="002F4CB4">
        <w:rPr>
          <w:rFonts w:cs="Times New Roman" w:eastAsia="Times New Roman"/>
          <w:szCs w:val="24"/>
          <w:lang w:eastAsia="hr-HR"/>
        </w:rPr>
        <w:t>38354015553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F4CB4">
        <w:rPr>
          <w:rFonts w:cs="Times New Roman" w:eastAsia="Times New Roman"/>
          <w:szCs w:val="24"/>
          <w:lang w:eastAsia="hr-HR"/>
        </w:rPr>
        <w:t>130014257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F4CB4" w:rsidP="002F4CB4" w:rsidR="002F4C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4CB4" w:rsidP="002F4CB4" w:rsidR="002F4C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F4CB4" w:rsidP="002F4CB4" w:rsidR="002F4C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4CB4" w:rsidP="002F4CB4" w:rsidR="002F4CB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AL-FI d. o. o. Pazin, Buraj 30, OIB </w:t>
      </w:r>
      <w:r w:rsidRPr="002F4CB4">
        <w:rPr>
          <w:rFonts w:cs="Times New Roman" w:eastAsia="Times New Roman"/>
          <w:szCs w:val="24"/>
          <w:lang w:eastAsia="hr-HR"/>
        </w:rPr>
        <w:t>38354015553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F4CB4">
        <w:rPr>
          <w:rFonts w:cs="Times New Roman" w:eastAsia="Times New Roman"/>
          <w:szCs w:val="24"/>
          <w:lang w:eastAsia="hr-HR"/>
        </w:rPr>
        <w:t>130014257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F4CB4" w:rsidP="002F4CB4" w:rsidR="002F4CB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4CB4" w:rsidP="002F4CB4" w:rsidR="002F4CB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F4CB4" w:rsidP="002F4CB4" w:rsidR="002F4C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F4CB4" w:rsidP="002F4CB4" w:rsidR="002F4C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AL-FI d. o. o. Pazin.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1086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68.557,77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F4CB4" w:rsidP="002F4CB4" w:rsidR="002F4C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F4CB4" w:rsidP="002F4CB4" w:rsidR="002F4C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F4CB4" w:rsidP="002F4CB4" w:rsidR="002F4CB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F4CB4" w:rsidP="002F4CB4" w:rsidR="002F4CB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F4CB4" w:rsidP="002F4CB4" w:rsidR="002F4CB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F4CB4" w:rsidP="002F4CB4" w:rsidR="002F4CB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2F4CB4" w:rsidP="002F4CB4" w:rsidR="002F4CB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F4CB4" w:rsidP="002F4CB4" w:rsidR="002F4C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F4CB4" w:rsidP="002F4CB4" w:rsidR="002F4CB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F4CB4" w:rsidP="002F4CB4" w:rsidR="002F4C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F4CB4" w:rsidP="002F4CB4" w:rsidR="002F4CB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F4CB4" w:rsidP="002F4CB4" w:rsidR="002F4CB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>
      <w:pPr>
        <w:tabs>
          <w:tab w:pos="4116" w:val="left"/>
        </w:tabs>
      </w:pPr>
    </w:p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 w:rsidRPr="00D05CA9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2F4CB4" w:rsidP="002F4CB4" w:rsidR="002F4CB4"/>
    <w:p w:rsidRDefault="00BD1E1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F8C" w:rsidP="002F4CB4" w:rsidR="00EF6F8C">
      <w:r>
        <w:separator/>
      </w:r>
    </w:p>
  </w:endnote>
  <w:endnote w:id="0" w:type="continuationSeparator">
    <w:p w:rsidRDefault="00EF6F8C" w:rsidP="002F4CB4" w:rsidR="00EF6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F8C" w:rsidP="002F4CB4" w:rsidR="00EF6F8C">
      <w:r>
        <w:separator/>
      </w:r>
    </w:p>
  </w:footnote>
  <w:footnote w:id="0" w:type="continuationSeparator">
    <w:p w:rsidRDefault="00EF6F8C" w:rsidP="002F4CB4" w:rsidR="00EF6F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F8C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BD1E14">
      <w:rPr>
        <w:noProof/>
      </w:rPr>
      <w:t>2</w:t>
    </w:r>
    <w:r>
      <w:fldChar w:fldCharType="end"/>
    </w:r>
    <w:r>
      <w:tab/>
    </w:r>
    <w:r w:rsidRPr="00F65D9B">
      <w:t>11 St-</w:t>
    </w:r>
    <w:r>
      <w:t>40</w:t>
    </w:r>
    <w:r w:rsidR="002F4CB4">
      <w:t>5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F8C" w:rsidP="0021081C" w:rsidR="00A81E97">
    <w:pPr>
      <w:pStyle w:val="Zaglavlje"/>
      <w:jc w:val="right"/>
    </w:pPr>
    <w:r>
      <w:t>11 St-40</w:t>
    </w:r>
    <w:r w:rsidR="002F4CB4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A23"/>
    <w:rsid w:val="002F4CB4"/>
    <w:rsid w:val="009A6044"/>
    <w:rsid w:val="00AE6A23"/>
    <w:rsid w:val="00BD1E14"/>
    <w:rsid w:val="00BF033F"/>
    <w:rsid w:val="00E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CB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4C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4C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C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C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4C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4CB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1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E1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E1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E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E1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CB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F4C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4C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C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C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4C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4CB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D1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E1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E1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E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E1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AL-FI d.o.o. PAZIN</izvorni_sadrzaj>
    <derivirana_varijabla naziv="DomainObject.Predmet.ProtustrankaFormated_1">  AL-FI d.o.o. PAZIN</derivirana_varijabla>
  </DomainObject.Predmet.ProtustrankaFormated>
  <DomainObject.Predmet.ProtustrankaFormatedOIB>
    <izvorni_sadrzaj>  AL-FI d.o.o. PAZIN, OIB 38354015553</izvorni_sadrzaj>
    <derivirana_varijabla naziv="DomainObject.Predmet.ProtustrankaFormatedOIB_1">  AL-FI d.o.o. PAZIN, OIB 38354015553</derivirana_varijabla>
  </DomainObject.Predmet.ProtustrankaFormatedOIB>
  <DomainObject.Predmet.ProtustrankaFormatedWithAdress>
    <izvorni_sadrzaj> AL-FI d.o.o. PAZIN, Buraj 30, 52000 Pazin</izvorni_sadrzaj>
    <derivirana_varijabla naziv="DomainObject.Predmet.ProtustrankaFormatedWithAdress_1"> AL-FI d.o.o. PAZIN, Buraj 30, 52000 Pazin</derivirana_varijabla>
  </DomainObject.Predmet.ProtustrankaFormatedWithAdress>
  <DomainObject.Predmet.ProtustrankaFormatedWithAdressOIB>
    <izvorni_sadrzaj> AL-FI d.o.o. PAZIN, OIB 38354015553, Buraj 30, 52000 Pazin</izvorni_sadrzaj>
    <derivirana_varijabla naziv="DomainObject.Predmet.ProtustrankaFormatedWithAdressOIB_1"> AL-FI d.o.o. PAZIN, OIB 38354015553, Buraj 30, 52000 Pazin</derivirana_varijabla>
  </DomainObject.Predmet.ProtustrankaFormatedWithAdressOIB>
  <DomainObject.Predmet.ProtustrankaWithAdress>
    <izvorni_sadrzaj>AL-FI d.o.o. PAZIN Buraj 30, 52000 Pazin</izvorni_sadrzaj>
    <derivirana_varijabla naziv="DomainObject.Predmet.ProtustrankaWithAdress_1">AL-FI d.o.o. PAZIN Buraj 30, 52000 Pazin</derivirana_varijabla>
  </DomainObject.Predmet.ProtustrankaWithAdress>
  <DomainObject.Predmet.ProtustrankaWithAdressOIB>
    <izvorni_sadrzaj>AL-FI d.o.o. PAZIN, OIB 38354015553, Buraj 30, 52000 Pazin</izvorni_sadrzaj>
    <derivirana_varijabla naziv="DomainObject.Predmet.ProtustrankaWithAdressOIB_1">AL-FI d.o.o. PAZIN, OIB 38354015553, Buraj 30, 52000 Pazin</derivirana_varijabla>
  </DomainObject.Predmet.ProtustrankaWithAdressOIB>
  <DomainObject.Predmet.ProtustrankaNazivFormated>
    <izvorni_sadrzaj>AL-FI d.o.o. PAZIN</izvorni_sadrzaj>
    <derivirana_varijabla naziv="DomainObject.Predmet.ProtustrankaNazivFormated_1">AL-FI d.o.o. PAZIN</derivirana_varijabla>
  </DomainObject.Predmet.ProtustrankaNazivFormated>
  <DomainObject.Predmet.ProtustrankaNazivFormatedOIB>
    <izvorni_sadrzaj>AL-FI d.o.o. PAZIN, OIB 38354015553</izvorni_sadrzaj>
    <derivirana_varijabla naziv="DomainObject.Predmet.ProtustrankaNazivFormatedOIB_1">AL-FI d.o.o. PAZIN, OIB 38354015553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68557.77</izvorni_sadrzaj>
    <derivirana_varijabla naziv="DomainObject.Predmet.TrenutnaVrijednost_1">68557.77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AL-FI d.o.o. PAZIN</item>
    </izvorni_sadrzaj>
    <derivirana_varijabla naziv="DomainObject.Predmet.ProtuStrankaListFormated_1">
      <item>AL-FI d.o.o. PAZIN</item>
    </derivirana_varijabla>
  </DomainObject.Predmet.ProtuStrankaListFormated>
  <DomainObject.Predmet.ProtuStrankaListFormatedOIB>
    <izvorni_sadrzaj>
      <item>AL-FI d.o.o. PAZIN, OIB 38354015553</item>
    </izvorni_sadrzaj>
    <derivirana_varijabla naziv="DomainObject.Predmet.ProtuStrankaListFormatedOIB_1">
      <item>AL-FI d.o.o. PAZIN, OIB 38354015553</item>
    </derivirana_varijabla>
  </DomainObject.Predmet.ProtuStrankaListFormatedOIB>
  <DomainObject.Predmet.ProtuStrankaListFormatedWithAdress>
    <izvorni_sadrzaj>
      <item>AL-FI d.o.o. PAZIN, Buraj 30, 52000 Pazin</item>
    </izvorni_sadrzaj>
    <derivirana_varijabla naziv="DomainObject.Predmet.ProtuStrankaListFormatedWithAdress_1">
      <item>AL-FI d.o.o. PAZIN, Buraj 30, 52000 Pazin</item>
    </derivirana_varijabla>
  </DomainObject.Predmet.ProtuStrankaListFormatedWithAdress>
  <DomainObject.Predmet.ProtuStrankaListFormatedWithAdressOIB>
    <izvorni_sadrzaj>
      <item>AL-FI d.o.o. PAZIN, OIB 38354015553, Buraj 30, 52000 Pazin</item>
    </izvorni_sadrzaj>
    <derivirana_varijabla naziv="DomainObject.Predmet.ProtuStrankaListFormatedWithAdressOIB_1">
      <item>AL-FI d.o.o. PAZIN, OIB 38354015553, Buraj 30, 52000 Pazin</item>
    </derivirana_varijabla>
  </DomainObject.Predmet.ProtuStrankaListFormatedWithAdressOIB>
  <DomainObject.Predmet.ProtuStrankaListNazivFormated>
    <izvorni_sadrzaj>
      <item>AL-FI d.o.o. PAZIN</item>
    </izvorni_sadrzaj>
    <derivirana_varijabla naziv="DomainObject.Predmet.ProtuStrankaListNazivFormated_1">
      <item>AL-FI d.o.o. PAZIN</item>
    </derivirana_varijabla>
  </DomainObject.Predmet.ProtuStrankaListNazivFormated>
  <DomainObject.Predmet.ProtuStrankaListNazivFormatedOIB>
    <izvorni_sadrzaj>
      <item>AL-FI d.o.o. PAZIN, OIB 38354015553</item>
    </izvorni_sadrzaj>
    <derivirana_varijabla naziv="DomainObject.Predmet.ProtuStrankaListNazivFormatedOIB_1">
      <item>AL-FI d.o.o. PAZIN, OIB 38354015553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AL-FI d.o.o. PAZIN</izvorni_sadrzaj>
    <derivirana_varijabla naziv="DomainObject.Predmet.ProtustrankaIDrugi_1">AL-FI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AL-FI d.o.o. PAZIN, OIB 38354015553, Buraj 30, 52000 Pazin</izvorni_sadrzaj>
    <derivirana_varijabla naziv="DomainObject.Predmet.ProtustrankaIDrugiAdressOIB_1">AL-FI d.o.o. PAZIN, OIB 38354015553, Buraj 30,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AL-FI d.o.o. PAZIN</item>
    </izvorni_sadrzaj>
    <derivirana_varijabla naziv="DomainObject.Predmet.SudioniciListNaziv_1">
      <item>FINANCIJSKA AGENCIJA, RC RIJEKA, PODRUŽNICA PULA, PULA</item>
      <item>AL-FI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AL-FI d.o.o. PAZIN, OIB 38354015553, Buraj 30,52000 Pazin</item>
    </izvorni_sadrzaj>
    <derivirana_varijabla naziv="DomainObject.Predmet.SudioniciListAdressOIB_1">
      <item>FINANCIJSKA AGENCIJA, RC RIJEKA, PODRUŽNICA PULA, PULA, OIB 85821130368, Giardini 5,52100 Pula</item>
      <item>AL-FI d.o.o. PAZIN, OIB 38354015553, Buraj 30,52000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38354015553</item>
    </izvorni_sadrzaj>
    <derivirana_varijabla naziv="DomainObject.Predmet.SudioniciListNazivOIB_1">
      <item>, OIB 85821130368</item>
      <item>, OIB 38354015553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1982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2015-11-30T09:18:00Z</dcterms:created>
  <dc:creator>Mihaela Kaligari</dc:creator>
  <dc:description/>
  <cp:keywords/>
  <cp:lastModifiedBy>wsadmin</cp:lastModifiedBy>
  <cp:lastPrinted>2015-11-30T09:21:00Z</cp:lastPrinted>
  <dcterms:modified xmlns:xsi="http://www.w3.org/2001/XMLSchema-instance" xsi:type="dcterms:W3CDTF">2015-12-15T12:09:00Z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