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1910" w14:paraId="a951910" w:rsidRDefault="00006969" w:rsidP="00006969" w:rsidR="00006969" w:rsidRPr="00AB559D">
      <w:pPr>
        <w:jc w:val="right"/>
        <w15:collapsed w:val="false"/>
      </w:pPr>
      <w:bookmarkStart w:name="_GoBack" w:id="0"/>
      <w:bookmarkEnd w:id="0"/>
      <w:r w:rsidRPr="00AB559D">
        <w:t>Posl. br.: 1 St-</w:t>
      </w:r>
      <w:r w:rsidR="003F63E4" w:rsidRPr="00AB559D">
        <w:t>317</w:t>
      </w:r>
      <w:r w:rsidR="00814557" w:rsidRPr="00AB559D">
        <w:t>/16-</w:t>
      </w:r>
      <w:r w:rsidR="003F63E4" w:rsidRPr="00AB559D">
        <w:t>39</w:t>
      </w:r>
    </w:p>
    <w:p w:rsidRDefault="00006969" w:rsidP="00006969" w:rsidR="00006969" w:rsidRPr="00AB559D"/>
    <w:p w:rsidRDefault="00006969" w:rsidP="00006969" w:rsidR="00006969" w:rsidRPr="00AB559D"/>
    <w:p w:rsidRDefault="00006969" w:rsidP="00006969" w:rsidR="00006969" w:rsidRPr="00AB559D"/>
    <w:p w:rsidRDefault="00006969" w:rsidP="00006969" w:rsidR="00006969" w:rsidRPr="00AB559D">
      <w:r w:rsidRPr="00AB559D">
        <w:t>REPUBLIKA HRVATSKA</w:t>
      </w:r>
    </w:p>
    <w:p w:rsidRDefault="00006969" w:rsidP="00006969" w:rsidR="00006969" w:rsidRPr="00AB559D">
      <w:pPr>
        <w:jc w:val="both"/>
      </w:pPr>
      <w:r w:rsidRPr="00AB559D">
        <w:t>TRGOVAČKI SUD U ZADRU</w:t>
      </w:r>
    </w:p>
    <w:p w:rsidRDefault="00006969" w:rsidP="00006969" w:rsidR="00006969" w:rsidRPr="00AB559D">
      <w:pPr>
        <w:jc w:val="both"/>
      </w:pPr>
      <w:r w:rsidRPr="00AB559D">
        <w:t>Dr. Franje Tuđmana 35</w:t>
      </w:r>
      <w:r w:rsidRPr="00AB559D">
        <w:tab/>
      </w:r>
      <w:r w:rsidRPr="00AB559D">
        <w:tab/>
      </w:r>
      <w:r w:rsidRPr="00AB559D">
        <w:tab/>
      </w:r>
      <w:r w:rsidRPr="00AB559D">
        <w:tab/>
      </w:r>
      <w:r w:rsidRPr="00AB559D">
        <w:tab/>
      </w:r>
    </w:p>
    <w:p w:rsidRDefault="00006969" w:rsidP="00006969" w:rsidR="00006969" w:rsidRPr="00AB559D"/>
    <w:p w:rsidRDefault="00C04133" w:rsidP="00006969" w:rsidR="00C04133" w:rsidRPr="00AB559D"/>
    <w:p w:rsidRDefault="00006969" w:rsidP="00006969" w:rsidR="00006969" w:rsidRPr="00AB559D">
      <w:pPr>
        <w:jc w:val="center"/>
      </w:pPr>
      <w:r w:rsidRPr="00AB559D">
        <w:t xml:space="preserve">R E P U B L I K A   H R V A T S K A </w:t>
      </w:r>
    </w:p>
    <w:p w:rsidRDefault="00006969" w:rsidP="00006969" w:rsidR="00006969" w:rsidRPr="00AB559D">
      <w:pPr>
        <w:jc w:val="center"/>
      </w:pPr>
    </w:p>
    <w:p w:rsidRDefault="00006969" w:rsidP="00006969" w:rsidR="00006969" w:rsidRPr="00AB559D">
      <w:pPr>
        <w:jc w:val="center"/>
      </w:pPr>
      <w:r w:rsidRPr="00AB559D">
        <w:t>R J E Š E N J E</w:t>
      </w:r>
    </w:p>
    <w:p w:rsidRDefault="00006969" w:rsidP="00006969" w:rsidR="00006969" w:rsidRPr="00AB559D"/>
    <w:p w:rsidRDefault="00006969" w:rsidP="00004109" w:rsidR="0036508C" w:rsidRPr="00AB559D">
      <w:pPr>
        <w:jc w:val="both"/>
      </w:pPr>
      <w:r w:rsidRPr="00AB559D">
        <w:tab/>
        <w:t xml:space="preserve">Trgovački sud u Zadru, OIB: </w:t>
      </w:r>
      <w:r w:rsidR="006212E6" w:rsidRPr="00AB559D">
        <w:t xml:space="preserve">39670464653 po </w:t>
      </w:r>
      <w:r w:rsidRPr="00AB559D">
        <w:t>su</w:t>
      </w:r>
      <w:r w:rsidR="00852B0D" w:rsidRPr="00AB559D">
        <w:t>tkinji</w:t>
      </w:r>
      <w:r w:rsidRPr="00AB559D">
        <w:t xml:space="preserve"> Ardeni Bajlo, u </w:t>
      </w:r>
      <w:r w:rsidR="006212E6" w:rsidRPr="00AB559D">
        <w:t xml:space="preserve">stečajnom postupku nad </w:t>
      </w:r>
      <w:r w:rsidR="00DF2D6A" w:rsidRPr="00AB559D">
        <w:t>stečajnim</w:t>
      </w:r>
      <w:r w:rsidR="006212E6" w:rsidRPr="00AB559D">
        <w:t xml:space="preserve"> dužnik</w:t>
      </w:r>
      <w:r w:rsidR="00DF2D6A" w:rsidRPr="00AB559D">
        <w:t>om</w:t>
      </w:r>
      <w:r w:rsidRPr="00AB559D">
        <w:t xml:space="preserve"> </w:t>
      </w:r>
      <w:r w:rsidR="00B66BA9" w:rsidRPr="00AB559D">
        <w:rPr>
          <w:rFonts w:eastAsia="Calibri"/>
          <w:lang w:eastAsia="en-US"/>
        </w:rPr>
        <w:t>TISKARA MALENICA d.o.o. Šibenik u stečaju, 113. brigade HV-a br. 193, OIB: 21268596817</w:t>
      </w:r>
      <w:r w:rsidR="006212E6" w:rsidRPr="00AB559D">
        <w:t xml:space="preserve">, zastupanom po stečajnom upravitelju </w:t>
      </w:r>
      <w:r w:rsidR="00B66BA9" w:rsidRPr="00AB559D">
        <w:t>Željku Vrkiću</w:t>
      </w:r>
      <w:r w:rsidRPr="00AB559D">
        <w:t xml:space="preserve">, dana </w:t>
      </w:r>
      <w:r w:rsidR="00814557" w:rsidRPr="00AB559D">
        <w:t>7. listopada</w:t>
      </w:r>
      <w:r w:rsidRPr="00AB559D">
        <w:t xml:space="preserve"> 2016., </w:t>
      </w:r>
    </w:p>
    <w:p w:rsidRDefault="00C04133" w:rsidP="00004109" w:rsidR="00C04133" w:rsidRPr="00AB559D">
      <w:pPr>
        <w:jc w:val="both"/>
      </w:pPr>
    </w:p>
    <w:p w:rsidRDefault="00CF1FE5" w:rsidP="00004109" w:rsidR="00004109" w:rsidRPr="00AB559D">
      <w:pPr>
        <w:jc w:val="center"/>
      </w:pPr>
      <w:r w:rsidRPr="00AB559D">
        <w:t xml:space="preserve">r i j e š i o  </w:t>
      </w:r>
      <w:r w:rsidR="00004109" w:rsidRPr="00AB559D">
        <w:t xml:space="preserve"> j e</w:t>
      </w:r>
    </w:p>
    <w:p w:rsidRDefault="0094184A" w:rsidP="0094184A" w:rsidR="0094184A" w:rsidRPr="00AB559D">
      <w:pPr>
        <w:jc w:val="both"/>
        <w:rPr>
          <w:b/>
        </w:rPr>
      </w:pPr>
    </w:p>
    <w:p w:rsidRDefault="00091511" w:rsidP="0094184A" w:rsidR="0094184A" w:rsidRPr="00AB559D">
      <w:pPr>
        <w:pStyle w:val="Odlomakpopisa"/>
        <w:numPr>
          <w:ilvl w:val="0"/>
          <w:numId w:val="13"/>
        </w:numPr>
        <w:jc w:val="both"/>
      </w:pPr>
      <w:r w:rsidRPr="00AB559D">
        <w:t xml:space="preserve">Određuje se </w:t>
      </w:r>
      <w:r w:rsidR="001A7667" w:rsidRPr="00AB559D">
        <w:t xml:space="preserve">prodaja </w:t>
      </w:r>
      <w:r w:rsidRPr="00AB559D">
        <w:t>u stečajnom postupku imovine stečajnog dužnika</w:t>
      </w:r>
      <w:r w:rsidR="0094184A" w:rsidRPr="00AB559D">
        <w:t xml:space="preserve"> </w:t>
      </w:r>
      <w:r w:rsidR="00B66BA9" w:rsidRPr="00AB559D">
        <w:rPr>
          <w:rFonts w:eastAsia="Calibri"/>
          <w:lang w:eastAsia="en-US"/>
        </w:rPr>
        <w:t>TISKARA MALENICA d.o.o. Šibenik u stečaju, 113. brigade HV-a br. 193, OIB: 21268596817</w:t>
      </w:r>
      <w:r w:rsidR="00814557" w:rsidRPr="00AB559D">
        <w:t xml:space="preserve"> </w:t>
      </w:r>
      <w:r w:rsidRPr="00AB559D">
        <w:t>i to</w:t>
      </w:r>
      <w:r w:rsidR="00B66BA9" w:rsidRPr="00AB559D">
        <w:t>:</w:t>
      </w:r>
    </w:p>
    <w:p w:rsidRDefault="00B66BA9" w:rsidP="00B66BA9" w:rsidR="00B66BA9" w:rsidRPr="00AB559D">
      <w:pPr>
        <w:pStyle w:val="Odlomakpopisa"/>
        <w:numPr>
          <w:ilvl w:val="0"/>
          <w:numId w:val="14"/>
        </w:numPr>
        <w:jc w:val="both"/>
      </w:pPr>
      <w:r w:rsidRPr="00AB559D">
        <w:t>čest. zem. 355, 2531/2, 2531/3, 2535, 2541/2, 2542/1, 2542/2, 2543/3, 2534, 2543/1, zk. ul. 2202, k.o. Vrulje Bilice</w:t>
      </w:r>
    </w:p>
    <w:p w:rsidRDefault="00B66BA9" w:rsidP="00B66BA9" w:rsidR="00B66BA9" w:rsidRPr="00AB559D">
      <w:pPr>
        <w:pStyle w:val="Odlomakpopisa"/>
        <w:ind w:left="1440"/>
        <w:jc w:val="both"/>
      </w:pPr>
      <w:r w:rsidRPr="00AB559D">
        <w:t xml:space="preserve"> </w:t>
      </w:r>
    </w:p>
    <w:p w:rsidRDefault="00083AD1" w:rsidP="0094184A" w:rsidR="007D53BD" w:rsidRPr="00AB559D">
      <w:pPr>
        <w:pStyle w:val="Odlomakpopisa"/>
        <w:numPr>
          <w:ilvl w:val="0"/>
          <w:numId w:val="13"/>
        </w:numPr>
        <w:jc w:val="both"/>
      </w:pPr>
      <w:r w:rsidRPr="00AB559D">
        <w:t xml:space="preserve">Na </w:t>
      </w:r>
      <w:r w:rsidR="0094184A" w:rsidRPr="00AB559D">
        <w:t>nekretnini</w:t>
      </w:r>
      <w:r w:rsidRPr="00AB559D">
        <w:t xml:space="preserve"> iz točke I. ove odluke postoji upisano </w:t>
      </w:r>
      <w:r w:rsidR="00C2472F" w:rsidRPr="00AB559D">
        <w:t>založno</w:t>
      </w:r>
      <w:r w:rsidR="00433D1F" w:rsidRPr="00AB559D">
        <w:rPr>
          <w:b/>
        </w:rPr>
        <w:t xml:space="preserve"> </w:t>
      </w:r>
      <w:r w:rsidRPr="00AB559D">
        <w:t>pravo u korist</w:t>
      </w:r>
      <w:r w:rsidR="00A37023" w:rsidRPr="00AB559D">
        <w:t xml:space="preserve"> </w:t>
      </w:r>
      <w:r w:rsidR="00B66BA9" w:rsidRPr="00AB559D">
        <w:t>Jadranske banke d.d. Šibenik</w:t>
      </w:r>
      <w:r w:rsidR="0094184A" w:rsidRPr="00AB559D">
        <w:t>.</w:t>
      </w:r>
    </w:p>
    <w:p w:rsidRDefault="0094184A" w:rsidP="0094184A" w:rsidR="0094184A" w:rsidRPr="00AB559D">
      <w:pPr>
        <w:pStyle w:val="Odlomakpopisa"/>
        <w:rPr>
          <w:b/>
        </w:rPr>
      </w:pPr>
    </w:p>
    <w:p w:rsidRDefault="006212E6" w:rsidP="00091511" w:rsidR="004C1AE8" w:rsidRPr="00AB559D">
      <w:pPr>
        <w:pStyle w:val="Odlomakpopisa"/>
        <w:numPr>
          <w:ilvl w:val="0"/>
          <w:numId w:val="13"/>
        </w:numPr>
        <w:jc w:val="both"/>
      </w:pPr>
      <w:r w:rsidRPr="00AB559D">
        <w:t xml:space="preserve">Nalaže se zemljišno knjižnom odjelu Općinskog suda u </w:t>
      </w:r>
      <w:r w:rsidR="00B66BA9" w:rsidRPr="00AB559D">
        <w:t>Šibeniku</w:t>
      </w:r>
      <w:r w:rsidRPr="00AB559D">
        <w:t xml:space="preserve"> </w:t>
      </w:r>
      <w:r w:rsidR="00083AD1" w:rsidRPr="00AB559D">
        <w:t xml:space="preserve">izvršiti upis zabilježbe rješenja o prodaji </w:t>
      </w:r>
      <w:r w:rsidR="0094184A" w:rsidRPr="00AB559D">
        <w:t>nekretnine</w:t>
      </w:r>
      <w:r w:rsidRPr="00AB559D">
        <w:t xml:space="preserve"> stečajnog</w:t>
      </w:r>
      <w:r w:rsidR="00083AD1" w:rsidRPr="00AB559D">
        <w:t xml:space="preserve"> dužnika iz točke I. ovog rješenja.</w:t>
      </w:r>
    </w:p>
    <w:p w:rsidRDefault="00C04133" w:rsidP="00091511" w:rsidR="00C04133" w:rsidRPr="00AB559D">
      <w:pPr>
        <w:jc w:val="both"/>
      </w:pPr>
    </w:p>
    <w:p w:rsidRDefault="0036508C" w:rsidP="00B66BA9" w:rsidR="0036508C" w:rsidRPr="00AB559D">
      <w:pPr>
        <w:jc w:val="center"/>
      </w:pPr>
      <w:r w:rsidRPr="00AB559D">
        <w:t>Obrazloženje</w:t>
      </w:r>
    </w:p>
    <w:p w:rsidRDefault="00C04133" w:rsidP="0036508C" w:rsidR="00C04133" w:rsidRPr="00AB559D">
      <w:pPr>
        <w:jc w:val="both"/>
      </w:pPr>
    </w:p>
    <w:p w:rsidRDefault="00DA4B78" w:rsidP="00433D1F" w:rsidR="0039490D" w:rsidRPr="00AB559D">
      <w:pPr>
        <w:ind w:firstLine="708"/>
        <w:jc w:val="both"/>
        <w:rPr>
          <w:b/>
        </w:rPr>
      </w:pPr>
      <w:r w:rsidRPr="00AB559D">
        <w:t>Rješenjem ovog suda posl.</w:t>
      </w:r>
      <w:r w:rsidR="007849D9" w:rsidRPr="00AB559D">
        <w:t xml:space="preserve"> </w:t>
      </w:r>
      <w:r w:rsidRPr="00AB559D">
        <w:t xml:space="preserve">br. </w:t>
      </w:r>
      <w:r w:rsidR="00433D1F" w:rsidRPr="00AB559D">
        <w:t>1 St-</w:t>
      </w:r>
      <w:r w:rsidR="00B66BA9" w:rsidRPr="00AB559D">
        <w:t>317</w:t>
      </w:r>
      <w:r w:rsidR="006212E6" w:rsidRPr="00AB559D">
        <w:t>/16</w:t>
      </w:r>
      <w:r w:rsidR="00852B0D" w:rsidRPr="00AB559D">
        <w:t>-</w:t>
      </w:r>
      <w:r w:rsidR="00B66BA9" w:rsidRPr="00AB559D">
        <w:t>12</w:t>
      </w:r>
      <w:r w:rsidR="00433D1F" w:rsidRPr="00AB559D">
        <w:t xml:space="preserve"> </w:t>
      </w:r>
      <w:r w:rsidRPr="00AB559D">
        <w:t xml:space="preserve">od </w:t>
      </w:r>
      <w:r w:rsidR="00B66BA9" w:rsidRPr="00AB559D">
        <w:t>17</w:t>
      </w:r>
      <w:r w:rsidR="0094184A" w:rsidRPr="00AB559D">
        <w:t xml:space="preserve">. </w:t>
      </w:r>
      <w:r w:rsidR="00B66BA9" w:rsidRPr="00AB559D">
        <w:t>ožujka</w:t>
      </w:r>
      <w:r w:rsidR="006212E6" w:rsidRPr="00AB559D">
        <w:t xml:space="preserve"> 2016</w:t>
      </w:r>
      <w:r w:rsidR="00433D1F" w:rsidRPr="00AB559D">
        <w:t>.</w:t>
      </w:r>
      <w:r w:rsidRPr="00AB559D">
        <w:t xml:space="preserve"> </w:t>
      </w:r>
      <w:r w:rsidR="0094184A" w:rsidRPr="00AB559D">
        <w:t>otvoren</w:t>
      </w:r>
      <w:r w:rsidRPr="00AB559D">
        <w:t xml:space="preserve"> je stečajni </w:t>
      </w:r>
      <w:r w:rsidR="00AB589F" w:rsidRPr="00AB559D">
        <w:t>po</w:t>
      </w:r>
      <w:r w:rsidR="006212E6" w:rsidRPr="00AB559D">
        <w:t>stupak nad stečajnim dužnikom</w:t>
      </w:r>
      <w:r w:rsidR="0094184A" w:rsidRPr="00AB559D">
        <w:t xml:space="preserve"> </w:t>
      </w:r>
      <w:r w:rsidR="00B66BA9" w:rsidRPr="00AB559D">
        <w:rPr>
          <w:rFonts w:eastAsia="Calibri"/>
          <w:lang w:eastAsia="en-US"/>
        </w:rPr>
        <w:t>TISKARA MALENICA d.o.o. Šibenik u stečaju, 113. brigade HV-a br. 193, OIB: 21268596817</w:t>
      </w:r>
      <w:r w:rsidR="006212E6" w:rsidRPr="00AB559D">
        <w:t>.</w:t>
      </w:r>
    </w:p>
    <w:p w:rsidRDefault="0094184A" w:rsidP="0094184A" w:rsidR="0094184A" w:rsidRPr="00AB559D">
      <w:pPr>
        <w:ind w:firstLine="708"/>
        <w:jc w:val="both"/>
      </w:pPr>
      <w:r w:rsidRPr="00AB559D">
        <w:t>Odredbom čl. 247.  st. 1. Stečajnog zakona (Narodne novine 71/15) određeno je da se nekretnina stečajnog dužnika na koji postoji razlučno pravo</w:t>
      </w:r>
      <w:r w:rsidR="00DF2D6A" w:rsidRPr="00AB559D">
        <w:t>,</w:t>
      </w:r>
      <w:r w:rsidRPr="00AB559D">
        <w:t xml:space="preserve"> prodaje u stečajnom postupku uz odgovarajuću primjenu pravila ovršnog postupka o ovrsi na nekretnini. </w:t>
      </w:r>
    </w:p>
    <w:p w:rsidRDefault="0039490D" w:rsidP="00A37023" w:rsidR="00852B0D" w:rsidRPr="00AB559D">
      <w:pPr>
        <w:ind w:firstLine="708"/>
        <w:jc w:val="both"/>
        <w:rPr>
          <w:b/>
        </w:rPr>
      </w:pPr>
      <w:r w:rsidRPr="00AB559D">
        <w:t xml:space="preserve">Na </w:t>
      </w:r>
      <w:r w:rsidR="00AB559D">
        <w:t>nekret</w:t>
      </w:r>
      <w:r w:rsidR="0094184A" w:rsidRPr="00AB559D">
        <w:t>nini</w:t>
      </w:r>
      <w:r w:rsidRPr="00AB559D">
        <w:t xml:space="preserve"> iz točke I. ovog </w:t>
      </w:r>
      <w:r w:rsidR="0094184A" w:rsidRPr="00AB559D">
        <w:t>rješenja</w:t>
      </w:r>
      <w:r w:rsidRPr="00AB559D">
        <w:t xml:space="preserve"> postoji </w:t>
      </w:r>
      <w:r w:rsidR="0086684E" w:rsidRPr="00AB559D">
        <w:t xml:space="preserve">upisano </w:t>
      </w:r>
      <w:r w:rsidR="00AB589F" w:rsidRPr="00AB559D">
        <w:t>založno</w:t>
      </w:r>
      <w:r w:rsidRPr="00AB559D">
        <w:t xml:space="preserve"> pravo u korist </w:t>
      </w:r>
      <w:r w:rsidR="00B66BA9" w:rsidRPr="00AB559D">
        <w:t>Jadranske banke d.d. Šibenik</w:t>
      </w:r>
      <w:r w:rsidR="00A37023" w:rsidRPr="00AB559D">
        <w:t>.</w:t>
      </w:r>
      <w:r w:rsidR="00852B0D" w:rsidRPr="00AB559D">
        <w:t xml:space="preserve"> </w:t>
      </w:r>
      <w:r w:rsidR="0094184A" w:rsidRPr="00AB559D">
        <w:t xml:space="preserve">  </w:t>
      </w:r>
    </w:p>
    <w:p w:rsidRDefault="00FB3639" w:rsidP="00C04133" w:rsidR="00FB3639" w:rsidRPr="00AB559D">
      <w:pPr>
        <w:ind w:firstLine="708"/>
        <w:jc w:val="both"/>
      </w:pPr>
      <w:r w:rsidRPr="00AB559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AB559D">
        <w:t xml:space="preserve"> </w:t>
      </w:r>
    </w:p>
    <w:p w:rsidRDefault="0039490D" w:rsidP="0039490D" w:rsidR="0039490D" w:rsidRPr="00AB559D">
      <w:pPr>
        <w:jc w:val="center"/>
        <w:rPr>
          <w:b/>
        </w:rPr>
      </w:pPr>
    </w:p>
    <w:p w:rsidRDefault="0039490D" w:rsidP="0039490D" w:rsidR="0039490D" w:rsidRPr="00AB559D">
      <w:pPr>
        <w:jc w:val="center"/>
      </w:pPr>
      <w:r w:rsidRPr="00AB559D">
        <w:t xml:space="preserve">U </w:t>
      </w:r>
      <w:r w:rsidR="00006969" w:rsidRPr="00AB559D">
        <w:t>Zadru</w:t>
      </w:r>
      <w:r w:rsidRPr="00AB559D">
        <w:t xml:space="preserve">, </w:t>
      </w:r>
      <w:r w:rsidR="00814557" w:rsidRPr="00AB559D">
        <w:t>7. listopada</w:t>
      </w:r>
      <w:r w:rsidR="00006969" w:rsidRPr="00AB559D">
        <w:t xml:space="preserve"> 2016.</w:t>
      </w:r>
    </w:p>
    <w:p w:rsidRDefault="00433D1F" w:rsidP="0039490D" w:rsidR="00433D1F" w:rsidRPr="00AB559D">
      <w:pPr>
        <w:jc w:val="center"/>
        <w:rPr>
          <w:b/>
        </w:rPr>
      </w:pPr>
    </w:p>
    <w:p w:rsidRDefault="0039490D" w:rsidP="0039490D" w:rsidR="0039490D" w:rsidRPr="00AB559D">
      <w:pPr>
        <w:jc w:val="both"/>
      </w:pPr>
      <w:r w:rsidRPr="00AB559D">
        <w:rPr>
          <w:b/>
        </w:rPr>
        <w:tab/>
      </w:r>
      <w:r w:rsidRPr="00AB559D">
        <w:rPr>
          <w:b/>
        </w:rPr>
        <w:tab/>
      </w:r>
      <w:r w:rsidRPr="00AB559D">
        <w:rPr>
          <w:b/>
        </w:rPr>
        <w:tab/>
      </w:r>
      <w:r w:rsidRPr="00AB559D">
        <w:rPr>
          <w:b/>
        </w:rPr>
        <w:tab/>
      </w:r>
      <w:r w:rsidRPr="00AB559D">
        <w:rPr>
          <w:b/>
        </w:rPr>
        <w:tab/>
      </w:r>
      <w:r w:rsidRPr="00AB559D">
        <w:rPr>
          <w:b/>
        </w:rPr>
        <w:tab/>
      </w:r>
      <w:r w:rsidRPr="00AB559D">
        <w:rPr>
          <w:b/>
        </w:rPr>
        <w:tab/>
      </w:r>
      <w:r w:rsidRPr="00AB559D">
        <w:rPr>
          <w:b/>
        </w:rPr>
        <w:tab/>
      </w:r>
      <w:r w:rsidRPr="00AB559D">
        <w:rPr>
          <w:b/>
        </w:rPr>
        <w:tab/>
      </w:r>
      <w:r w:rsidR="00006969" w:rsidRPr="00AB559D">
        <w:rPr>
          <w:b/>
        </w:rPr>
        <w:tab/>
      </w:r>
      <w:r w:rsidR="00CE0CC5" w:rsidRPr="00AB559D">
        <w:rPr>
          <w:b/>
        </w:rPr>
        <w:t>S</w:t>
      </w:r>
      <w:r w:rsidRPr="00AB559D">
        <w:t>u</w:t>
      </w:r>
      <w:r w:rsidR="00852B0D" w:rsidRPr="00AB559D">
        <w:t>tkinja</w:t>
      </w:r>
      <w:r w:rsidRPr="00AB559D">
        <w:t>:</w:t>
      </w:r>
    </w:p>
    <w:p w:rsidRDefault="00006969" w:rsidP="0039490D" w:rsidR="00006969" w:rsidRPr="00AB559D">
      <w:pPr>
        <w:jc w:val="both"/>
      </w:pPr>
      <w:r w:rsidRPr="00AB559D">
        <w:tab/>
      </w:r>
      <w:r w:rsidRPr="00AB559D">
        <w:tab/>
      </w:r>
      <w:r w:rsidRPr="00AB559D">
        <w:tab/>
      </w:r>
      <w:r w:rsidRPr="00AB559D">
        <w:tab/>
      </w:r>
      <w:r w:rsidRPr="00AB559D">
        <w:tab/>
      </w:r>
      <w:r w:rsidRPr="00AB559D">
        <w:tab/>
      </w:r>
      <w:r w:rsidRPr="00AB559D">
        <w:tab/>
      </w:r>
      <w:r w:rsidRPr="00AB559D">
        <w:tab/>
      </w:r>
      <w:r w:rsidRPr="00AB559D">
        <w:tab/>
      </w:r>
      <w:r w:rsidRPr="00AB559D">
        <w:tab/>
        <w:t>Ardena Bajlo</w:t>
      </w:r>
    </w:p>
    <w:p w:rsidRDefault="0039490D" w:rsidP="0039490D" w:rsidR="0039490D" w:rsidRPr="00AB559D">
      <w:pPr>
        <w:jc w:val="both"/>
        <w:rPr>
          <w:b/>
        </w:rPr>
      </w:pPr>
    </w:p>
    <w:p w:rsidRDefault="0039490D" w:rsidP="0039490D" w:rsidR="0039490D" w:rsidRPr="00AB559D">
      <w:pPr>
        <w:jc w:val="both"/>
        <w:rPr>
          <w:b/>
        </w:rPr>
      </w:pPr>
    </w:p>
    <w:p w:rsidRDefault="00085A07" w:rsidP="0039490D" w:rsidR="00085A07" w:rsidRPr="00AB559D">
      <w:pPr>
        <w:jc w:val="both"/>
        <w:rPr>
          <w:b/>
        </w:rPr>
      </w:pPr>
    </w:p>
    <w:p w:rsidRDefault="00085A07" w:rsidP="0039490D" w:rsidR="00085A07" w:rsidRPr="00AB559D">
      <w:pPr>
        <w:jc w:val="both"/>
        <w:rPr>
          <w:b/>
        </w:rPr>
      </w:pPr>
    </w:p>
    <w:p w:rsidRDefault="003F1AFB" w:rsidP="003F1AFB" w:rsidR="003F1AFB" w:rsidRPr="00AB559D">
      <w:pPr>
        <w:jc w:val="both"/>
      </w:pPr>
      <w:r w:rsidRPr="00AB559D">
        <w:t>POUKA O PRAVNOM LIJEKU</w:t>
      </w:r>
    </w:p>
    <w:p w:rsidRDefault="003F1AFB" w:rsidP="0039490D" w:rsidR="0039490D" w:rsidRPr="00AB559D">
      <w:pPr>
        <w:jc w:val="both"/>
      </w:pPr>
      <w:r w:rsidRPr="00AB559D">
        <w:t xml:space="preserve">Protiv ovog rješenja dopušteno je </w:t>
      </w:r>
      <w:r w:rsidR="00C04133" w:rsidRPr="00AB559D">
        <w:t>podnijeti</w:t>
      </w:r>
      <w:r w:rsidRPr="00AB559D">
        <w:t xml:space="preserve"> žalbu Visokom trgovačkom sudu Republike Hrvatske putem ovog suda u roku</w:t>
      </w:r>
      <w:r w:rsidR="00A37023" w:rsidRPr="00AB559D">
        <w:t xml:space="preserve"> od 8 dana od dostave rješenja, </w:t>
      </w:r>
      <w:r w:rsidR="00FB3639" w:rsidRPr="00AB559D">
        <w:t xml:space="preserve">a ista se podnosi ovom sudu </w:t>
      </w:r>
      <w:r w:rsidR="00A37023" w:rsidRPr="00AB559D">
        <w:t>u 3 primjerka.</w:t>
      </w:r>
    </w:p>
    <w:p w:rsidRDefault="00066255" w:rsidP="0039490D" w:rsidR="00066255" w:rsidRPr="00AB559D">
      <w:pPr>
        <w:jc w:val="both"/>
        <w:rPr>
          <w:b/>
        </w:rPr>
      </w:pPr>
    </w:p>
    <w:p w:rsidRDefault="0039490D" w:rsidP="0039490D" w:rsidR="0039490D" w:rsidRPr="00AB559D">
      <w:pPr>
        <w:jc w:val="both"/>
      </w:pPr>
      <w:r w:rsidRPr="00AB559D">
        <w:t>DN</w:t>
      </w:r>
      <w:r w:rsidR="00006969" w:rsidRPr="00AB559D">
        <w:t>A</w:t>
      </w:r>
      <w:r w:rsidRPr="00AB559D">
        <w:t>:</w:t>
      </w:r>
    </w:p>
    <w:p w:rsidRDefault="00A37023" w:rsidP="0039490D" w:rsidR="0039490D" w:rsidRPr="00AB559D">
      <w:pPr>
        <w:numPr>
          <w:ilvl w:val="0"/>
          <w:numId w:val="1"/>
        </w:numPr>
        <w:jc w:val="both"/>
      </w:pPr>
      <w:r w:rsidRPr="00AB559D">
        <w:t xml:space="preserve">stečajni upravitelj </w:t>
      </w:r>
      <w:r w:rsidR="00B66BA9" w:rsidRPr="00AB559D">
        <w:t>Željko Vrkić</w:t>
      </w:r>
      <w:r w:rsidRPr="00AB559D">
        <w:t>,</w:t>
      </w:r>
    </w:p>
    <w:p w:rsidRDefault="00855B7A" w:rsidP="00E477F9" w:rsidR="00E477F9" w:rsidRPr="00AB559D">
      <w:pPr>
        <w:pStyle w:val="Odlomakpopisa"/>
        <w:numPr>
          <w:ilvl w:val="0"/>
          <w:numId w:val="1"/>
        </w:numPr>
        <w:jc w:val="both"/>
      </w:pPr>
      <w:r w:rsidRPr="00AB559D">
        <w:t xml:space="preserve">Općinski sud </w:t>
      </w:r>
      <w:r w:rsidR="00006969" w:rsidRPr="00AB559D">
        <w:t xml:space="preserve">u </w:t>
      </w:r>
      <w:r w:rsidR="00B66BA9" w:rsidRPr="00AB559D">
        <w:t>Šibeniku</w:t>
      </w:r>
      <w:r w:rsidRPr="00AB559D">
        <w:t xml:space="preserve">, </w:t>
      </w:r>
      <w:r w:rsidR="00D21233" w:rsidRPr="00AB559D">
        <w:t>zemljišnoknjižni odjel</w:t>
      </w:r>
      <w:r w:rsidR="00E477F9" w:rsidRPr="00AB559D">
        <w:t>,</w:t>
      </w:r>
      <w:r w:rsidR="00433D1F" w:rsidRPr="00AB559D">
        <w:t xml:space="preserve"> </w:t>
      </w:r>
    </w:p>
    <w:p w:rsidRDefault="00B66BA9" w:rsidP="00E477F9" w:rsidR="00814557" w:rsidRPr="00AB559D">
      <w:pPr>
        <w:pStyle w:val="Odlomakpopisa"/>
        <w:numPr>
          <w:ilvl w:val="0"/>
          <w:numId w:val="1"/>
        </w:numPr>
        <w:jc w:val="both"/>
      </w:pPr>
      <w:r w:rsidRPr="00AB559D">
        <w:t>Jadranska banka d.d. Šibenik</w:t>
      </w:r>
    </w:p>
    <w:p w:rsidRDefault="00852B0D" w:rsidP="00E477F9" w:rsidR="00852B0D" w:rsidRPr="00AB559D">
      <w:pPr>
        <w:pStyle w:val="Odlomakpopisa"/>
        <w:numPr>
          <w:ilvl w:val="0"/>
          <w:numId w:val="1"/>
        </w:numPr>
        <w:jc w:val="both"/>
      </w:pPr>
      <w:r w:rsidRPr="00AB559D">
        <w:t xml:space="preserve">e-oglasna ploča suda </w:t>
      </w:r>
    </w:p>
    <w:p w:rsidRDefault="00852B0D" w:rsidP="00E477F9" w:rsidR="00852B0D" w:rsidRPr="00AB559D">
      <w:pPr>
        <w:pStyle w:val="Odlomakpopisa"/>
        <w:numPr>
          <w:ilvl w:val="0"/>
          <w:numId w:val="1"/>
        </w:numPr>
        <w:jc w:val="both"/>
      </w:pPr>
      <w:r w:rsidRPr="00AB559D">
        <w:t>u spis</w:t>
      </w:r>
    </w:p>
    <w:p w:rsidRDefault="003A7AF7" w:rsidP="0039490D" w:rsidR="003A7AF7" w:rsidRPr="00AB559D">
      <w:pPr>
        <w:jc w:val="both"/>
      </w:pPr>
    </w:p>
    <w:sectPr w:rsidSect="00B66BA9" w:rsidR="003A7AF7" w:rsidRPr="00AB559D">
      <w:headerReference w:type="even" r:id="rId10"/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3668F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4184A" w:rsidP="00006969" w:rsidR="0094184A" w:rsidRPr="00006969">
    <w:pPr>
      <w:jc w:val="right"/>
    </w:pPr>
    <w:r>
      <w:t xml:space="preserve">Posl. br.: </w:t>
    </w:r>
    <w:r w:rsidRPr="00006969">
      <w:t>1 St-</w:t>
    </w:r>
    <w:r w:rsidR="00B66BA9">
      <w:t>317</w:t>
    </w:r>
    <w:r w:rsidR="00814557">
      <w:t>/16-</w:t>
    </w:r>
    <w:r w:rsidR="00B66BA9">
      <w:t>39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6D6A41"/>
    <w:multiLevelType w:val="hybridMultilevel"/>
    <w:tmpl w:val="864A6C14"/>
    <w:lvl w:tplc="19E8609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668FB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3F63E4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59D"/>
    <w:rsid w:val="00AB589F"/>
    <w:rsid w:val="00AC45C1"/>
    <w:rsid w:val="00AF0FC8"/>
    <w:rsid w:val="00B25F7A"/>
    <w:rsid w:val="00B5328B"/>
    <w:rsid w:val="00B61193"/>
    <w:rsid w:val="00B63F6F"/>
    <w:rsid w:val="00B66922"/>
    <w:rsid w:val="00B66BA9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8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8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8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03FC1-2AD2-46DB-B700-1E4361B7FF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1916</properties:Characters>
  <properties:Lines>66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2016-10-07T06:07:00Z</dcterms:created>
  <dc:creator>Srđan Gavranić</dc:creator>
  <cp:lastModifiedBy>wsadmin</cp:lastModifiedBy>
  <cp:lastPrinted>2016-07-13T07:15:00Z</cp:lastPrinted>
  <dcterms:modified xmlns:xsi="http://www.w3.org/2001/XMLSchema-instance" xsi:type="dcterms:W3CDTF">2016-10-07T11:08:00Z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