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e269" w14:paraId="c13e269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15C2E">
        <w:rPr>
          <w:sz w:val="24"/>
          <w:szCs w:val="24"/>
        </w:rPr>
        <w:t>28</w:t>
      </w:r>
      <w:r w:rsidR="00B27AAB">
        <w:rPr>
          <w:sz w:val="24"/>
          <w:szCs w:val="24"/>
        </w:rPr>
        <w:t>39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32109D">
        <w:rPr>
          <w:sz w:val="24"/>
          <w:szCs w:val="24"/>
        </w:rPr>
        <w:t>OPĆA POLJOPRIVREDNA ZADRUGA HHPI</w:t>
      </w:r>
      <w:r w:rsidR="00B5242F">
        <w:rPr>
          <w:sz w:val="24"/>
          <w:szCs w:val="24"/>
        </w:rPr>
        <w:t>,</w:t>
      </w:r>
      <w:r w:rsidR="00315C2E">
        <w:rPr>
          <w:sz w:val="24"/>
          <w:szCs w:val="24"/>
        </w:rPr>
        <w:t xml:space="preserve"> </w:t>
      </w:r>
      <w:r w:rsidR="0032109D">
        <w:rPr>
          <w:sz w:val="24"/>
          <w:szCs w:val="24"/>
        </w:rPr>
        <w:t>Krapinske Toplice</w:t>
      </w:r>
      <w:r w:rsidR="00315C2E">
        <w:rPr>
          <w:sz w:val="24"/>
          <w:szCs w:val="24"/>
        </w:rPr>
        <w:t xml:space="preserve">, </w:t>
      </w:r>
      <w:r w:rsidR="0032109D">
        <w:rPr>
          <w:sz w:val="24"/>
          <w:szCs w:val="24"/>
        </w:rPr>
        <w:t>Jurjevec Začretski 26,</w:t>
      </w:r>
      <w:r w:rsidR="00315C2E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OIB:</w:t>
      </w:r>
      <w:r w:rsidR="0032109D">
        <w:rPr>
          <w:sz w:val="24"/>
          <w:szCs w:val="24"/>
        </w:rPr>
        <w:t>52025827041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D018F0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F41A7F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A2F7F"/>
    <w:rsid w:val="002176AC"/>
    <w:rsid w:val="00284D66"/>
    <w:rsid w:val="00296342"/>
    <w:rsid w:val="002B7F97"/>
    <w:rsid w:val="00300D3F"/>
    <w:rsid w:val="00315C2E"/>
    <w:rsid w:val="0032109D"/>
    <w:rsid w:val="004E2E7B"/>
    <w:rsid w:val="004F5BC5"/>
    <w:rsid w:val="009160D8"/>
    <w:rsid w:val="00A54BFA"/>
    <w:rsid w:val="00A844A2"/>
    <w:rsid w:val="00B13CBE"/>
    <w:rsid w:val="00B27AAB"/>
    <w:rsid w:val="00B5242F"/>
    <w:rsid w:val="00CD231E"/>
    <w:rsid w:val="00D018F0"/>
    <w:rsid w:val="00DA6ADD"/>
    <w:rsid w:val="00E3131D"/>
    <w:rsid w:val="00EE1A63"/>
    <w:rsid w:val="00EF0F9F"/>
    <w:rsid w:val="00F41A7F"/>
    <w:rsid w:val="00F83239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F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7F9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F9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F9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F9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F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7F9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F9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F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F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2839</izvorni_sadrzaj>
    <derivirana_varijabla naziv="DomainObject.Predmet.Broj_1">2839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St-2839/2015</izvorni_sadrzaj>
    <derivirana_varijabla naziv="DomainObject.Predmet.OznakaBroj_1">St-2839/2015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OPĆA POLJOPRIVREDNA ZADRUGA HHPI</izvorni_sadrzaj>
    <derivirana_varijabla naziv="DomainObject.Predmet.ProtustrankaFormated_1">  OPĆA POLJOPRIVREDNA ZADRUGA HHPI</derivirana_varijabla>
  </DomainObject.Predmet.ProtustrankaFormated>
  <DomainObject.Predmet.ProtustrankaFormatedOIB>
    <izvorni_sadrzaj>  OPĆA POLJOPRIVREDNA ZADRUGA HHPI, OIB 52025827041</izvorni_sadrzaj>
    <derivirana_varijabla naziv="DomainObject.Predmet.ProtustrankaFormatedOIB_1">  OPĆA POLJOPRIVREDNA ZADRUGA HHPI, OIB 52025827041</derivirana_varijabla>
  </DomainObject.Predmet.ProtustrankaFormatedOIB>
  <DomainObject.Predmet.ProtustrankaFormatedWithAdress>
    <izvorni_sadrzaj> OPĆA POLJOPRIVREDNA ZADRUGA HHPI, Jurjevec Začretski 26, 49217 Krapinske Toplice</izvorni_sadrzaj>
    <derivirana_varijabla naziv="DomainObject.Predmet.ProtustrankaFormatedWithAdress_1"> OPĆA POLJOPRIVREDNA ZADRUGA HHPI, Jurjevec Začretski 26, 49217 Krapinske Toplice</derivirana_varijabla>
  </DomainObject.Predmet.ProtustrankaFormatedWithAdress>
  <DomainObject.Predmet.ProtustrankaFormatedWithAdressOIB>
    <izvorni_sadrzaj> OPĆA POLJOPRIVREDNA ZADRUGA HHPI, OIB 52025827041, Jurjevec Začretski 26, 49217 Krapinske Toplice</izvorni_sadrzaj>
    <derivirana_varijabla naziv="DomainObject.Predmet.ProtustrankaFormatedWithAdressOIB_1"> OPĆA POLJOPRIVREDNA ZADRUGA HHPI, OIB 52025827041, Jurjevec Začretski 26, 49217 Krapinske Toplice</derivirana_varijabla>
  </DomainObject.Predmet.ProtustrankaFormatedWithAdressOIB>
  <DomainObject.Predmet.ProtustrankaWithAdress>
    <izvorni_sadrzaj>OPĆA POLJOPRIVREDNA ZADRUGA HHPI Jurjevec Začretski 26, 49217 Krapinske Toplice</izvorni_sadrzaj>
    <derivirana_varijabla naziv="DomainObject.Predmet.ProtustrankaWithAdress_1">OPĆA POLJOPRIVREDNA ZADRUGA HHPI Jurjevec Začretski 26, 49217 Krapinske Toplice</derivirana_varijabla>
  </DomainObject.Predmet.ProtustrankaWithAdress>
  <DomainObject.Predmet.ProtustrankaWithAdressOIB>
    <izvorni_sadrzaj>OPĆA POLJOPRIVREDNA ZADRUGA HHPI, OIB 52025827041, Jurjevec Začretski 26, 49217 Krapinske Toplice</izvorni_sadrzaj>
    <derivirana_varijabla naziv="DomainObject.Predmet.ProtustrankaWithAdressOIB_1">OPĆA POLJOPRIVREDNA ZADRUGA HHPI, OIB 52025827041, Jurjevec Začretski 26, 49217 Krapinske Toplice</derivirana_varijabla>
  </DomainObject.Predmet.ProtustrankaWithAdressOIB>
  <DomainObject.Predmet.ProtustrankaNazivFormated>
    <izvorni_sadrzaj>OPĆA POLJOPRIVREDNA ZADRUGA HHPI</izvorni_sadrzaj>
    <derivirana_varijabla naziv="DomainObject.Predmet.ProtustrankaNazivFormated_1">OPĆA POLJOPRIVREDNA ZADRUGA HHPI</derivirana_varijabla>
  </DomainObject.Predmet.ProtustrankaNazivFormated>
  <DomainObject.Predmet.ProtustrankaNazivFormatedOIB>
    <izvorni_sadrzaj>OPĆA POLJOPRIVREDNA ZADRUGA HHPI, OIB 52025827041</izvorni_sadrzaj>
    <derivirana_varijabla naziv="DomainObject.Predmet.ProtustrankaNazivFormatedOIB_1">OPĆA POLJOPRIVREDNA ZADRUGA HHPI, OIB 52025827041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OPĆA POLJOPRIVREDNA ZADRUGA HHPI</item>
    </izvorni_sadrzaj>
    <derivirana_varijabla naziv="DomainObject.Predmet.ProtuStrankaListFormated_1">
      <item>OPĆA POLJOPRIVREDNA ZADRUGA HHPI</item>
    </derivirana_varijabla>
  </DomainObject.Predmet.ProtuStrankaListFormated>
  <DomainObject.Predmet.ProtuStrankaListFormatedOIB>
    <izvorni_sadrzaj>
      <item>OPĆA POLJOPRIVREDNA ZADRUGA HHPI, OIB 52025827041</item>
    </izvorni_sadrzaj>
    <derivirana_varijabla naziv="DomainObject.Predmet.ProtuStrankaListFormatedOIB_1">
      <item>OPĆA POLJOPRIVREDNA ZADRUGA HHPI, OIB 52025827041</item>
    </derivirana_varijabla>
  </DomainObject.Predmet.ProtuStrankaListFormatedOIB>
  <DomainObject.Predmet.ProtuStrankaListFormatedWithAdress>
    <izvorni_sadrzaj>
      <item>OPĆA POLJOPRIVREDNA ZADRUGA HHPI, Jurjevec Začretski 26, 49217 Krapinske Toplice</item>
    </izvorni_sadrzaj>
    <derivirana_varijabla naziv="DomainObject.Predmet.ProtuStrankaListFormatedWithAdress_1">
      <item>OPĆA POLJOPRIVREDNA ZADRUGA HHPI, Jurjevec Začretski 26, 49217 Krapinske Toplice</item>
    </derivirana_varijabla>
  </DomainObject.Predmet.ProtuStrankaListFormatedWithAdress>
  <DomainObject.Predmet.ProtuStrankaListFormatedWithAdressOIB>
    <izvorni_sadrzaj>
      <item>OPĆA POLJOPRIVREDNA ZADRUGA HHPI, OIB 52025827041, Jurjevec Začretski 26, 49217 Krapinske Toplice</item>
    </izvorni_sadrzaj>
    <derivirana_varijabla naziv="DomainObject.Predmet.ProtuStrankaListFormatedWithAdressOIB_1">
      <item>OPĆA POLJOPRIVREDNA ZADRUGA HHPI, OIB 52025827041, Jurjevec Začretski 26, 49217 Krapinske Toplice</item>
    </derivirana_varijabla>
  </DomainObject.Predmet.ProtuStrankaListFormatedWithAdressOIB>
  <DomainObject.Predmet.ProtuStrankaListNazivFormated>
    <izvorni_sadrzaj>
      <item>OPĆA POLJOPRIVREDNA ZADRUGA HHPI</item>
    </izvorni_sadrzaj>
    <derivirana_varijabla naziv="DomainObject.Predmet.ProtuStrankaListNazivFormated_1">
      <item>OPĆA POLJOPRIVREDNA ZADRUGA HHPI</item>
    </derivirana_varijabla>
  </DomainObject.Predmet.ProtuStrankaListNazivFormated>
  <DomainObject.Predmet.ProtuStrankaListNazivFormatedOIB>
    <izvorni_sadrzaj>
      <item>OPĆA POLJOPRIVREDNA ZADRUGA HHPI, OIB 52025827041</item>
    </izvorni_sadrzaj>
    <derivirana_varijabla naziv="DomainObject.Predmet.ProtuStrankaListNazivFormatedOIB_1">
      <item>OPĆA POLJOPRIVREDNA ZADRUGA HHPI, OIB 52025827041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OPĆA POLJOPRIVREDNA ZADRUGA HHPI</izvorni_sadrzaj>
    <derivirana_varijabla naziv="DomainObject.Predmet.ProtustrankaIDrugi_1">OPĆA POLJOPRIVREDNA ZADRUGA HHPI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OPĆA POLJOPRIVREDNA ZADRUGA HHPI, OIB 52025827041, Jurjevec Začretski 26, 49217 Krapinske Toplice</izvorni_sadrzaj>
    <derivirana_varijabla naziv="DomainObject.Predmet.ProtustrankaIDrugiAdressOIB_1">OPĆA POLJOPRIVREDNA ZADRUGA HHPI, OIB 52025827041, Jurjevec Začretski 26,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OPĆA POLJOPRIVREDNA ZADRUGA HHPI</item>
    </izvorni_sadrzaj>
    <derivirana_varijabla naziv="DomainObject.Predmet.SudioniciListNaziv_1">
      <item>FINA Regionalni centar Zagreb</item>
      <item>OPĆA POLJOPRIVREDNA ZADRUGA HHPI</item>
    </derivirana_varijabla>
  </DomainObject.Predmet.SudioniciListNaziv>
  <DomainObject.Predmet.SudioniciListAdressOIB>
    <izvorni_sadrzaj>
      <item>FINA Regionalni centar Zagreb, OIB 85821130368, Trg svibanjskih žrtava 1995. 1,10000 Zagreb</item>
      <item>OPĆA POLJOPRIVREDNA ZADRUGA HHPI, OIB 52025827041, Jurjevec Začretski 26,49217 Krapinske Toplice</item>
    </izvorni_sadrzaj>
    <derivirana_varijabla naziv="DomainObject.Predmet.SudioniciListAdressOIB_1">
      <item>FINA Regionalni centar Zagreb, OIB 85821130368, Trg svibanjskih žrtava 1995. 1,10000 Zagreb</item>
      <item>OPĆA POLJOPRIVREDNA ZADRUGA HHPI, OIB 52025827041, Jurjevec Začretski 26,49217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52025827041</item>
    </izvorni_sadrzaj>
    <derivirana_varijabla naziv="DomainObject.Predmet.SudioniciListNazivOIB_1">
      <item>, OIB 85821130368</item>
      <item>, OIB 52025827041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1643</properties:Characters>
  <properties:Lines>52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2015-11-19T13:59:00Z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