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6f69" w14:paraId="b396f69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</w:t>
      </w:r>
      <w:r w:rsidR="00BD1F71">
        <w:t xml:space="preserve"> MARTINČIĆ</w:t>
      </w:r>
      <w:r w:rsidR="005B3326">
        <w:t xml:space="preserve"> d.o.o.</w:t>
      </w:r>
      <w:r w:rsidR="00C4131D">
        <w:t>,</w:t>
      </w:r>
      <w:r w:rsidR="002F73DE">
        <w:t xml:space="preserve"> </w:t>
      </w:r>
      <w:r w:rsidR="00BD1F71">
        <w:t xml:space="preserve">Ulica Marcela </w:t>
      </w:r>
      <w:proofErr w:type="spellStart"/>
      <w:r w:rsidR="00BD1F71">
        <w:t>Kiepacha</w:t>
      </w:r>
      <w:proofErr w:type="spellEnd"/>
      <w:r w:rsidR="00BD1F71">
        <w:t xml:space="preserve"> 1, Križevci,</w:t>
      </w:r>
      <w:r w:rsidR="006263EF">
        <w:t xml:space="preserve"> OIB:</w:t>
      </w:r>
      <w:r w:rsidR="002F73DE" w:rsidRPr="002F73DE">
        <w:t xml:space="preserve"> </w:t>
      </w:r>
      <w:r w:rsidR="00BD1F71">
        <w:t>86036708566</w:t>
      </w:r>
      <w:r w:rsidR="001B05AE">
        <w:t>,</w:t>
      </w:r>
      <w:r w:rsidR="00CA760E">
        <w:t xml:space="preserve"> </w:t>
      </w:r>
      <w:r w:rsidR="00F82D16">
        <w:t>dana</w:t>
      </w:r>
      <w:r w:rsidR="002F73DE">
        <w:t xml:space="preserve"> 28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BD1F71">
        <w:rPr>
          <w:szCs w:val="24"/>
        </w:rPr>
        <w:t xml:space="preserve"> dužnikom</w:t>
      </w:r>
      <w:r w:rsidR="00BD1F71" w:rsidRPr="00BD1F71">
        <w:t xml:space="preserve"> </w:t>
      </w:r>
      <w:r w:rsidR="00BD1F71">
        <w:t>MARTINČIĆ</w:t>
      </w:r>
      <w:r w:rsidR="005B3326">
        <w:t xml:space="preserve"> d.o.o.</w:t>
      </w:r>
      <w:r w:rsidR="00BD1F71">
        <w:t xml:space="preserve">, Ulica Marcela </w:t>
      </w:r>
      <w:proofErr w:type="spellStart"/>
      <w:r w:rsidR="00BD1F71">
        <w:t>Kiepacha</w:t>
      </w:r>
      <w:proofErr w:type="spellEnd"/>
      <w:r w:rsidR="00BD1F71">
        <w:t xml:space="preserve"> 1, Križevci, OIB:</w:t>
      </w:r>
      <w:r w:rsidR="00BD1F71" w:rsidRPr="002F73DE">
        <w:t xml:space="preserve"> </w:t>
      </w:r>
      <w:r w:rsidR="00BD1F71">
        <w:t>86036708566</w:t>
      </w:r>
      <w:r w:rsidR="002F73DE">
        <w:rPr>
          <w:szCs w:val="24"/>
        </w:rPr>
        <w:t>, s danom 28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C4131D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AD1D95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BD1F71">
        <w:t>MARTINČIĆ</w:t>
      </w:r>
      <w:r w:rsidR="005B3326">
        <w:t xml:space="preserve"> d.o.o.</w:t>
      </w:r>
      <w:r w:rsidR="00BD1F71">
        <w:t xml:space="preserve">, Ulica Marcela </w:t>
      </w:r>
      <w:proofErr w:type="spellStart"/>
      <w:r w:rsidR="00BD1F71">
        <w:t>Kiepacha</w:t>
      </w:r>
      <w:proofErr w:type="spellEnd"/>
      <w:r w:rsidR="00BD1F71">
        <w:t xml:space="preserve"> 1, Križevci, OIB:</w:t>
      </w:r>
      <w:r w:rsidR="00BD1F71" w:rsidRPr="002F73DE">
        <w:t xml:space="preserve"> </w:t>
      </w:r>
      <w:r w:rsidR="00BD1F71">
        <w:t>86036708566.</w:t>
      </w:r>
    </w:p>
    <w:p w:rsidRDefault="00BD1F71" w:rsidP="00BD5D5B" w:rsidR="00BD1F71">
      <w:pPr>
        <w:ind w:hanging="708" w:left="1413"/>
        <w:jc w:val="both"/>
      </w:pPr>
    </w:p>
    <w:p w:rsidRDefault="00BD5D5B" w:rsidP="005B3326" w:rsidR="005B3326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5B3326">
        <w:t xml:space="preserve">Ivan </w:t>
      </w:r>
      <w:proofErr w:type="spellStart"/>
      <w:r w:rsidR="005B3326">
        <w:t>Gjurašić</w:t>
      </w:r>
      <w:proofErr w:type="spellEnd"/>
      <w:r w:rsidR="005B3326">
        <w:t>, Petrinjska 28, Zagreb, OIB: 66025260916.</w:t>
      </w:r>
    </w:p>
    <w:p w:rsidRDefault="0083122F" w:rsidP="002F73DE" w:rsidR="0083122F">
      <w:pPr>
        <w:ind w:hanging="705" w:left="1410"/>
        <w:jc w:val="both"/>
      </w:pPr>
    </w:p>
    <w:p w:rsidRDefault="00BD5D5B" w:rsidP="005B3326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BD1F71" w:rsidRPr="00BD1F71">
        <w:t xml:space="preserve"> </w:t>
      </w:r>
      <w:r w:rsidR="00BD1F71">
        <w:t>MARTINČIĆ</w:t>
      </w:r>
      <w:r w:rsidR="005B3326">
        <w:t xml:space="preserve"> d.o.o.</w:t>
      </w:r>
      <w:r w:rsidR="00BD1F71">
        <w:t xml:space="preserve">, Ulica Marcela </w:t>
      </w:r>
      <w:proofErr w:type="spellStart"/>
      <w:r w:rsidR="00BD1F71">
        <w:t>Kiepacha</w:t>
      </w:r>
      <w:proofErr w:type="spellEnd"/>
      <w:r w:rsidR="00BD1F71">
        <w:t xml:space="preserve"> 1, Križevci, OIB:</w:t>
      </w:r>
      <w:r w:rsidR="00BD1F71" w:rsidRPr="002F73DE">
        <w:t xml:space="preserve"> </w:t>
      </w:r>
      <w:r w:rsidR="00BD1F71">
        <w:t>86036708566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2F73DE">
        <w:rPr>
          <w:szCs w:val="24"/>
        </w:rPr>
        <w:t xml:space="preserve"> 28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F73DE" w:rsidR="005A38A1">
      <w:pPr>
        <w:rPr>
          <w:szCs w:val="22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5A38A1" w:rsidP="005235FC" w:rsidR="005A38A1">
      <w:pPr>
        <w:rPr>
          <w:szCs w:val="24"/>
        </w:rPr>
      </w:pPr>
    </w:p>
    <w:p w:rsidRDefault="00603BD4" w:rsidP="00603BD4" w:rsidR="00603BD4">
      <w:pPr>
        <w:jc w:val="right"/>
        <w:rPr>
          <w:szCs w:val="24"/>
        </w:rPr>
      </w:pP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BD1F71">
        <w:t>MARTINČIĆ</w:t>
      </w:r>
      <w:r w:rsidR="005B3326">
        <w:t xml:space="preserve"> d.o.o.</w:t>
      </w:r>
      <w:r w:rsidR="00BD1F71">
        <w:t xml:space="preserve">, Ulica Marcela </w:t>
      </w:r>
      <w:proofErr w:type="spellStart"/>
      <w:r w:rsidR="00BD1F71">
        <w:t>Kiepacha</w:t>
      </w:r>
      <w:proofErr w:type="spellEnd"/>
      <w:r w:rsidR="00BD1F71">
        <w:t xml:space="preserve"> 1, 48260 Križevci</w:t>
      </w:r>
    </w:p>
    <w:p w:rsidRDefault="00AC315C" w:rsidP="00AD1D95" w:rsidR="00AC315C" w:rsidRPr="00AD1D95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>vlaštena za zastupanje</w:t>
      </w:r>
      <w:r w:rsidR="00BD1F71">
        <w:rPr>
          <w:szCs w:val="24"/>
        </w:rPr>
        <w:t xml:space="preserve"> Vilim</w:t>
      </w:r>
      <w:r w:rsidR="00F82D16">
        <w:rPr>
          <w:szCs w:val="24"/>
        </w:rPr>
        <w:t xml:space="preserve"> </w:t>
      </w:r>
      <w:r w:rsidR="00BD1F71">
        <w:t xml:space="preserve">Martinčić, </w:t>
      </w:r>
      <w:proofErr w:type="spellStart"/>
      <w:r w:rsidR="00BD1F71">
        <w:t>Blagoji</w:t>
      </w:r>
      <w:proofErr w:type="spellEnd"/>
      <w:r w:rsidR="00BD1F71">
        <w:t xml:space="preserve"> 4, </w:t>
      </w:r>
      <w:proofErr w:type="spellStart"/>
      <w:r w:rsidR="00BD1F71">
        <w:t>Dedina</w:t>
      </w:r>
      <w:proofErr w:type="spellEnd"/>
      <w:r w:rsidR="00BD1F71">
        <w:t>, 48269 Kalnik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6263EF">
        <w:rPr>
          <w:szCs w:val="24"/>
        </w:rPr>
        <w:t>ka, Ispostava Koprivnica</w:t>
      </w:r>
      <w:r w:rsidR="00670F24">
        <w:rPr>
          <w:szCs w:val="24"/>
        </w:rPr>
        <w:t>,</w:t>
      </w:r>
      <w:r w:rsidR="006263EF">
        <w:rPr>
          <w:szCs w:val="24"/>
        </w:rPr>
        <w:t xml:space="preserve"> Koprivnica</w:t>
      </w:r>
      <w:r w:rsidR="00C4131D">
        <w:rPr>
          <w:szCs w:val="24"/>
        </w:rPr>
        <w:t>,</w:t>
      </w:r>
      <w:r w:rsidR="006263EF">
        <w:rPr>
          <w:szCs w:val="24"/>
        </w:rPr>
        <w:t xml:space="preserve"> Hrvatske državnosti 7</w:t>
      </w:r>
    </w:p>
    <w:p w:rsidRDefault="00213DB3" w:rsidP="00213DB3" w:rsidR="005B3326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Stečajni upravitelj</w:t>
      </w:r>
      <w:r w:rsidR="00670F24" w:rsidRPr="002F73DE">
        <w:rPr>
          <w:szCs w:val="24"/>
        </w:rPr>
        <w:t xml:space="preserve"> </w:t>
      </w:r>
      <w:r w:rsidR="005B3326">
        <w:t xml:space="preserve">Ivan </w:t>
      </w:r>
      <w:proofErr w:type="spellStart"/>
      <w:r w:rsidR="005B3326">
        <w:t>Gjurašić</w:t>
      </w:r>
      <w:proofErr w:type="spellEnd"/>
      <w:r w:rsidR="005B3326">
        <w:t>, Petrinjska 28, 10000 Zagreb</w:t>
      </w:r>
    </w:p>
    <w:p w:rsidRDefault="008C60D6" w:rsidP="00213DB3" w:rsidR="00F82D16" w:rsidRPr="002F73DE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e- O</w:t>
      </w:r>
      <w:r w:rsidR="00F82D16" w:rsidRPr="002F73DE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EE243A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6D2" w:rsidP="006E5853" w:rsidR="007066D2">
      <w:r>
        <w:separator/>
      </w:r>
    </w:p>
  </w:endnote>
  <w:endnote w:id="0" w:type="continuationSeparator">
    <w:p w:rsidRDefault="007066D2" w:rsidP="006E5853" w:rsidR="00706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6D2" w:rsidP="006E5853" w:rsidR="007066D2">
      <w:r>
        <w:separator/>
      </w:r>
    </w:p>
  </w:footnote>
  <w:footnote w:id="0" w:type="continuationSeparator">
    <w:p w:rsidRDefault="007066D2" w:rsidP="006E5853" w:rsidR="007066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3DE" w:rsidP="006E5853" w:rsidR="00BD5D5B">
    <w:pPr>
      <w:pStyle w:val="Zaglavlje"/>
      <w:jc w:val="right"/>
    </w:pPr>
    <w:r>
      <w:t xml:space="preserve">Poslovni broj: </w:t>
    </w:r>
    <w:r w:rsidR="00BD1F71">
      <w:t>St-664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260F4"/>
    <w:rsid w:val="00066303"/>
    <w:rsid w:val="00095F63"/>
    <w:rsid w:val="000A16EA"/>
    <w:rsid w:val="000E130B"/>
    <w:rsid w:val="000F3268"/>
    <w:rsid w:val="00100876"/>
    <w:rsid w:val="001B05AE"/>
    <w:rsid w:val="001D29D2"/>
    <w:rsid w:val="00213DB3"/>
    <w:rsid w:val="002435BA"/>
    <w:rsid w:val="002439C7"/>
    <w:rsid w:val="00262923"/>
    <w:rsid w:val="002A2A98"/>
    <w:rsid w:val="002F73DE"/>
    <w:rsid w:val="00335D24"/>
    <w:rsid w:val="00356B59"/>
    <w:rsid w:val="003828EB"/>
    <w:rsid w:val="003B48FF"/>
    <w:rsid w:val="003E0D32"/>
    <w:rsid w:val="003E3FC6"/>
    <w:rsid w:val="00436A5A"/>
    <w:rsid w:val="00447B2E"/>
    <w:rsid w:val="004E2CB1"/>
    <w:rsid w:val="005235FC"/>
    <w:rsid w:val="005371AA"/>
    <w:rsid w:val="00564CD4"/>
    <w:rsid w:val="00574A4B"/>
    <w:rsid w:val="00582349"/>
    <w:rsid w:val="005A38A1"/>
    <w:rsid w:val="005A3EFC"/>
    <w:rsid w:val="005B3326"/>
    <w:rsid w:val="005D6699"/>
    <w:rsid w:val="00603BD4"/>
    <w:rsid w:val="00610AB3"/>
    <w:rsid w:val="006263EF"/>
    <w:rsid w:val="0062693C"/>
    <w:rsid w:val="00670F24"/>
    <w:rsid w:val="006842AE"/>
    <w:rsid w:val="006B07F7"/>
    <w:rsid w:val="006B087D"/>
    <w:rsid w:val="006B4F97"/>
    <w:rsid w:val="006E5853"/>
    <w:rsid w:val="007066D2"/>
    <w:rsid w:val="007467AC"/>
    <w:rsid w:val="00791A89"/>
    <w:rsid w:val="007A646E"/>
    <w:rsid w:val="007D2555"/>
    <w:rsid w:val="00806A38"/>
    <w:rsid w:val="0083122F"/>
    <w:rsid w:val="00833BFA"/>
    <w:rsid w:val="00842FEB"/>
    <w:rsid w:val="00850758"/>
    <w:rsid w:val="008C60D6"/>
    <w:rsid w:val="008D4E02"/>
    <w:rsid w:val="009E3C89"/>
    <w:rsid w:val="00A031E2"/>
    <w:rsid w:val="00A60097"/>
    <w:rsid w:val="00A970C6"/>
    <w:rsid w:val="00AC315C"/>
    <w:rsid w:val="00AD1D95"/>
    <w:rsid w:val="00B12F61"/>
    <w:rsid w:val="00B1388D"/>
    <w:rsid w:val="00B327DC"/>
    <w:rsid w:val="00B57E86"/>
    <w:rsid w:val="00B62537"/>
    <w:rsid w:val="00B72CD2"/>
    <w:rsid w:val="00B76A79"/>
    <w:rsid w:val="00B80C91"/>
    <w:rsid w:val="00BC4D7A"/>
    <w:rsid w:val="00BD1F71"/>
    <w:rsid w:val="00BD5D5B"/>
    <w:rsid w:val="00BD7494"/>
    <w:rsid w:val="00C322BE"/>
    <w:rsid w:val="00C4131D"/>
    <w:rsid w:val="00CA760E"/>
    <w:rsid w:val="00D03264"/>
    <w:rsid w:val="00D05029"/>
    <w:rsid w:val="00D25C15"/>
    <w:rsid w:val="00D463E2"/>
    <w:rsid w:val="00D4718D"/>
    <w:rsid w:val="00D907BF"/>
    <w:rsid w:val="00DD056A"/>
    <w:rsid w:val="00E21DDE"/>
    <w:rsid w:val="00E274EB"/>
    <w:rsid w:val="00E74DF1"/>
    <w:rsid w:val="00EE243A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1E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1E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1E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1E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1E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1E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1E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1E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St-664/2015</izvorni_sadrzaj>
    <derivirana_varijabla naziv="DomainObject.Predmet.OznakaBroj_1">St-664/2015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MARTINČIĆ d.o.o. za pružanje usluga putničke agencije i prijevoza zastupanog po punomoćniku Vilim Martinčić</izvorni_sadrzaj>
    <derivirana_varijabla naziv="DomainObject.Predmet.ProtustrankaFormated_1">  MARTINČIĆ d.o.o. za pružanje usluga putničke agencije i prijevoza zastupanog po punomoćniku Vilim Martinčić</derivirana_varijabla>
  </DomainObject.Predmet.ProtustrankaFormated>
  <DomainObject.Predmet.ProtustrankaFormatedOIB>
    <izvorni_sadrzaj>  MARTINČIĆ d.o.o. za pružanje usluga putničke agencije i prijevoza, OIB 86036708566 zastupanog po punomoćniku Vilim Martinčić</izvorni_sadrzaj>
    <derivirana_varijabla naziv="DomainObject.Predmet.ProtustrankaFormatedOIB_1">  MARTINČIĆ d.o.o. za pružanje usluga putničke agencije i prijevoza, OIB 86036708566 zastupanog po punomoćniku Vilim Martinčić</derivirana_varijabla>
  </DomainObject.Predmet.ProtustrankaFormatedOIB>
  <DomainObject.Predmet.ProtustrankaFormatedWithAdress>
    <izvorni_sadrzaj> MARTINČIĆ d.o.o. za pružanje usluga putničke agencije i prijevoza, Ulica Marcela Kiepacha 1, 48260 Križevci zastupanog po punomoćniku Vilim Martinčić</izvorni_sadrzaj>
    <derivirana_varijabla naziv="DomainObject.Predmet.ProtustrankaFormatedWithAdress_1"> MARTINČIĆ d.o.o. za pružanje usluga putničke agencije i prijevoza, Ulica Marcela Kiepacha 1, 48260 Križevci zastupanog po punomoćniku Vilim Martinčić</derivirana_varijabla>
  </DomainObject.Predmet.ProtustrankaFormatedWithAdress>
  <DomainObject.Predmet.ProtustrankaFormatedWithAdressOIB>
    <izvorni_sadrzaj> MARTINČIĆ d.o.o. za pružanje usluga putničke agencije i prijevoza, OIB 86036708566, Ulica Marcela Kiepacha 1, 48260 Križevci zastupanog po punomoćniku Vilim Martinčić</izvorni_sadrzaj>
    <derivirana_varijabla naziv="DomainObject.Predmet.ProtustrankaFormatedWithAdressOIB_1"> MARTINČIĆ d.o.o. za pružanje usluga putničke agencije i prijevoza, OIB 86036708566, Ulica Marcela Kiepacha 1, 48260 Križevci zastupanog po punomoćniku Vilim Martinčić</derivirana_varijabla>
  </DomainObject.Predmet.ProtustrankaFormatedWithAdressOIB>
  <DomainObject.Predmet.ProtustrankaWithAdress>
    <izvorni_sadrzaj>MARTINČIĆ d.o.o. za pružanje usluga putničke agencije i prijevoza Ulica Marcela Kiepacha 1, 48260 Križevci</izvorni_sadrzaj>
    <derivirana_varijabla naziv="DomainObject.Predmet.ProtustrankaWithAdress_1">MARTINČIĆ d.o.o. za pružanje usluga putničke agencije i prijevoza Ulica Marcela Kiepacha 1, 48260 Križevci</derivirana_varijabla>
  </DomainObject.Predmet.ProtustrankaWithAdress>
  <DomainObject.Predmet.ProtustrankaWithAdressOIB>
    <izvorni_sadrzaj>MARTINČIĆ d.o.o. za pružanje usluga putničke agencije i prijevoza, OIB 86036708566, Ulica Marcela Kiepacha 1, 48260 Križevci</izvorni_sadrzaj>
    <derivirana_varijabla naziv="DomainObject.Predmet.ProtustrankaWithAdressOIB_1">MARTINČIĆ d.o.o. za pružanje usluga putničke agencije i prijevoza, OIB 86036708566, Ulica Marcela Kiepacha 1, 48260 Križevci</derivirana_varijabla>
  </DomainObject.Predmet.ProtustrankaWithAdressOIB>
  <DomainObject.Predmet.ProtustrankaNazivFormated>
    <izvorni_sadrzaj>MARTINČIĆ d.o.o. za pružanje usluga putničke agencije i prijevoza</izvorni_sadrzaj>
    <derivirana_varijabla naziv="DomainObject.Predmet.ProtustrankaNazivFormated_1">MARTINČIĆ d.o.o. za pružanje usluga putničke agencije i prijevoza</derivirana_varijabla>
  </DomainObject.Predmet.ProtustrankaNazivFormated>
  <DomainObject.Predmet.ProtustrankaNazivFormatedOIB>
    <izvorni_sadrzaj>MARTINČIĆ d.o.o. za pružanje usluga putničke agencije i prijevoza, OIB 86036708566</izvorni_sadrzaj>
    <derivirana_varijabla naziv="DomainObject.Predmet.ProtustrankaNazivFormatedOIB_1">MARTINČIĆ d.o.o. za pružanje usluga putničke agencije i prijevoza, OIB 86036708566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1160393.47</izvorni_sadrzaj>
    <derivirana_varijabla naziv="DomainObject.Predmet.TrenutnaVrijednost_1">1160393.47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MARTINČIĆ d.o.o. za pružanje usluga putničke agencije i prijevoza zastupanog po punomoćniku Vilim Martinčić</item>
    </izvorni_sadrzaj>
    <derivirana_varijabla naziv="DomainObject.Predmet.ProtuStrankaListFormated_1">
      <item>MARTINČIĆ d.o.o. za pružanje usluga putničke agencije i prijevoza zastupanog po punomoćniku Vilim Martinčić</item>
    </derivirana_varijabla>
  </DomainObject.Predmet.ProtuStrankaListFormated>
  <DomainObject.Predmet.ProtuStrankaListFormatedOIB>
    <izvorni_sadrzaj>
      <item>MARTINČIĆ d.o.o. za pružanje usluga putničke agencije i prijevoza, OIB 86036708566 zastupanog po punomoćniku Vilim Martinčić</item>
    </izvorni_sadrzaj>
    <derivirana_varijabla naziv="DomainObject.Predmet.ProtuStrankaListFormatedOIB_1">
      <item>MARTINČIĆ d.o.o. za pružanje usluga putničke agencije i prijevoza, OIB 86036708566 zastupanog po punomoćniku Vilim Martinčić</item>
    </derivirana_varijabla>
  </DomainObject.Predmet.ProtuStrankaListFormatedOIB>
  <DomainObject.Predmet.ProtuStrankaListFormatedWithAdress>
    <izvorni_sadrzaj>
      <item>MARTINČIĆ d.o.o. za pružanje usluga putničke agencije i prijevoza, Ulica Marcela Kiepacha 1, 48260 Križevci zastupanog po punomoćniku Vilim Martinčić</item>
    </izvorni_sadrzaj>
    <derivirana_varijabla naziv="DomainObject.Predmet.ProtuStrankaListFormatedWithAdress_1">
      <item>MARTINČIĆ d.o.o. za pružanje usluga putničke agencije i prijevoza, Ulica Marcela Kiepacha 1, 48260 Križevci zastupanog po punomoćniku Vilim Martinčić</item>
    </derivirana_varijabla>
  </DomainObject.Predmet.ProtuStrankaListFormatedWithAdress>
  <DomainObject.Predmet.ProtuStrankaListFormatedWithAdressOIB>
    <izvorni_sadrzaj>
      <item>MARTINČIĆ d.o.o. za pružanje usluga putničke agencije i prijevoza, OIB 86036708566, Ulica Marcela Kiepacha 1, 48260 Križevci zastupanog po punomoćniku Vilim Martinčić</item>
    </izvorni_sadrzaj>
    <derivirana_varijabla naziv="DomainObject.Predmet.ProtuStrankaListFormatedWithAdressOIB_1">
      <item>MARTINČIĆ d.o.o. za pružanje usluga putničke agencije i prijevoza, OIB 86036708566, Ulica Marcela Kiepacha 1, 48260 Križevci zastupanog po punomoćniku Vilim Martinčić</item>
    </derivirana_varijabla>
  </DomainObject.Predmet.ProtuStrankaListFormatedWithAdressOIB>
  <DomainObject.Predmet.ProtuStrankaListNazivFormated>
    <izvorni_sadrzaj>
      <item>MARTINČIĆ d.o.o. za pružanje usluga putničke agencije i prijevoza</item>
    </izvorni_sadrzaj>
    <derivirana_varijabla naziv="DomainObject.Predmet.ProtuStrankaListNazivFormated_1">
      <item>MARTINČIĆ d.o.o. za pružanje usluga putničke agencije i prijevoza</item>
    </derivirana_varijabla>
  </DomainObject.Predmet.ProtuStrankaListNazivFormated>
  <DomainObject.Predmet.ProtuStrankaListNazivFormatedOIB>
    <izvorni_sadrzaj>
      <item>MARTINČIĆ d.o.o. za pružanje usluga putničke agencije i prijevoza, OIB 86036708566</item>
    </izvorni_sadrzaj>
    <derivirana_varijabla naziv="DomainObject.Predmet.ProtuStrankaListNazivFormatedOIB_1">
      <item>MARTINČIĆ d.o.o. za pružanje usluga putničke agencije i prijevoza, OIB 86036708566</item>
    </derivirana_varijabla>
  </DomainObject.Predmet.ProtuStrankaListNazivFormatedOIB>
  <DomainObject.Predmet.OstaliListFormated>
    <izvorni_sadrzaj>
      <item>e-Oglasna</item>
      <item>Sudski registar</item>
      <item>Vilim Martinčić punomoćnik sudionika u postupku MARTINČIĆ d.o.o. za pružanje usluga putničke agencije i prijevoza</item>
    </izvorni_sadrzaj>
    <derivirana_varijabla naziv="DomainObject.Predmet.OstaliListFormated_1">
      <item>e-Oglasna</item>
      <item>Sudski registar</item>
      <item>Vilim Martinčić punomoćnik sudionika u postupku MARTINČIĆ d.o.o. za pružanje usluga putničke agencije i prijevoza</item>
    </derivirana_varijabla>
  </DomainObject.Predmet.OstaliListFormated>
  <DomainObject.Predmet.OstaliListFormatedOIB>
    <izvorni_sadrzaj>
      <item>e-Oglasna</item>
      <item>Sudski registar</item>
      <item>Vilim Martinčić, OIB 03506090892 punomoćnik sudionika u postupku MARTINČIĆ d.o.o. za pružanje usluga putničke agencije i prijevoza</item>
    </izvorni_sadrzaj>
    <derivirana_varijabla naziv="DomainObject.Predmet.OstaliListFormatedOIB_1">
      <item>e-Oglasna</item>
      <item>Sudski registar</item>
      <item>Vilim Martinčić, OIB 03506090892 punomoćnik sudionika u postupku MARTINČIĆ d.o.o. za pružanje usluga putničke agencije i prijevoza</item>
    </derivirana_varijabla>
  </DomainObject.Predmet.OstaliListFormatedOIB>
  <DomainObject.Predmet.OstaliListFormatedWithAdress>
    <izvorni_sadrzaj>
      <item>e-Oglasna</item>
      <item>Sudski registar</item>
      <item>Vilim Martinčić, Blagaji 4, 48267 Dedina punomoćnik sudionika u postupku MARTINČIĆ d.o.o. za pružanje usluga putničke agencije i prijevoza</item>
    </izvorni_sadrzaj>
    <derivirana_varijabla naziv="DomainObject.Predmet.OstaliListFormatedWithAdress_1">
      <item>e-Oglasna</item>
      <item>Sudski registar</item>
      <item>Vilim Martinčić, Blagaji 4, 48267 Dedina punomoćnik sudionika u postupku MARTINČIĆ d.o.o. za pružanje usluga putničke agencije i prijevoza</item>
    </derivirana_varijabla>
  </DomainObject.Predmet.OstaliListFormatedWithAdress>
  <DomainObject.Predmet.OstaliListFormatedWithAdressOIB>
    <izvorni_sadrzaj>
      <item>e-Oglasna</item>
      <item>Sudski registar</item>
      <item>Vilim Martinčić, OIB 03506090892, Blagaji 4, 48267 Dedina punomoćnik sudionika u postupku MARTINČIĆ d.o.o. za pružanje usluga putničke agencije i prijevoza</item>
    </izvorni_sadrzaj>
    <derivirana_varijabla naziv="DomainObject.Predmet.OstaliListFormatedWithAdressOIB_1">
      <item>e-Oglasna</item>
      <item>Sudski registar</item>
      <item>Vilim Martinčić, OIB 03506090892, Blagaji 4, 48267 Dedina punomoćnik sudionika u postupku MARTINČIĆ d.o.o. za pružanje usluga putničke agencije i prijevoza</item>
    </derivirana_varijabla>
  </DomainObject.Predmet.OstaliListFormatedWithAdressOIB>
  <DomainObject.Predmet.OstaliListNazivFormated>
    <izvorni_sadrzaj>
      <item>e-Oglasna</item>
      <item>Sudski registar</item>
      <item>Vilim Martinčić</item>
    </izvorni_sadrzaj>
    <derivirana_varijabla naziv="DomainObject.Predmet.OstaliListNazivFormated_1">
      <item>e-Oglasna</item>
      <item>Sudski registar</item>
      <item>Vilim Martinčić</item>
    </derivirana_varijabla>
  </DomainObject.Predmet.OstaliListNazivFormated>
  <DomainObject.Predmet.OstaliListNazivFormatedOIB>
    <izvorni_sadrzaj>
      <item>e-Oglasna</item>
      <item>Sudski registar</item>
      <item>Vilim Martinčić, OIB 03506090892</item>
    </izvorni_sadrzaj>
    <derivirana_varijabla naziv="DomainObject.Predmet.OstaliListNazivFormatedOIB_1">
      <item>e-Oglasna</item>
      <item>Sudski registar</item>
      <item>Vilim Martinčić, OIB 03506090892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MARTINČIĆ d.o.o. za pružanje usluga putničke agencije i prijevoza</izvorni_sadrzaj>
    <derivirana_varijabla naziv="DomainObject.Predmet.ProtustrankaIDrugi_1">MARTINČIĆ d.o.o. za pružanje usluga putničke agencije i prijevoza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MARTINČIĆ d.o.o. za pružanje usluga putničke agencije i prijevoza, OIB 86036708566, Ulica Marcela Kiepacha 1, 48260 Križevci</izvorni_sadrzaj>
    <derivirana_varijabla naziv="DomainObject.Predmet.ProtustrankaIDrugiAdressOIB_1">MARTINČIĆ d.o.o. za pružanje usluga putničke agencije i prijevoza, OIB 86036708566, Ulica Marcela Kiepacha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MARTINČIĆ d.o.o. za pružanje usluga putničke agencije i prijevoza</item>
      <item>e-Oglasna</item>
      <item>Sudski registar</item>
      <item>Vilim Martinčić</item>
    </izvorni_sadrzaj>
    <derivirana_varijabla naziv="DomainObject.Predmet.SudioniciListNaziv_1">
      <item>Financijska agencija</item>
      <item>MARTINČIĆ d.o.o. za pružanje usluga putničke agencije i prijevoza</item>
      <item>e-Oglasna</item>
      <item>Sudski registar</item>
      <item>Vilim Martinčić</item>
    </derivirana_varijabla>
  </DomainObject.Predmet.SudioniciListNaziv>
  <DomainObject.Predmet.SudioniciListAdressOIB>
    <izvorni_sadrzaj>
      <item>Financijska agencija, OIB 85821130368, A.Cesarca 2,42000 Varaždin</item>
      <item>MARTINČIĆ d.o.o. za pružanje usluga putničke agencije i prijevoza, OIB 86036708566, Ulica Marcela Kiepacha 1,48260 Križevci</item>
      <item>e-Oglasna</item>
      <item>Sudski registar</item>
      <item>Vilim Martinčić, OIB 03506090892, Blagaji 4,48267 Dedina</item>
    </izvorni_sadrzaj>
    <derivirana_varijabla naziv="DomainObject.Predmet.SudioniciListAdressOIB_1">
      <item>Financijska agencija, OIB 85821130368, A.Cesarca 2,42000 Varaždin</item>
      <item>MARTINČIĆ d.o.o. za pružanje usluga putničke agencije i prijevoza, OIB 86036708566, Ulica Marcela Kiepacha 1,48260 Križevci</item>
      <item>e-Oglasna</item>
      <item>Sudski registar</item>
      <item>Vilim Martinčić, OIB 03506090892, Blagaji 4,48267 Dedina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86036708566</item>
      <item>, OIB null</item>
      <item>, OIB null</item>
      <item>, OIB 03506090892</item>
    </izvorni_sadrzaj>
    <derivirana_varijabla naziv="DomainObject.Predmet.SudioniciListNazivOIB_1">
      <item>, OIB 85821130368</item>
      <item>, OIB 86036708566</item>
      <item>, OIB null</item>
      <item>, OIB null</item>
      <item>, OIB 03506090892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2867</properties:Characters>
  <properties:Lines>86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2016-01-28T10:46:00Z</dcterms:created>
  <dc:creator>Ljubica Makovec</dc:creator>
  <cp:lastModifiedBy>Maja Marčec</cp:lastModifiedBy>
  <cp:lastPrinted>2016-01-28T11:11:00Z</cp:lastPrinted>
  <dcterms:modified xmlns:xsi="http://www.w3.org/2001/XMLSchema-instance" xsi:type="dcterms:W3CDTF">2016-01-28T11:32:00Z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