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bc8" w14:paraId="91f1bc8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406184">
        <w:t>74</w:t>
      </w:r>
      <w:r w:rsidR="003F2C2E">
        <w:t>. St-</w:t>
      </w:r>
      <w:r w:rsidR="00AE2163">
        <w:t>2626/17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>mr. sc. Maji Josipović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AE2163">
        <w:t>METROPOLIS PLAN d.o.o.</w:t>
      </w:r>
      <w:r w:rsidR="00BE232D" w:rsidRPr="00BE232D">
        <w:t xml:space="preserve">, </w:t>
      </w:r>
      <w:r w:rsidR="00AE2163">
        <w:t xml:space="preserve">Zagreb, Savska cesta 41, </w:t>
      </w:r>
      <w:r w:rsidR="00BE232D" w:rsidRPr="00BE232D">
        <w:t xml:space="preserve">MBS: </w:t>
      </w:r>
      <w:r w:rsidR="00AE2163">
        <w:t>080630210</w:t>
      </w:r>
      <w:r w:rsidR="00BE232D" w:rsidRPr="00BE232D">
        <w:t xml:space="preserve">, OIB: </w:t>
      </w:r>
      <w:r w:rsidR="00AE2163">
        <w:t>84169437422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AE2163">
        <w:t xml:space="preserve">16. veljače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</w:r>
      <w:r w:rsidR="00313518" w:rsidRPr="00864B87">
        <w:t xml:space="preserve">Obustavlja se </w:t>
      </w:r>
      <w:r w:rsidR="00313518">
        <w:t>skraćeni</w:t>
      </w:r>
      <w:r w:rsidR="00313518" w:rsidRPr="00864B87">
        <w:t xml:space="preserve"> stečajn</w:t>
      </w:r>
      <w:r w:rsidR="00313518">
        <w:t>i</w:t>
      </w:r>
      <w:r w:rsidR="00313518" w:rsidRPr="00864B87">
        <w:t xml:space="preserve"> postup</w:t>
      </w:r>
      <w:r w:rsidR="00313518">
        <w:t>a</w:t>
      </w:r>
      <w:r w:rsidR="00313518" w:rsidRPr="00864B87">
        <w:t xml:space="preserve">k </w:t>
      </w:r>
      <w:r w:rsidR="00E437C6" w:rsidRPr="00DF3711">
        <w:t xml:space="preserve">nad </w:t>
      </w:r>
      <w:r w:rsidR="00BE232D" w:rsidRPr="00BE232D">
        <w:t xml:space="preserve">dužnikom  </w:t>
      </w:r>
      <w:r w:rsidR="00AE2163">
        <w:t>METROPOLIS PLAN d.o.o.</w:t>
      </w:r>
      <w:r w:rsidR="00AE2163" w:rsidRPr="00BE232D">
        <w:t xml:space="preserve">, </w:t>
      </w:r>
      <w:r w:rsidR="00AE2163">
        <w:t xml:space="preserve">Zagreb, Savska cesta 41, </w:t>
      </w:r>
      <w:r w:rsidR="00AE2163" w:rsidRPr="00BE232D">
        <w:t xml:space="preserve">MBS: </w:t>
      </w:r>
      <w:r w:rsidR="00AE2163">
        <w:t>080630210</w:t>
      </w:r>
      <w:r w:rsidR="00AE2163" w:rsidRPr="00BE232D">
        <w:t xml:space="preserve">, OIB: </w:t>
      </w:r>
      <w:r w:rsidR="00AE2163">
        <w:t>84169437422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AE2163">
        <w:t xml:space="preserve">28. rujna </w:t>
      </w:r>
      <w:r w:rsidR="00D607D4">
        <w:t>2017.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AE2163">
        <w:t xml:space="preserve">26. rujna </w:t>
      </w:r>
      <w:r>
        <w:t xml:space="preserve">2017. dužnik u Očevidniku redoslijeda osnova za plaćanje ima evidentirane neizvršene osnove za plaćanje u neprekinutom razdoblju od 120 dana u ukupnom iznosu od </w:t>
      </w:r>
      <w:r w:rsidR="00AE2163">
        <w:t xml:space="preserve">655.106,55 </w:t>
      </w:r>
      <w:r>
        <w:t xml:space="preserve">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t xml:space="preserve">Postupajući po odredbi čl. 430. SZ-a, prvostupanjski </w:t>
      </w:r>
      <w:r w:rsidR="00E254C5">
        <w:t xml:space="preserve">ovaj </w:t>
      </w:r>
      <w:r>
        <w:t xml:space="preserve">sud je Oglasom utvrdio ukupni iznos evidentiranog duga dužnika u iznosu od </w:t>
      </w:r>
      <w:r w:rsidR="00AE2163">
        <w:t xml:space="preserve">655.106,55 </w:t>
      </w:r>
      <w:r>
        <w:t xml:space="preserve">kn </w:t>
      </w:r>
      <w:r w:rsidR="00E254C5">
        <w:t xml:space="preserve">te je </w:t>
      </w:r>
      <w:r>
        <w:t xml:space="preserve">pozvao osobu ovlaštenu za zastupanje dužnika po zakonu da podnese sudu javnobilježnički ovjerovljeni prokazni popis imovine i obveza dužnika na propisanom obrascu i vjerovnike dužnika da </w:t>
      </w:r>
      <w:r>
        <w:lastRenderedPageBreak/>
        <w:t>najkasnije u roku od 45 dana od dana 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</w:t>
      </w:r>
      <w:r w:rsidR="00AE2163">
        <w:t xml:space="preserve">02. veljače </w:t>
      </w:r>
      <w:r w:rsidR="00E254C5">
        <w:t xml:space="preserve">2018. dostavio Potvrdu predlagatelja o blokadi računa i novčanih sredstava iz koje je razvidno da dužnik na dan </w:t>
      </w:r>
      <w:r w:rsidR="00AE2163">
        <w:t>01</w:t>
      </w:r>
      <w:r w:rsidR="00E254C5">
        <w:t xml:space="preserve">. </w:t>
      </w:r>
      <w:r w:rsidR="00AE2163">
        <w:t xml:space="preserve">veljače </w:t>
      </w:r>
      <w:r w:rsidR="00E254C5">
        <w:t xml:space="preserve">2018.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odnosno ukupno 1</w:t>
      </w:r>
      <w:r w:rsidR="00AE2163">
        <w:t>80</w:t>
      </w:r>
      <w:r w:rsidR="00E254C5">
        <w:t xml:space="preserve"> dana blokade u prethodnih 6 mjeseci zbog nepodmirenih osnova za plaćanje te da nepodmirene obveze na dan </w:t>
      </w:r>
      <w:r w:rsidR="00AE2163">
        <w:t>01</w:t>
      </w:r>
      <w:r w:rsidR="00E254C5">
        <w:t xml:space="preserve">. </w:t>
      </w:r>
      <w:r w:rsidR="00AE2163">
        <w:t xml:space="preserve">veljače </w:t>
      </w:r>
      <w:r w:rsidR="00E254C5">
        <w:t>2018.</w:t>
      </w:r>
      <w:r>
        <w:t xml:space="preserve"> </w:t>
      </w:r>
      <w:r w:rsidR="00E254C5">
        <w:t>iznose 0</w:t>
      </w:r>
      <w:r w:rsidR="00D607D4">
        <w:t>,00</w:t>
      </w:r>
      <w:r w:rsidR="00E254C5">
        <w:t xml:space="preserve"> kuna. </w:t>
      </w:r>
      <w:r w:rsidR="00AE2163">
        <w:t>Predlagatelj je podneskom od 12. veljače 2018. potvrdio da nepodmirene obveze iznose 0,00 kn te da je evidentirano 0 dana neprekidne blokade na računima i novačnim sredstvima stečajnog dužanika.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>uvjeti za donošenje rješenja o otvaranju i</w:t>
      </w:r>
      <w:r w:rsidR="00AE2163">
        <w:t xml:space="preserve"> zaključenju stečajnog postupka</w:t>
      </w:r>
      <w:r>
        <w:t xml:space="preserve">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>kao u izre</w:t>
      </w:r>
      <w:r w:rsidR="00AE2163">
        <w:t>ci</w:t>
      </w:r>
      <w:r w:rsidR="00E254C5">
        <w:t xml:space="preserve">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AE2163">
        <w:t xml:space="preserve">16. veljače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>mr. sc. Maji Josipović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  <w:r>
        <w:t>DNA</w:t>
      </w:r>
    </w:p>
    <w:p w:rsidRDefault="007072BE" w:rsidP="00DF3711" w:rsidR="007072BE">
      <w:pPr>
        <w:jc w:val="both"/>
      </w:pPr>
      <w:r>
        <w:t>e-oglasna ploča suda</w:t>
      </w:r>
    </w:p>
    <w:p w:rsidRDefault="007072BE" w:rsidP="00DF3711" w:rsidR="007072BE">
      <w:pPr>
        <w:jc w:val="both"/>
      </w:pPr>
      <w:r>
        <w:t xml:space="preserve">predlagatelju </w:t>
      </w:r>
    </w:p>
    <w:p w:rsidRDefault="007072BE" w:rsidP="00DF3711" w:rsidR="007072BE" w:rsidRPr="00DF3711">
      <w:pPr>
        <w:jc w:val="both"/>
      </w:pPr>
      <w:r>
        <w:t>dužniku po pun.</w:t>
      </w: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DA4" w:rsidP="0092666B" w:rsidR="00792DA4">
      <w:r>
        <w:separator/>
      </w:r>
    </w:p>
  </w:endnote>
  <w:endnote w:id="0" w:type="continuationSeparator">
    <w:p w:rsidRDefault="00792DA4" w:rsidP="0092666B" w:rsidR="00792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835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DA4" w:rsidP="0092666B" w:rsidR="00792DA4">
      <w:r>
        <w:separator/>
      </w:r>
    </w:p>
  </w:footnote>
  <w:footnote w:id="0" w:type="continuationSeparator">
    <w:p w:rsidRDefault="00792DA4" w:rsidP="0092666B" w:rsidR="00792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8323964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835">
          <w:rPr>
            <w:noProof/>
          </w:rPr>
          <w:t>2</w:t>
        </w:r>
        <w:r>
          <w:fldChar w:fldCharType="end"/>
        </w:r>
      </w:p>
    </w:sdtContent>
  </w:sdt>
  <w:p w:rsidRDefault="00313518" w:rsidP="00DF3711" w:rsidR="00DF3711" w:rsidRPr="00DF3711">
    <w:pPr>
      <w:jc w:val="right"/>
    </w:pPr>
    <w:r>
      <w:t>74</w:t>
    </w:r>
    <w:r w:rsidR="00DF3711" w:rsidRPr="00DF3711">
      <w:t>. St-</w:t>
    </w:r>
    <w:r>
      <w:t>2626</w:t>
    </w:r>
    <w:r w:rsidR="003805C8">
      <w:t>/17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313518"/>
    <w:rsid w:val="00330E26"/>
    <w:rsid w:val="00350AD0"/>
    <w:rsid w:val="003805C8"/>
    <w:rsid w:val="003A2D43"/>
    <w:rsid w:val="003F2C2E"/>
    <w:rsid w:val="00401592"/>
    <w:rsid w:val="00406184"/>
    <w:rsid w:val="00417835"/>
    <w:rsid w:val="0043400F"/>
    <w:rsid w:val="00454A8D"/>
    <w:rsid w:val="0048725F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F1650"/>
    <w:rsid w:val="007072BE"/>
    <w:rsid w:val="00780585"/>
    <w:rsid w:val="00792DA4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92BD7"/>
    <w:rsid w:val="00AE2163"/>
    <w:rsid w:val="00B07CA3"/>
    <w:rsid w:val="00B61351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St-2626/2017</izvorni_sadrzaj>
    <derivirana_varijabla naziv="DomainObject.Predmet.OznakaBroj_1">St-2626/2017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METROPOLIS PLAN d.o.o. zastupanog po punomoćniku Mervan Begović</izvorni_sadrzaj>
    <derivirana_varijabla naziv="DomainObject.Predmet.ProtustrankaFormated_1">  METROPOLIS PLAN d.o.o. zastupanog po punomoćniku Mervan Begović</derivirana_varijabla>
  </DomainObject.Predmet.ProtustrankaFormated>
  <DomainObject.Predmet.ProtustrankaFormatedOIB>
    <izvorni_sadrzaj>  METROPOLIS PLAN d.o.o., OIB 84169437422 zastupanog po punomoćniku Mervan Begović</izvorni_sadrzaj>
    <derivirana_varijabla naziv="DomainObject.Predmet.ProtustrankaFormatedOIB_1">  METROPOLIS PLAN d.o.o., OIB 84169437422 zastupanog po punomoćniku Mervan Begović</derivirana_varijabla>
  </DomainObject.Predmet.ProtustrankaFormatedOIB>
  <DomainObject.Predmet.ProtustrankaFormatedWithAdress>
    <izvorni_sadrzaj> METROPOLIS PLAN d.o.o., Savska cesta 41, 10000 Zagreb zastupanog po punomoćniku Mervan Begović</izvorni_sadrzaj>
    <derivirana_varijabla naziv="DomainObject.Predmet.ProtustrankaFormatedWithAdress_1"> METROPOLIS PLAN d.o.o., Savska cesta 41, 10000 Zagreb zastupanog po punomoćniku Mervan Begović</derivirana_varijabla>
  </DomainObject.Predmet.ProtustrankaFormatedWithAdress>
  <DomainObject.Predmet.ProtustrankaFormatedWithAdressOIB>
    <izvorni_sadrzaj> METROPOLIS PLAN d.o.o., OIB 84169437422, Savska cesta 41, 10000 Zagreb zastupanog po punomoćniku Mervan Begović</izvorni_sadrzaj>
    <derivirana_varijabla naziv="DomainObject.Predmet.ProtustrankaFormatedWithAdressOIB_1"> METROPOLIS PLAN d.o.o., OIB 84169437422, Savska cesta 41, 10000 Zagreb zastupanog po punomoćniku Mervan Begović</derivirana_varijabla>
  </DomainObject.Predmet.ProtustrankaFormatedWithAdressOIB>
  <DomainObject.Predmet.ProtustrankaWithAdress>
    <izvorni_sadrzaj>METROPOLIS PLAN d.o.o. Savska cesta 41, 10000 Zagreb</izvorni_sadrzaj>
    <derivirana_varijabla naziv="DomainObject.Predmet.ProtustrankaWithAdress_1">METROPOLIS PLAN d.o.o. Savska cesta 41, 10000 Zagreb</derivirana_varijabla>
  </DomainObject.Predmet.ProtustrankaWithAdress>
  <DomainObject.Predmet.ProtustrankaWithAdressOIB>
    <izvorni_sadrzaj>METROPOLIS PLAN d.o.o., OIB 84169437422, Savska cesta 41, 10000 Zagreb</izvorni_sadrzaj>
    <derivirana_varijabla naziv="DomainObject.Predmet.ProtustrankaWithAdressOIB_1">METROPOLIS PLAN d.o.o., OIB 84169437422, Savska cesta 41, 10000 Zagreb</derivirana_varijabla>
  </DomainObject.Predmet.ProtustrankaWithAdressOIB>
  <DomainObject.Predmet.ProtustrankaNazivFormated>
    <izvorni_sadrzaj>METROPOLIS PLAN d.o.o.</izvorni_sadrzaj>
    <derivirana_varijabla naziv="DomainObject.Predmet.ProtustrankaNazivFormated_1">METROPOLIS PLAN d.o.o.</derivirana_varijabla>
  </DomainObject.Predmet.ProtustrankaNazivFormated>
  <DomainObject.Predmet.ProtustrankaNazivFormatedOIB>
    <izvorni_sadrzaj>METROPOLIS PLAN d.o.o., OIB 84169437422</izvorni_sadrzaj>
    <derivirana_varijabla naziv="DomainObject.Predmet.ProtustrankaNazivFormatedOIB_1">METROPOLIS PLAN d.o.o., OIB 84169437422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METROPOLIS PLAN d.o.o. zastupanog po punomoćniku Mervan Begović</item>
    </izvorni_sadrzaj>
    <derivirana_varijabla naziv="DomainObject.Predmet.ProtuStrankaListFormated_1">
      <item>METROPOLIS PLAN d.o.o. zastupanog po punomoćniku Mervan Begović</item>
    </derivirana_varijabla>
  </DomainObject.Predmet.ProtuStrankaListFormated>
  <DomainObject.Predmet.ProtuStrankaListFormatedOIB>
    <izvorni_sadrzaj>
      <item>METROPOLIS PLAN d.o.o., OIB 84169437422 zastupanog po punomoćniku Mervan Begović</item>
    </izvorni_sadrzaj>
    <derivirana_varijabla naziv="DomainObject.Predmet.ProtuStrankaListFormatedOIB_1">
      <item>METROPOLIS PLAN d.o.o., OIB 84169437422 zastupanog po punomoćniku Mervan Begović</item>
    </derivirana_varijabla>
  </DomainObject.Predmet.ProtuStrankaListFormatedOIB>
  <DomainObject.Predmet.ProtuStrankaListFormatedWithAdress>
    <izvorni_sadrzaj>
      <item>METROPOLIS PLAN d.o.o., Savska cesta 41, 10000 Zagreb zastupanog po punomoćniku Mervan Begović</item>
    </izvorni_sadrzaj>
    <derivirana_varijabla naziv="DomainObject.Predmet.ProtuStrankaListFormatedWithAdress_1">
      <item>METROPOLIS PLAN d.o.o., Savska cesta 41, 10000 Zagreb zastupanog po punomoćniku Mervan Begović</item>
    </derivirana_varijabla>
  </DomainObject.Predmet.ProtuStrankaListFormatedWithAdress>
  <DomainObject.Predmet.ProtuStrankaListFormatedWithAdressOIB>
    <izvorni_sadrzaj>
      <item>METROPOLIS PLAN d.o.o., OIB 84169437422, Savska cesta 41, 10000 Zagreb zastupanog po punomoćniku Mervan Begović</item>
    </izvorni_sadrzaj>
    <derivirana_varijabla naziv="DomainObject.Predmet.ProtuStrankaListFormatedWithAdressOIB_1">
      <item>METROPOLIS PLAN d.o.o., OIB 84169437422, Savska cesta 41, 10000 Zagreb zastupanog po punomoćniku Mervan Begović</item>
    </derivirana_varijabla>
  </DomainObject.Predmet.ProtuStrankaListFormatedWithAdressOIB>
  <DomainObject.Predmet.ProtuStrankaListNazivFormated>
    <izvorni_sadrzaj>
      <item>METROPOLIS PLAN d.o.o.</item>
    </izvorni_sadrzaj>
    <derivirana_varijabla naziv="DomainObject.Predmet.ProtuStrankaListNazivFormated_1">
      <item>METROPOLIS PLAN d.o.o.</item>
    </derivirana_varijabla>
  </DomainObject.Predmet.ProtuStrankaListNazivFormated>
  <DomainObject.Predmet.ProtuStrankaListNazivFormatedOIB>
    <izvorni_sadrzaj>
      <item>METROPOLIS PLAN d.o.o., OIB 84169437422</item>
    </izvorni_sadrzaj>
    <derivirana_varijabla naziv="DomainObject.Predmet.ProtuStrankaListNazivFormatedOIB_1">
      <item>METROPOLIS PLAN d.o.o., OIB 84169437422</item>
    </derivirana_varijabla>
  </DomainObject.Predmet.ProtuStrankaListNazivFormatedOIB>
  <DomainObject.Predmet.OstaliListFormated>
    <izvorni_sadrzaj>
      <item>SAŠA RAKAR</item>
      <item>Mervan Begović punomoćnik sudionika u postupku METROPOLIS PLAN d.o.o.</item>
    </izvorni_sadrzaj>
    <derivirana_varijabla naziv="DomainObject.Predmet.OstaliListFormated_1">
      <item>SAŠA RAKAR</item>
      <item>Mervan Begović punomoćnik sudionika u postupku METROPOLIS PLAN d.o.o.</item>
    </derivirana_varijabla>
  </DomainObject.Predmet.OstaliListFormated>
  <DomainObject.Predmet.OstaliListFormatedOIB>
    <izvorni_sadrzaj>
      <item>SAŠA RAKAR</item>
      <item>Mervan Begović punomoćnik sudionika u postupku METROPOLIS PLAN d.o.o.</item>
    </izvorni_sadrzaj>
    <derivirana_varijabla naziv="DomainObject.Predmet.OstaliListFormatedOIB_1">
      <item>SAŠA RAKAR</item>
      <item>Mervan Begović punomoćnik sudionika u postupku METROPOLIS PLAN d.o.o.</item>
    </derivirana_varijabla>
  </DomainObject.Predmet.OstaliListFormatedOIB>
  <DomainObject.Predmet.OstaliListFormatedWithAdress>
    <izvorni_sadrzaj>
      <item>SAŠA RAKAR, Gospočak 3, 10000 Zagreb</item>
      <item>Mervan Begović, Vincenta iz Kastva 10, 10000 Zagreb punomoćnik sudionika u postupku METROPOLIS PLAN d.o.o.</item>
    </izvorni_sadrzaj>
    <derivirana_varijabla naziv="DomainObject.Predmet.OstaliListFormatedWithAdress_1">
      <item>SAŠA RAKAR, Gospočak 3, 10000 Zagreb</item>
      <item>Mervan Begović, Vincenta iz Kastva 10, 10000 Zagreb punomoćnik sudionika u postupku METROPOLIS PLAN d.o.o.</item>
    </derivirana_varijabla>
  </DomainObject.Predmet.OstaliListFormatedWithAdress>
  <DomainObject.Predmet.OstaliListFormatedWithAdressOIB>
    <izvorni_sadrzaj>
      <item>SAŠA RAKAR, Gospočak 3, 10000 Zagreb</item>
      <item>Mervan Begović, Vincenta iz Kastva 10, 10000 Zagreb punomoćnik sudionika u postupku METROPOLIS PLAN d.o.o.</item>
    </izvorni_sadrzaj>
    <derivirana_varijabla naziv="DomainObject.Predmet.OstaliListFormatedWithAdressOIB_1">
      <item>SAŠA RAKAR, Gospočak 3, 10000 Zagreb</item>
      <item>Mervan Begović, Vincenta iz Kastva 10, 10000 Zagreb punomoćnik sudionika u postupku METROPOLIS PLAN d.o.o.</item>
    </derivirana_varijabla>
  </DomainObject.Predmet.OstaliListFormatedWithAdressOIB>
  <DomainObject.Predmet.OstaliListNazivFormated>
    <izvorni_sadrzaj>
      <item>SAŠA RAKAR</item>
      <item>Mervan Begović</item>
    </izvorni_sadrzaj>
    <derivirana_varijabla naziv="DomainObject.Predmet.OstaliListNazivFormated_1">
      <item>SAŠA RAKAR</item>
      <item>Mervan Begović</item>
    </derivirana_varijabla>
  </DomainObject.Predmet.OstaliListNazivFormated>
  <DomainObject.Predmet.OstaliListNazivFormatedOIB>
    <izvorni_sadrzaj>
      <item>SAŠA RAKAR</item>
      <item>Mervan Begović</item>
    </izvorni_sadrzaj>
    <derivirana_varijabla naziv="DomainObject.Predmet.OstaliListNazivFormatedOIB_1">
      <item>SAŠA RAKAR</item>
      <item>Mervan Begović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METROPOLIS PLAN d.o.o.</izvorni_sadrzaj>
    <derivirana_varijabla naziv="DomainObject.Predmet.ProtustrankaIDrugi_1">METROPOLIS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METROPOLIS PLAN d.o.o., OIB 84169437422, Savska cesta 41, 10000 Zagreb</izvorni_sadrzaj>
    <derivirana_varijabla naziv="DomainObject.Predmet.ProtustrankaIDrugiAdressOIB_1">METROPOLIS PLAN d.o.o., OIB 84169437422,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METROPOLIS PLAN d.o.o.</item>
      <item>SAŠA RAKAR</item>
      <item>Mervan Begović</item>
    </izvorni_sadrzaj>
    <derivirana_varijabla naziv="DomainObject.Predmet.SudioniciListNaziv_1">
      <item>FINA Regionalni centar Zagreb</item>
      <item>METROPOLIS PLAN d.o.o.</item>
      <item>SAŠA RAKAR</item>
      <item>Mervan 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METROPOLIS PLAN d.o.o., OIB 84169437422, Savska cesta 41,10000 Zagreb</item>
      <item>SAŠA RAKAR, Gospočak 3,10000 Zagreb</item>
      <item>Mervan Begović, Vincenta iz Kastva 10,10000 Zagreb</item>
    </izvorni_sadrzaj>
    <derivirana_varijabla naziv="DomainObject.Predmet.SudioniciListAdressOIB_1">
      <item>FINA Regionalni centar Zagreb, OIB 85821130368, Trg svibanjskih žrtava 1995. 1,10000 Zagreb</item>
      <item>METROPOLIS PLAN d.o.o., OIB 84169437422, Savska cesta 41,10000 Zagreb</item>
      <item>SAŠA RAKAR, Gospočak 3,10000 Zagreb</item>
      <item>Mervan Begović, Vincenta iz Kastva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84169437422</item>
      <item>, OIB null</item>
      <item>, OIB null</item>
    </izvorni_sadrzaj>
    <derivirana_varijabla naziv="DomainObject.Predmet.SudioniciListNazivOIB_1">
      <item>, OIB 85821130368</item>
      <item>, OIB 84169437422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CD5D7-FADF-4917-9AE9-C484F2C19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3959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2018-02-16T08:43:00Z</dcterms:created>
  <dc:creator>gzubak</dc:creator>
  <cp:lastModifiedBy>Maja Josipović</cp:lastModifiedBy>
  <cp:lastPrinted>2018-02-16T08:42:00Z</cp:lastPrinted>
  <dcterms:modified xmlns:xsi="http://www.w3.org/2001/XMLSchema-instance" xsi:type="dcterms:W3CDTF">2018-02-16T08:44:00Z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