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23f8" w14:paraId="2f723f8" w:rsidRDefault="000D2815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D83FD2">
        <w:t>-889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D83FD2">
        <w:t>DESIGN ŽIŽIĆ</w:t>
      </w:r>
      <w:r w:rsidR="00191359">
        <w:t xml:space="preserve"> </w:t>
      </w:r>
      <w:r w:rsidR="003D3A71">
        <w:t>d</w:t>
      </w:r>
      <w:r w:rsidR="00D36A52">
        <w:t>.o.o.</w:t>
      </w:r>
      <w:r w:rsidR="00D83FD2">
        <w:t>, Split, Dinka Šimunovića 5</w:t>
      </w:r>
      <w:r w:rsidR="00F61726">
        <w:t xml:space="preserve">, </w:t>
      </w:r>
      <w:r w:rsidR="004D7D95">
        <w:t xml:space="preserve">OIB: </w:t>
      </w:r>
      <w:r w:rsidR="00D83FD2">
        <w:t>46476435760</w:t>
      </w:r>
      <w:r w:rsidR="001E6581">
        <w:t>, MBS:</w:t>
      </w:r>
      <w:r w:rsidR="00D83FD2">
        <w:t xml:space="preserve"> 060116342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83FD2" w:rsidRPr="00D83FD2">
        <w:t xml:space="preserve">DESIGN ŽIŽIĆ d.o.o., Split, Dinka Šimunovića 5, OIB: 46476435760, MBS: 060116342,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D83FD2">
        <w:t>1192</w:t>
      </w:r>
      <w:r>
        <w:t xml:space="preserve"> dana, u </w:t>
      </w:r>
      <w:r w:rsidR="00E076CF">
        <w:t>u</w:t>
      </w:r>
      <w:r w:rsidR="001E6581">
        <w:t>kupnom iznosu o</w:t>
      </w:r>
      <w:r w:rsidR="00D83FD2">
        <w:t>d 303.000,28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D437EF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D83FD2">
        <w:t>23. ST-889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D437EF">
        <w:t xml:space="preserve"> Ako osoba</w:t>
      </w:r>
      <w:r w:rsidR="003D3A71">
        <w:t xml:space="preserve"> ovlašten</w:t>
      </w:r>
      <w:r w:rsidR="00D437EF">
        <w:t>a</w:t>
      </w:r>
      <w:r w:rsidR="008922FD">
        <w:t xml:space="preserve"> za zastupanje dužnika po zakonu, u roku od 15 dana od dana objave oglasa na </w:t>
      </w:r>
      <w:r w:rsidR="00D437EF">
        <w:t>e-oglasnoj ploči suda ne podnese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D2815"/>
    <w:rsid w:val="000E78DF"/>
    <w:rsid w:val="00191359"/>
    <w:rsid w:val="001A7F97"/>
    <w:rsid w:val="001E6581"/>
    <w:rsid w:val="00296435"/>
    <w:rsid w:val="002A16B1"/>
    <w:rsid w:val="002A267F"/>
    <w:rsid w:val="003D3A71"/>
    <w:rsid w:val="0043500C"/>
    <w:rsid w:val="004C66C0"/>
    <w:rsid w:val="004D7D95"/>
    <w:rsid w:val="00574B9E"/>
    <w:rsid w:val="005F0E13"/>
    <w:rsid w:val="00737DD6"/>
    <w:rsid w:val="00776F7C"/>
    <w:rsid w:val="007E26AB"/>
    <w:rsid w:val="008138F5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28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28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B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2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8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B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DESIGN ŽIŽIĆ d.o.o. za trgovinu i usluge</izvorni_sadrzaj>
    <derivirana_varijabla naziv="DomainObject.Predmet.ProtustrankaFormated_1">  DESIGN ŽIŽIĆ d.o.o. za trgovinu i usluge</derivirana_varijabla>
  </DomainObject.Predmet.ProtustrankaFormated>
  <DomainObject.Predmet.ProtustrankaFormatedOIB>
    <izvorni_sadrzaj>  DESIGN ŽIŽIĆ d.o.o. za trgovinu i usluge, OIB 46476435760</izvorni_sadrzaj>
    <derivirana_varijabla naziv="DomainObject.Predmet.ProtustrankaFormatedOIB_1">  DESIGN ŽIŽIĆ d.o.o. za trgovinu i usluge, OIB 46476435760</derivirana_varijabla>
  </DomainObject.Predmet.ProtustrankaFormatedOIB>
  <DomainObject.Predmet.ProtustrankaFormatedWithAdress>
    <izvorni_sadrzaj> DESIGN ŽIŽIĆ d.o.o. za trgovinu i usluge, Dinka Šimunovića 5, 21000 Split</izvorni_sadrzaj>
    <derivirana_varijabla naziv="DomainObject.Predmet.ProtustrankaFormatedWithAdress_1"> DESIGN ŽIŽIĆ d.o.o. za trgovinu i usluge, Dinka Šimunovića 5, 21000 Split</derivirana_varijabla>
  </DomainObject.Predmet.ProtustrankaFormatedWithAdress>
  <DomainObject.Predmet.ProtustrankaFormatedWithAdressOIB>
    <izvorni_sadrzaj> DESIGN ŽIŽIĆ d.o.o. za trgovinu i usluge, OIB 46476435760, Dinka Šimunovića 5, 21000 Split</izvorni_sadrzaj>
    <derivirana_varijabla naziv="DomainObject.Predmet.ProtustrankaFormatedWithAdressOIB_1"> DESIGN ŽIŽIĆ d.o.o. za trgovinu i usluge, OIB 46476435760, Dinka Šimunovića 5, 21000 Split</derivirana_varijabla>
  </DomainObject.Predmet.ProtustrankaFormatedWithAdressOIB>
  <DomainObject.Predmet.ProtustrankaWithAdress>
    <izvorni_sadrzaj>DESIGN ŽIŽIĆ d.o.o. za trgovinu i usluge Dinka Šimunovića 5, 21000 Split</izvorni_sadrzaj>
    <derivirana_varijabla naziv="DomainObject.Predmet.ProtustrankaWithAdress_1">DESIGN ŽIŽIĆ d.o.o. za trgovinu i usluge Dinka Šimunovića 5, 21000 Split</derivirana_varijabla>
  </DomainObject.Predmet.ProtustrankaWithAdress>
  <DomainObject.Predmet.ProtustrankaWithAdressOIB>
    <izvorni_sadrzaj>DESIGN ŽIŽIĆ d.o.o. za trgovinu i usluge, OIB 46476435760, Dinka Šimunovića 5, 21000 Split</izvorni_sadrzaj>
    <derivirana_varijabla naziv="DomainObject.Predmet.ProtustrankaWithAdressOIB_1">DESIGN ŽIŽIĆ d.o.o. za trgovinu i usluge, OIB 46476435760, Dinka Šimunovića 5, 21000 Split</derivirana_varijabla>
  </DomainObject.Predmet.ProtustrankaWithAdressOIB>
  <DomainObject.Predmet.ProtustrankaNazivFormated>
    <izvorni_sadrzaj>DESIGN ŽIŽIĆ d.o.o. za trgovinu i usluge</izvorni_sadrzaj>
    <derivirana_varijabla naziv="DomainObject.Predmet.ProtustrankaNazivFormated_1">DESIGN ŽIŽIĆ d.o.o. za trgovinu i usluge</derivirana_varijabla>
  </DomainObject.Predmet.ProtustrankaNazivFormated>
  <DomainObject.Predmet.ProtustrankaNazivFormatedOIB>
    <izvorni_sadrzaj>DESIGN ŽIŽIĆ d.o.o. za trgovinu i usluge, OIB 46476435760</izvorni_sadrzaj>
    <derivirana_varijabla naziv="DomainObject.Predmet.ProtustrankaNazivFormatedOIB_1">DESIGN ŽIŽIĆ d.o.o. za trgovinu i usluge, OIB 46476435760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303000.28</izvorni_sadrzaj>
    <derivirana_varijabla naziv="DomainObject.Predmet.TrenutnaVrijednost_1">303000.28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DESIGN ŽIŽIĆ d.o.o. za trgovinu i usluge</item>
    </izvorni_sadrzaj>
    <derivirana_varijabla naziv="DomainObject.Predmet.ProtuStrankaListFormated_1">
      <item>DESIGN ŽIŽIĆ d.o.o. za trgovinu i usluge</item>
    </derivirana_varijabla>
  </DomainObject.Predmet.ProtuStrankaListFormated>
  <DomainObject.Predmet.ProtuStrankaListFormatedOIB>
    <izvorni_sadrzaj>
      <item>DESIGN ŽIŽIĆ d.o.o. za trgovinu i usluge, OIB 46476435760</item>
    </izvorni_sadrzaj>
    <derivirana_varijabla naziv="DomainObject.Predmet.ProtuStrankaListFormatedOIB_1">
      <item>DESIGN ŽIŽIĆ d.o.o. za trgovinu i usluge, OIB 46476435760</item>
    </derivirana_varijabla>
  </DomainObject.Predmet.ProtuStrankaListFormatedOIB>
  <DomainObject.Predmet.ProtuStrankaListFormatedWithAdress>
    <izvorni_sadrzaj>
      <item>DESIGN ŽIŽIĆ d.o.o. za trgovinu i usluge, Dinka Šimunovića 5, 21000 Split</item>
    </izvorni_sadrzaj>
    <derivirana_varijabla naziv="DomainObject.Predmet.ProtuStrankaListFormatedWithAdress_1">
      <item>DESIGN ŽIŽIĆ d.o.o. za trgovinu i usluge, Dinka Šimunovića 5, 21000 Split</item>
    </derivirana_varijabla>
  </DomainObject.Predmet.ProtuStrankaListFormatedWithAdress>
  <DomainObject.Predmet.ProtuStrankaListFormatedWithAdressOIB>
    <izvorni_sadrzaj>
      <item>DESIGN ŽIŽIĆ d.o.o. za trgovinu i usluge, OIB 46476435760, Dinka Šimunovića 5, 21000 Split</item>
    </izvorni_sadrzaj>
    <derivirana_varijabla naziv="DomainObject.Predmet.ProtuStrankaListFormatedWithAdressOIB_1">
      <item>DESIGN ŽIŽIĆ d.o.o. za trgovinu i usluge, OIB 46476435760, Dinka Šimunovića 5, 21000 Split</item>
    </derivirana_varijabla>
  </DomainObject.Predmet.ProtuStrankaListFormatedWithAdressOIB>
  <DomainObject.Predmet.ProtuStrankaListNazivFormated>
    <izvorni_sadrzaj>
      <item>DESIGN ŽIŽIĆ d.o.o. za trgovinu i usluge</item>
    </izvorni_sadrzaj>
    <derivirana_varijabla naziv="DomainObject.Predmet.ProtuStrankaListNazivFormated_1">
      <item>DESIGN ŽIŽIĆ d.o.o. za trgovinu i usluge</item>
    </derivirana_varijabla>
  </DomainObject.Predmet.ProtuStrankaListNazivFormated>
  <DomainObject.Predmet.ProtuStrankaListNazivFormatedOIB>
    <izvorni_sadrzaj>
      <item>DESIGN ŽIŽIĆ d.o.o. za trgovinu i usluge, OIB 46476435760</item>
    </izvorni_sadrzaj>
    <derivirana_varijabla naziv="DomainObject.Predmet.ProtuStrankaListNazivFormatedOIB_1">
      <item>DESIGN ŽIŽIĆ d.o.o. za trgovinu i usluge, OIB 46476435760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DESIGN ŽIŽIĆ d.o.o. za trgovinu i usluge</izvorni_sadrzaj>
    <derivirana_varijabla naziv="DomainObject.Predmet.ProtustrankaIDrugi_1">DESIGN ŽIŽIĆ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DESIGN ŽIŽIĆ d.o.o. za trgovinu i usluge, OIB 46476435760, Dinka Šimunovića 5, 21000 Split</izvorni_sadrzaj>
    <derivirana_varijabla naziv="DomainObject.Predmet.ProtustrankaIDrugiAdressOIB_1">DESIGN ŽIŽIĆ d.o.o. za trgovinu i usluge, OIB 46476435760, Dinka Šimunovića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DESIGN ŽIŽIĆ d.o.o. za trgovinu i usluge</item>
      <item>FINANCIJSKA AGENCIJA, RC SPLIT</item>
    </izvorni_sadrzaj>
    <derivirana_varijabla naziv="DomainObject.Predmet.SudioniciListNaziv_1">
      <item>DESIGN ŽIŽIĆ d.o.o. za trgovinu i usluge</item>
      <item>FINANCIJSKA AGENCIJA, RC SPLIT</item>
    </derivirana_varijabla>
  </DomainObject.Predmet.SudioniciListNaziv>
  <DomainObject.Predmet.SudioniciListAdressOIB>
    <izvorni_sadrzaj>
      <item>DESIGN ŽIŽIĆ d.o.o. za trgovinu i usluge, OIB 46476435760, Dinka Šimunovića 5,21000 Split</item>
      <item>FINANCIJSKA AGENCIJA, RC SPLIT, OIB 85821130368, Mažuranićevo šetalište 24 b,21000 Split</item>
    </izvorni_sadrzaj>
    <derivirana_varijabla naziv="DomainObject.Predmet.SudioniciListAdressOIB_1">
      <item>DESIGN ŽIŽIĆ d.o.o. za trgovinu i usluge, OIB 46476435760, Dinka Šimunovića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46476435760</item>
      <item>, OIB 85821130368</item>
    </izvorni_sadrzaj>
    <derivirana_varijabla naziv="DomainObject.Predmet.SudioniciListNazivOIB_1">
      <item>, OIB 46476435760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2015-11-11T08:30:00Z</dcterms:created>
  <dc:creator>Lari Glavaš</dc:creator>
  <cp:lastModifiedBy>Lari Glavaš</cp:lastModifiedBy>
  <cp:lastPrinted>2015-11-11T08:30:00Z</cp:lastPrinted>
  <dcterms:modified xmlns:xsi="http://www.w3.org/2001/XMLSchema-instance" xsi:type="dcterms:W3CDTF">2015-11-11T08:31:00Z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