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:rsidTr="00917DE2" w:rsidR="00917DE2">
        <w:tc>
          <w:tcPr>
            <w:tcW w:type="dxa" w:w="2877"/>
            <w:hideMark/>
          </w:tcPr>
          <w:p w:rsidRDefault="00917DE2" w:rsidR="00917DE2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7DE2" w:rsidR="00917DE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:rsidRDefault="00917DE2" w:rsidR="00917DE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:rsidRDefault="00917DE2" w:rsidR="00917DE2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e844c83" w14:paraId="e844c83" w:rsidRDefault="00917DE2" w:rsidP="00917DE2" w:rsidR="00917DE2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917DE2" w:rsidR="00917DE2">
        <w:trPr>
          <w:jc w:val="right"/>
        </w:trPr>
        <w:tc>
          <w:tcPr>
            <w:tcW w:type="dxa" w:w="4320"/>
            <w:hideMark/>
          </w:tcPr>
          <w:p w:rsidRDefault="00917DE2" w:rsidR="00917DE2">
            <w:pPr>
              <w:pStyle w:val="VSVerzija"/>
              <w:spacing w:lineRule="auto" w:line="276"/>
              <w:rPr>
                <w:lang w:eastAsia="en-US" w:val="en-US"/>
              </w:rPr>
            </w:pPr>
            <w:r>
              <w:rPr>
                <w:lang w:eastAsia="en-US" w:val="en-US"/>
              </w:rPr>
              <w:t xml:space="preserve">                </w:t>
            </w:r>
            <w:r>
              <w:rPr>
                <w:lang w:eastAsia="en-US" w:val="en-US"/>
              </w:rPr>
              <w:t xml:space="preserve">      </w:t>
            </w:r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6 St-794/16-</w:t>
            </w:r>
            <w:r>
              <w:rPr>
                <w:lang w:eastAsia="en-US" w:val="en-US"/>
              </w:rPr>
              <w:t>38</w:t>
            </w:r>
          </w:p>
        </w:tc>
      </w:tr>
    </w:tbl>
    <w:p w:rsidRDefault="00917DE2" w:rsidP="00917DE2" w:rsidR="00917DE2">
      <w:pPr>
        <w:tabs>
          <w:tab w:pos="4050" w:val="left"/>
        </w:tabs>
        <w:jc w:val="center"/>
      </w:pPr>
    </w:p>
    <w:p w:rsidRDefault="00917DE2" w:rsidP="00917DE2" w:rsidR="00917DE2">
      <w:pPr>
        <w:tabs>
          <w:tab w:pos="4050" w:val="left"/>
        </w:tabs>
        <w:jc w:val="center"/>
      </w:pPr>
    </w:p>
    <w:p w:rsidRDefault="00917DE2" w:rsidP="00917DE2" w:rsidR="00917DE2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917DE2" w:rsidP="00917DE2" w:rsidR="00917DE2">
      <w:pPr>
        <w:tabs>
          <w:tab w:pos="4050" w:val="left"/>
        </w:tabs>
        <w:spacing w:after="0"/>
        <w:jc w:val="center"/>
      </w:pPr>
    </w:p>
    <w:p w:rsidRDefault="00917DE2" w:rsidP="00917DE2" w:rsidR="00917DE2">
      <w:pPr>
        <w:spacing w:after="0"/>
        <w:jc w:val="center"/>
      </w:pPr>
      <w:r>
        <w:t>R J E Š E N J E</w:t>
      </w:r>
    </w:p>
    <w:p w:rsidRDefault="00917DE2" w:rsidP="00917DE2" w:rsidR="00917DE2">
      <w:pPr>
        <w:spacing w:after="0"/>
      </w:pPr>
    </w:p>
    <w:p w:rsidRDefault="00917DE2" w:rsidP="00917DE2" w:rsidR="00917DE2">
      <w:pPr>
        <w:spacing w:after="0"/>
      </w:pPr>
    </w:p>
    <w:p w:rsidRDefault="00917DE2" w:rsidP="00917DE2" w:rsidR="00917DE2">
      <w:pPr>
        <w:spacing w:after="0"/>
        <w:jc w:val="both"/>
      </w:pPr>
      <w:r>
        <w:tab/>
        <w:t xml:space="preserve">Trgovački sud u </w:t>
      </w:r>
      <w:r>
        <w:t>Varaždinu, po sucu</w:t>
      </w:r>
      <w:r>
        <w:t xml:space="preserve"> Hugu </w:t>
      </w:r>
      <w:proofErr w:type="spellStart"/>
      <w:r>
        <w:t>Wedemeyeru</w:t>
      </w:r>
      <w:proofErr w:type="spellEnd"/>
      <w:r>
        <w:t xml:space="preserve">, u stečajnom postupku nad stečajnim dužnikom START d.o.o. u stečaju, Braće Radić 69, 40321 Mala Subotica, OIB: 99169707326, kojeg zastupa stečajni upravitelj Tomislav </w:t>
      </w:r>
      <w:proofErr w:type="spellStart"/>
      <w:r>
        <w:t>Đuričin</w:t>
      </w:r>
      <w:proofErr w:type="spellEnd"/>
      <w:r>
        <w:t>, iz Varaždina, Dravska poljana br. 1</w:t>
      </w:r>
      <w:r>
        <w:t xml:space="preserve">, izvan ročišta </w:t>
      </w:r>
      <w:r>
        <w:t>1</w:t>
      </w:r>
      <w:r>
        <w:t>5</w:t>
      </w:r>
      <w:r>
        <w:t>. lipnja 2018.</w:t>
      </w:r>
    </w:p>
    <w:p w:rsidRDefault="00917DE2" w:rsidP="00917DE2" w:rsidR="00917DE2">
      <w:pPr>
        <w:spacing w:after="0"/>
        <w:jc w:val="center"/>
      </w:pPr>
    </w:p>
    <w:p w:rsidRDefault="00917DE2" w:rsidP="00917DE2" w:rsidR="00917DE2">
      <w:pPr>
        <w:spacing w:after="0"/>
        <w:jc w:val="center"/>
      </w:pPr>
      <w:r>
        <w:t>r i j e š i o   j e</w:t>
      </w:r>
    </w:p>
    <w:p w:rsidRDefault="00917DE2" w:rsidP="00917DE2" w:rsidR="00917DE2">
      <w:pPr>
        <w:spacing w:after="0"/>
        <w:jc w:val="center"/>
        <w:rPr>
          <w:b/>
        </w:rPr>
      </w:pPr>
    </w:p>
    <w:p w:rsidRDefault="00917DE2" w:rsidP="00917DE2" w:rsidR="00917DE2">
      <w:pPr>
        <w:spacing w:after="0"/>
        <w:jc w:val="center"/>
        <w:rPr>
          <w:b/>
        </w:rPr>
      </w:pPr>
    </w:p>
    <w:p w:rsidRDefault="00917DE2" w:rsidP="00917DE2" w:rsidR="00917DE2">
      <w:pPr>
        <w:pStyle w:val="Odlomakpopisa"/>
        <w:numPr>
          <w:ilvl w:val="0"/>
          <w:numId w:val="48"/>
        </w:numPr>
        <w:spacing w:after="0"/>
      </w:pPr>
      <w:r>
        <w:t xml:space="preserve">Utvrđuje se da je kupac DINAMIC TRADE d.o.o., Braće </w:t>
      </w:r>
      <w:proofErr w:type="spellStart"/>
      <w:r>
        <w:t>Graner</w:t>
      </w:r>
      <w:proofErr w:type="spellEnd"/>
      <w:r>
        <w:t xml:space="preserve"> 6, Čakovec, OIB: 02534545068, ponudio najveću cijenu i da su ispunjene pretpostavke da mu se dosudi nekretnina stečajnog dužnika upisana u z.k.ul.br. 7426 k.o. Čakovec, k.č.br. 228/1/2/A/1/332/33/1/3/1/2, poslovna građevina Zelena ulica, površine 786 m2, dvorište Zelena ulica, površine 2454 m2, ukupne površine 3240 m2, 3. SUVLASNIČKI DIO: 473/1161 ETAŽNO VLASNIŠTVO (E-3), 1. poslovni prostor koji se sastoji od prizemlja površine 375,18 m2 i 1. kata površine 75,84 m2, ukupne površine 451,02 m2 (u etažnom elaboratu označeno kosim crtama sa međuprostorom) </w:t>
      </w:r>
    </w:p>
    <w:p w:rsidRDefault="00917DE2" w:rsidP="00917DE2" w:rsidR="00917DE2">
      <w:pPr>
        <w:pStyle w:val="Odlomakpopisa"/>
        <w:numPr>
          <w:ilvl w:val="0"/>
          <w:numId w:val="48"/>
        </w:numPr>
        <w:spacing w:after="0"/>
      </w:pPr>
      <w:r>
        <w:t xml:space="preserve">Nekretnina iz točke 1) izreke ovog rješenja dosuđuje se DINAMIC TRADE d.o.o., Braće </w:t>
      </w:r>
      <w:proofErr w:type="spellStart"/>
      <w:r>
        <w:t>Graner</w:t>
      </w:r>
      <w:proofErr w:type="spellEnd"/>
      <w:r>
        <w:t xml:space="preserve"> 6, Čakovec ,OIB: 02534545068,  za cijenu u iznosu od 312.500,00 kuna.</w:t>
      </w:r>
    </w:p>
    <w:p w:rsidRDefault="00917DE2" w:rsidP="00917DE2" w:rsidR="00917DE2">
      <w:pPr>
        <w:pStyle w:val="Odlomakpopisa"/>
        <w:numPr>
          <w:ilvl w:val="0"/>
          <w:numId w:val="48"/>
        </w:numPr>
        <w:spacing w:after="0"/>
      </w:pPr>
      <w:r>
        <w:t xml:space="preserve">Nalaže se kupcu DINAMIC TRADE d.o.o., Braće </w:t>
      </w:r>
      <w:proofErr w:type="spellStart"/>
      <w:r>
        <w:t>Graner</w:t>
      </w:r>
      <w:proofErr w:type="spellEnd"/>
      <w:r>
        <w:t xml:space="preserve"> 6, Čakovec, OIB: 02534545068, da u roku od 45 dana od dana objave rješenja o dosudi na e-Oglasnoj ploči suda uplati iznos preostale </w:t>
      </w:r>
      <w:proofErr w:type="spellStart"/>
      <w:r>
        <w:t>kupovnine</w:t>
      </w:r>
      <w:proofErr w:type="spellEnd"/>
      <w:r>
        <w:t xml:space="preserve"> od 257.000,00 kuna na račun Financijske agencije IBAN : HR1123900011300028787, model HR11.</w:t>
      </w:r>
    </w:p>
    <w:p w:rsidRDefault="00917DE2" w:rsidP="00917DE2" w:rsidR="00917DE2">
      <w:pPr>
        <w:spacing w:after="0"/>
        <w:ind w:firstLine="32" w:left="928"/>
        <w:contextualSpacing/>
        <w:jc w:val="both"/>
      </w:pPr>
      <w:r>
        <w:t>Pod "Poziv na broj" (PNB) kao podatak prvi (P1) treba upisati broj 77178, a kao podatak drugi (P2) broj koji je sadržan u tablici pod rednim brojem VII (Lista ponuditelja sa zadnjom najvišom valjanom ponudom u  nadmetanju) -31836</w:t>
      </w:r>
    </w:p>
    <w:p w:rsidRDefault="00917DE2" w:rsidP="00917DE2" w:rsidR="00917DE2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917DE2" w:rsidP="00917DE2" w:rsidR="00917DE2">
      <w:pPr>
        <w:spacing w:after="0"/>
        <w:ind w:left="928"/>
        <w:contextualSpacing/>
        <w:jc w:val="both"/>
      </w:pPr>
      <w:r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917DE2" w:rsidP="00917DE2" w:rsidR="00917DE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917DE2" w:rsidP="00917DE2" w:rsidR="00917DE2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917DE2" w:rsidP="00917DE2" w:rsidR="00917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Čakovcu, Ruđera Boškovića 18, Čakovec, će u korist kupca</w:t>
      </w:r>
      <w:r>
        <w:t xml:space="preserve"> DINAMIC TRADE d.o.o., Braće </w:t>
      </w:r>
      <w:proofErr w:type="spellStart"/>
      <w:r>
        <w:t>Graner</w:t>
      </w:r>
      <w:proofErr w:type="spellEnd"/>
      <w:r>
        <w:t xml:space="preserve"> 6, Čakovec, OIB: 02534545068, </w:t>
      </w:r>
      <w:r>
        <w:rPr>
          <w:rFonts w:cs="Times New Roman"/>
        </w:rPr>
        <w:t>upisati pravo vlasništva na nekretnini iz točke 1) izreke ovog rješenja.</w:t>
      </w:r>
    </w:p>
    <w:p w:rsidRDefault="00917DE2" w:rsidP="00917DE2" w:rsidR="00917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Z—1614/2017, Z-5867/2017, Z-1832/06, Z-4064/2016, Z-3915/2016, kao i brisanje zabilježbe rješenja o dosudi.</w:t>
      </w:r>
    </w:p>
    <w:p w:rsidRDefault="00917DE2" w:rsidP="00917DE2" w:rsidR="00917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Čakovcu, zabilježba rješenja o dosudi odmah po primitku  ovog  rješenja. </w:t>
      </w:r>
    </w:p>
    <w:p w:rsidRDefault="00917DE2" w:rsidP="00917DE2" w:rsidR="00917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Čakovcu upis prava  vlasništva na nekretnini  iz točke 1) izreke ovog rješenja za korist kupca</w:t>
      </w:r>
      <w:r>
        <w:t xml:space="preserve"> DINAMIC TRADE d.o.o., Braće </w:t>
      </w:r>
      <w:proofErr w:type="spellStart"/>
      <w:r>
        <w:t>Graner</w:t>
      </w:r>
      <w:proofErr w:type="spellEnd"/>
      <w:r>
        <w:t xml:space="preserve"> 6, Čakovec,  OIB: 02534545068,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917DE2" w:rsidP="00917DE2" w:rsidR="00917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Čakovcu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917DE2" w:rsidP="00917DE2" w:rsidR="00917DE2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917DE2" w:rsidP="00917DE2" w:rsidR="00917DE2">
      <w:pPr>
        <w:pStyle w:val="Odlomakpopisa"/>
        <w:spacing w:after="0"/>
        <w:rPr>
          <w:rFonts w:cs="Times New Roman"/>
        </w:rPr>
      </w:pPr>
    </w:p>
    <w:p w:rsidRDefault="00917DE2" w:rsidP="00917DE2" w:rsidR="00917DE2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917DE2" w:rsidP="00917DE2" w:rsidR="00917DE2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17DE2" w:rsidP="00917DE2" w:rsidR="00917DE2">
      <w:pPr>
        <w:spacing w:after="0"/>
        <w:jc w:val="center"/>
        <w:rPr>
          <w:rFonts w:cs="Times New Roman"/>
        </w:rPr>
      </w:pPr>
    </w:p>
    <w:p w:rsidRDefault="00917DE2" w:rsidP="00917DE2" w:rsidR="00917DE2">
      <w:pPr>
        <w:spacing w:after="0"/>
        <w:jc w:val="both"/>
        <w:rPr>
          <w:rFonts w:cs="Times New Roman"/>
        </w:rPr>
      </w:pPr>
    </w:p>
    <w:p w:rsidRDefault="00917DE2" w:rsidP="00917DE2" w:rsidR="00917DE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21. svibnja 2018. izvještaj o provedenoj elektroničkoj javnoj dražbi (identifikator nadmetanja 7717) od 21. veljače 2018., Klasa: O/110-10/17-01/894, </w:t>
      </w:r>
      <w:proofErr w:type="spellStart"/>
      <w:r>
        <w:rPr>
          <w:rFonts w:cs="Times New Roman"/>
        </w:rPr>
        <w:t>Ur</w:t>
      </w:r>
      <w:proofErr w:type="spellEnd"/>
      <w:r>
        <w:rPr>
          <w:rFonts w:cs="Times New Roman"/>
        </w:rPr>
        <w:t xml:space="preserve">. br. 07-01-18-41, kojim je obavijestila sud da je za nekretninu iz točke 1) izreke ovog rješenja o dosudi nadmetanje završeno 16. svibnja 2018. i da je najvišu ponudu na elektroničkoj javnoj dražbi dao </w:t>
      </w:r>
      <w:r>
        <w:t xml:space="preserve">DINAMIC TRADE d.o.o., Braće </w:t>
      </w:r>
      <w:proofErr w:type="spellStart"/>
      <w:r>
        <w:t>Graner</w:t>
      </w:r>
      <w:proofErr w:type="spellEnd"/>
      <w:r>
        <w:t xml:space="preserve"> 6, Čakovec OIB: 02534545068, </w:t>
      </w:r>
      <w:r>
        <w:rPr>
          <w:rFonts w:cs="Times New Roman"/>
        </w:rPr>
        <w:t xml:space="preserve">u iznosu od 312.500,00 kuna, a čija je ponuda valjana. Osim navedenog kupca u nadmetanju je sudjelovao: </w:t>
      </w:r>
      <w:proofErr w:type="spellStart"/>
      <w:r>
        <w:rPr>
          <w:rFonts w:cs="Times New Roman"/>
        </w:rPr>
        <w:t>Raiffeisenbank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Austria</w:t>
      </w:r>
      <w:proofErr w:type="spellEnd"/>
      <w:r>
        <w:rPr>
          <w:rFonts w:cs="Times New Roman"/>
        </w:rPr>
        <w:t xml:space="preserve"> d.d., Magazinska cesta 69, 10000 Zagreb, OIB: 53056966535</w:t>
      </w:r>
    </w:p>
    <w:p w:rsidRDefault="00917DE2" w:rsidP="00917DE2" w:rsidR="00917DE2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r>
        <w:t xml:space="preserve">DINAMIC TRADE d.o.o., Braće </w:t>
      </w:r>
      <w:proofErr w:type="spellStart"/>
      <w:r>
        <w:t>Graner</w:t>
      </w:r>
      <w:proofErr w:type="spellEnd"/>
      <w:r>
        <w:t xml:space="preserve"> 6, Čakovec,  OIB: 02534545068,  </w:t>
      </w:r>
      <w:r>
        <w:rPr>
          <w:rFonts w:cs="Times New Roman"/>
        </w:rPr>
        <w:t>ponudio najveću cijenu jer je za nekretninu iz točke 1) rješenja o dosudi ponudio cijenu u iznosu 312.500,00 kuna, te da su ispunjene pretpostavke da mu se nekretnina dosudi.</w:t>
      </w:r>
    </w:p>
    <w:p w:rsidRDefault="00917DE2" w:rsidP="00917DE2" w:rsidR="00917DE2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55.500,00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257.000,00 kuna.</w:t>
      </w:r>
    </w:p>
    <w:p w:rsidRDefault="00917DE2" w:rsidP="00917DE2" w:rsidR="00917DE2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257.000,00 kuna i  nakon što ovo  rješenje postane  pravomoćno.</w:t>
      </w:r>
    </w:p>
    <w:p w:rsidRDefault="00917DE2" w:rsidP="00917DE2" w:rsidR="00917DE2">
      <w:pPr>
        <w:spacing w:after="0"/>
        <w:ind w:firstLine="708"/>
        <w:jc w:val="both"/>
        <w:rPr>
          <w:rFonts w:cs="Times New Roman"/>
        </w:rPr>
      </w:pPr>
    </w:p>
    <w:p w:rsidRDefault="00917DE2" w:rsidP="00917DE2" w:rsidR="00917DE2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917DE2" w:rsidP="00917DE2" w:rsidR="00917DE2">
      <w:pPr>
        <w:spacing w:after="0"/>
        <w:ind w:firstLine="708"/>
        <w:jc w:val="both"/>
      </w:pPr>
    </w:p>
    <w:p w:rsidRDefault="00917DE2" w:rsidP="00917DE2" w:rsidR="00917DE2">
      <w:pPr>
        <w:spacing w:after="0"/>
        <w:ind w:firstLine="708"/>
        <w:jc w:val="both"/>
      </w:pPr>
    </w:p>
    <w:p w:rsidRDefault="00917DE2" w:rsidP="00917DE2" w:rsidR="00917DE2">
      <w:pPr>
        <w:spacing w:after="0"/>
        <w:jc w:val="center"/>
      </w:pPr>
      <w:r>
        <w:t>U Varaždinu 15</w:t>
      </w:r>
      <w:bookmarkStart w:name="_GoBack" w:id="0"/>
      <w:bookmarkEnd w:id="0"/>
      <w:r>
        <w:t>. lipnja 2018.</w:t>
      </w:r>
    </w:p>
    <w:p w:rsidRDefault="00917DE2" w:rsidP="00917DE2" w:rsidR="00917DE2">
      <w:pPr>
        <w:spacing w:after="0"/>
        <w:jc w:val="center"/>
      </w:pPr>
    </w:p>
    <w:p w:rsidRDefault="00917DE2" w:rsidP="00917DE2" w:rsidR="00917DE2">
      <w:pPr>
        <w:spacing w:after="0"/>
        <w:ind w:left="6372"/>
        <w:jc w:val="both"/>
      </w:pPr>
      <w:r>
        <w:t xml:space="preserve">     Sudac:                    </w:t>
      </w:r>
    </w:p>
    <w:p w:rsidRDefault="00917DE2" w:rsidP="00917DE2" w:rsidR="00917DE2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917DE2" w:rsidP="00917DE2" w:rsidR="00917DE2">
      <w:pPr>
        <w:spacing w:after="0"/>
        <w:jc w:val="center"/>
      </w:pPr>
      <w:r>
        <w:t xml:space="preserve">                                                                                    Hugo Wedemeyer, v. r. </w:t>
      </w:r>
    </w:p>
    <w:p w:rsidRDefault="00917DE2" w:rsidP="00917DE2" w:rsidR="00917DE2">
      <w:pPr>
        <w:spacing w:after="0"/>
        <w:jc w:val="center"/>
      </w:pPr>
    </w:p>
    <w:p w:rsidRDefault="00917DE2" w:rsidP="00917DE2" w:rsidR="00917DE2">
      <w:pPr>
        <w:spacing w:after="0"/>
        <w:jc w:val="center"/>
      </w:pPr>
    </w:p>
    <w:p w:rsidRDefault="00917DE2" w:rsidP="00917DE2" w:rsidR="00917DE2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917DE2" w:rsidP="00917DE2" w:rsidR="00917DE2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917DE2" w:rsidP="00917DE2" w:rsidR="00917DE2">
      <w:pPr>
        <w:spacing w:after="0"/>
        <w:jc w:val="center"/>
      </w:pPr>
    </w:p>
    <w:p w:rsidRDefault="00917DE2" w:rsidP="00917DE2" w:rsidR="00917DE2">
      <w:pPr>
        <w:spacing w:after="0"/>
        <w:jc w:val="center"/>
      </w:pPr>
    </w:p>
    <w:p w:rsidRDefault="00917DE2" w:rsidP="00917DE2" w:rsidR="00917DE2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917DE2" w:rsidP="00917DE2" w:rsidR="00917DE2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917DE2" w:rsidP="00917DE2" w:rsidR="00917DE2">
      <w:pPr>
        <w:spacing w:after="0"/>
        <w:jc w:val="both"/>
        <w:rPr>
          <w:rFonts w:cs="Times New Roman"/>
        </w:rPr>
      </w:pPr>
    </w:p>
    <w:p w:rsidRDefault="00917DE2" w:rsidP="00917DE2" w:rsidR="00917DE2">
      <w:pPr>
        <w:spacing w:after="0"/>
        <w:jc w:val="both"/>
        <w:rPr>
          <w:rFonts w:cs="Times New Roman"/>
        </w:rPr>
      </w:pPr>
    </w:p>
    <w:p w:rsidRDefault="00917DE2" w:rsidP="00917DE2" w:rsidR="00917DE2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917DE2" w:rsidP="00917DE2" w:rsidR="00917DE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917DE2" w:rsidP="00917DE2" w:rsidR="00917DE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Čakovcu, Ruđera Boškovića 18, 40000 Čakovec, odmah radi zabilježbe rješenja o dosudi,</w:t>
      </w:r>
    </w:p>
    <w:p w:rsidRDefault="00917DE2" w:rsidP="00917DE2" w:rsidR="00917DE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Čakovcu, Ruđera Boškovića 18, 40000 Čakovec, po pravomoćnosti, </w:t>
      </w:r>
    </w:p>
    <w:p w:rsidRDefault="00917DE2" w:rsidP="00917DE2" w:rsidR="00917DE2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Ulica grada Vukovara 70, 10000 Zagreb, nakon pravomoćnosti s klauzulom pravomoćnosti.</w:t>
      </w:r>
    </w:p>
    <w:p w:rsidRDefault="00917DE2" w:rsidP="00917DE2" w:rsidR="00917DE2">
      <w:pPr>
        <w:tabs>
          <w:tab w:pos="6420" w:val="left"/>
        </w:tabs>
        <w:spacing w:after="0"/>
        <w:jc w:val="both"/>
      </w:pPr>
    </w:p>
    <w:p w:rsidRDefault="00917DE2" w:rsidP="00917DE2" w:rsidR="00917DE2">
      <w:pPr>
        <w:pStyle w:val="NormaleSPIS"/>
      </w:pPr>
    </w:p>
    <w:p w:rsidRDefault="00917DE2" w:rsidP="00917DE2" w:rsidR="00917DE2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17DE2" w:rsidP="00917DE2" w:rsidR="00917DE2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917DE2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6089" w:rsidP="00537B78" w:rsidR="005D6089">
      <w:r>
        <w:separator/>
      </w:r>
    </w:p>
  </w:endnote>
  <w:endnote w:id="0" w:type="continuationSeparator">
    <w:p w:rsidRDefault="005D6089" w:rsidP="00537B78" w:rsidR="005D60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78433702"/>
      <w:docPartObj>
        <w:docPartGallery w:val="Page Numbers (Bottom of Page)"/>
        <w:docPartUnique/>
      </w:docPartObj>
    </w:sdtPr>
    <w:sdtContent>
      <w:p w:rsidRDefault="00917DE2" w:rsidR="00917DE2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917DE2" w:rsidR="00917DE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6089" w:rsidP="00537B78" w:rsidR="005D6089">
      <w:r>
        <w:separator/>
      </w:r>
    </w:p>
  </w:footnote>
  <w:footnote w:id="0" w:type="continuationSeparator">
    <w:p w:rsidRDefault="005D6089" w:rsidP="00537B78" w:rsidR="005D60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17DE2" w:rsidR="008333A9">
    <w:pPr>
      <w:pStyle w:val="Zaglavlje"/>
    </w:pPr>
    <w:r>
      <w:rPr>
        <w:rStyle w:val="PozadinaSvijetloCrvena"/>
        <w:shd w:fill="auto" w:color="auto" w:val="clear"/>
      </w:rPr>
      <w:t>Poslovni broj : 6 St-794/2016-38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6089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17DE2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917DE2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917DE2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917DE2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917DE2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738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St-794/2016-38</izvorni_sadrzaj>
    <derivirana_varijabla naziv="DomainObject.Oznaka_1">St-794/2016-38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St-794/2016</izvorni_sadrzaj>
    <derivirana_varijabla naziv="DomainObject.Predmet.OznakaBroj_1">St-794/2016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START auto škola &amp; marketing agencija, društvo s ograničenom odgovornošću u stečaju</izvorni_sadrzaj>
    <derivirana_varijabla naziv="DomainObject.Predmet.ProtustrankaFormated_1">  START auto škola &amp; marketing agencija, društvo s ograničenom odgovornošću u stečaju</derivirana_varijabla>
  </DomainObject.Predmet.ProtustrankaFormated>
  <DomainObject.Predmet.ProtustrankaFormatedOIB>
    <izvorni_sadrzaj>  START auto škola &amp; marketing agencija, društvo s ograničenom odgovornošću u stečaju, OIB 99169707326</izvorni_sadrzaj>
    <derivirana_varijabla naziv="DomainObject.Predmet.ProtustrankaFormatedOIB_1">  START auto škola &amp; marketing agencija, društvo s ograničenom odgovornošću u stečaju, OIB 99169707326</derivirana_varijabla>
  </DomainObject.Predmet.ProtustrankaFormatedOIB>
  <DomainObject.Predmet.ProtustrankaFormatedWithAdress>
    <izvorni_sadrzaj> START auto škola &amp; marketing agencija, društvo s ograničenom odgovornošću u stečaju, B.Radića 69, 40000 Mala Subotica</izvorni_sadrzaj>
    <derivirana_varijabla naziv="DomainObject.Predmet.ProtustrankaFormatedWithAdress_1"> START auto škola &amp; marketing agencija, društvo s ograničenom odgovornošću u stečaju, B.Radića 69, 40000 Mala Subotica</derivirana_varijabla>
  </DomainObject.Predmet.ProtustrankaFormatedWithAdress>
  <DomainObject.Predmet.ProtustrankaFormatedWithAdressOIB>
    <izvorni_sadrzaj> START auto škola &amp; marketing agencija, društvo s ograničenom odgovornošću u stečaju, OIB 99169707326, B.Radića 69, 40000 Mala Subotica</izvorni_sadrzaj>
    <derivirana_varijabla naziv="DomainObject.Predmet.ProtustrankaFormatedWithAdressOIB_1"> START auto škola &amp; marketing agencija, društvo s ograničenom odgovornošću u stečaju, OIB 99169707326, B.Radića 69, 40000 Mala Subotica</derivirana_varijabla>
  </DomainObject.Predmet.ProtustrankaFormatedWithAdressOIB>
  <DomainObject.Predmet.ProtustrankaWithAdress>
    <izvorni_sadrzaj>START auto škola &amp; marketing agencija, društvo s ograničenom odgovornošću u stečaju B.Radića 69, 40000 Mala Subotica</izvorni_sadrzaj>
    <derivirana_varijabla naziv="DomainObject.Predmet.ProtustrankaWithAdress_1">START auto škola &amp; marketing agencija, društvo s ograničenom odgovornošću u stečaju B.Radića 69, 40000 Mala Subotica</derivirana_varijabla>
  </DomainObject.Predmet.ProtustrankaWithAdress>
  <DomainObject.Predmet.ProtustrankaWithAdressOIB>
    <izvorni_sadrzaj>START auto škola &amp; marketing agencija, društvo s ograničenom odgovornošću u stečaju, OIB 99169707326, B.Radića 69, 40000 Mala Subotica</izvorni_sadrzaj>
    <derivirana_varijabla naziv="DomainObject.Predmet.ProtustrankaWithAdressOIB_1">START auto škola &amp; marketing agencija, društvo s ograničenom odgovornošću u stečaju, OIB 99169707326, B.Radića 69, 40000 Mala Subotica</derivirana_varijabla>
  </DomainObject.Predmet.ProtustrankaWithAdressOIB>
  <DomainObject.Predmet.ProtustrankaNazivFormated>
    <izvorni_sadrzaj>START auto škola &amp; marketing agencija, društvo s ograničenom odgovornošću u stečaju</izvorni_sadrzaj>
    <derivirana_varijabla naziv="DomainObject.Predmet.ProtustrankaNazivFormated_1">START auto škola &amp; marketing agencija, društvo s ograničenom odgovornošću u stečaju</derivirana_varijabla>
  </DomainObject.Predmet.ProtustrankaNazivFormated>
  <DomainObject.Predmet.ProtustrankaNazivFormatedOIB>
    <izvorni_sadrzaj>START auto škola &amp; marketing agencija, društvo s ograničenom odgovornošću u stečaju, OIB 99169707326</izvorni_sadrzaj>
    <derivirana_varijabla naziv="DomainObject.Predmet.ProtustrankaNazivFormatedOIB_1">START auto škola &amp; marketing agencija, društvo s ograničenom odgovornošću u stečaju, OIB 99169707326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</izvorni_sadrzaj>
    <derivirana_varijabla naziv="DomainObject.Predmet.StrankaFormated_1">  Financijska agencija, Regionalni centar Zagreb</derivirana_varijabla>
  </DomainObject.Predmet.StrankaFormated>
  <DomainObject.Predmet.StrankaFormatedOIB>
    <izvorni_sadrzaj>  Financijska agencija, Regionalni centar Zagreb, OIB 85821130368</izvorni_sadrzaj>
    <derivirana_varijabla naziv="DomainObject.Predmet.StrankaFormatedOIB_1">  Financijska agencija, Regionalni centar Zagreb, OIB 85821130368</derivirana_varijabla>
  </DomainObject.Predmet.StrankaFormatedOIB>
  <DomainObject.Predmet.StrankaFormatedWithAdress>
    <izvorni_sadrzaj> Financijska agencija, Regionalni centar Zagreb</izvorni_sadrzaj>
    <derivirana_varijabla naziv="DomainObject.Predmet.StrankaFormatedWithAdress_1"> Financijska agencija, Regionalni centar Zagreb</derivirana_varijabla>
  </DomainObject.Predmet.StrankaFormatedWithAdress>
  <DomainObject.Predmet.StrankaFormatedWithAdressOIB>
    <izvorni_sadrzaj> Financijska agencija, Regionalni centar Zagreb, OIB 85821130368</izvorni_sadrzaj>
    <derivirana_varijabla naziv="DomainObject.Predmet.StrankaFormatedWithAdressOIB_1"> Financijska agencija, Regionalni centar Zagreb, OIB 85821130368</derivirana_varijabla>
  </DomainObject.Predmet.StrankaFormatedWithAdressOIB>
  <DomainObject.Predmet.StrankaWithAdress>
    <izvorni_sadrzaj>Financijska agencija, Regionalni centar Zagreb </izvorni_sadrzaj>
    <derivirana_varijabla naziv="DomainObject.Predmet.StrankaWithAdress_1">Financijska agencija, Regionalni centar Zagreb </derivirana_varijabla>
  </DomainObject.Predmet.StrankaWithAdress>
  <DomainObject.Predmet.StrankaWithAdressOIB>
    <izvorni_sadrzaj>Financijska agencija, Regionalni centar Zagreb, OIB 85821130368</izvorni_sadrzaj>
    <derivirana_varijabla naziv="DomainObject.Predmet.StrankaWithAdressOIB_1">Financijska agencija, Regionalni centar Zagreb, OIB 85821130368</derivirana_varijabla>
  </DomainObject.Predmet.StrankaWithAdressOIB>
  <DomainObject.Predmet.StrankaNazivFormated>
    <izvorni_sadrzaj>Financijska agencija, Regionalni centar Zagreb</izvorni_sadrzaj>
    <derivirana_varijabla naziv="DomainObject.Predmet.StrankaNazivFormated_1">Financijska agencija, Regionalni centar Zagreb</derivirana_varijabla>
  </DomainObject.Predmet.StrankaNazivFormated>
  <DomainObject.Predmet.StrankaNazivFormatedOIB>
    <izvorni_sadrzaj>Financijska agencija, Regionalni centar Zagreb, OIB 85821130368</izvorni_sadrzaj>
    <derivirana_varijabla naziv="DomainObject.Predmet.StrankaNazivFormatedOIB_1">Financijska agencija, Regionalni centar Zagreb,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504348.82</izvorni_sadrzaj>
    <derivirana_varijabla naziv="DomainObject.Predmet.TrenutnaVrijednost_1">504348.82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agencija, Regionalni centar Zagreb</item>
    </izvorni_sadrzaj>
    <derivirana_varijabla naziv="DomainObject.Predmet.StrankaListFormated_1">
      <item>Financijska agencija, Regionalni centar Zagreb</item>
    </derivirana_varijabla>
  </DomainObject.Predmet.StrankaListFormated>
  <DomainObject.Predmet.StrankaListFormatedOIB>
    <izvorni_sadrzaj>
      <item>Financijska agencija, Regionalni centar Zagreb, OIB 85821130368</item>
    </izvorni_sadrzaj>
    <derivirana_varijabla naziv="DomainObject.Predmet.StrankaListFormatedOIB_1">
      <item>Financijska agencija, Regionalni centar Zagreb, OIB 85821130368</item>
    </derivirana_varijabla>
  </DomainObject.Predmet.StrankaListFormatedOIB>
  <DomainObject.Predmet.StrankaListFormatedWithAdress>
    <izvorni_sadrzaj>
      <item>Financijska agencija, Regionalni centar Zagreb</item>
    </izvorni_sadrzaj>
    <derivirana_varijabla naziv="DomainObject.Predmet.StrankaListFormatedWithAdress_1">
      <item>Financijska agencija, Regionalni centar Zagreb</item>
    </derivirana_varijabla>
  </DomainObject.Predmet.StrankaListFormatedWithAdress>
  <DomainObject.Predmet.StrankaListFormatedWithAdressOIB>
    <izvorni_sadrzaj>
      <item>Financijska agencija, Regionalni centar Zagreb, OIB 85821130368</item>
    </izvorni_sadrzaj>
    <derivirana_varijabla naziv="DomainObject.Predmet.StrankaListFormatedWithAdressOIB_1">
      <item>Financijska agencija, Regionalni centar Zagreb, OIB 85821130368</item>
    </derivirana_varijabla>
  </DomainObject.Predmet.StrankaListFormatedWithAdressOIB>
  <DomainObject.Predmet.StrankaListNazivFormated>
    <izvorni_sadrzaj>
      <item>Financijska agencija, Regionalni centar Zagreb</item>
    </izvorni_sadrzaj>
    <derivirana_varijabla naziv="DomainObject.Predmet.StrankaListNazivFormated_1">
      <item>Financijska agencija, Regionalni centar Zagreb</item>
    </derivirana_varijabla>
  </DomainObject.Predmet.StrankaListNazivFormated>
  <DomainObject.Predmet.StrankaListNazivFormatedOIB>
    <izvorni_sadrzaj>
      <item>Financijska agencija, Regionalni centar Zagreb, OIB 85821130368</item>
    </izvorni_sadrzaj>
    <derivirana_varijabla naziv="DomainObject.Predmet.StrankaListNazivFormatedOIB_1">
      <item>Financijska agencija, Regionalni centar Zagreb, OIB 85821130368</item>
    </derivirana_varijabla>
  </DomainObject.Predmet.StrankaListNazivFormatedOIB>
  <DomainObject.Predmet.ProtuStrankaListFormated>
    <izvorni_sadrzaj>
      <item>START auto škola &amp; marketing agencija, društvo s ograničenom odgovornošću u stečaju</item>
    </izvorni_sadrzaj>
    <derivirana_varijabla naziv="DomainObject.Predmet.ProtuStrankaListFormated_1">
      <item>START auto škola &amp; marketing agencija, društvo s ograničenom odgovornošću u stečaju</item>
    </derivirana_varijabla>
  </DomainObject.Predmet.ProtuStrankaListFormated>
  <DomainObject.Predmet.ProtuStrankaListFormatedOIB>
    <izvorni_sadrzaj>
      <item>START auto škola &amp; marketing agencija, društvo s ograničenom odgovornošću u stečaju, OIB 99169707326</item>
    </izvorni_sadrzaj>
    <derivirana_varijabla naziv="DomainObject.Predmet.ProtuStrankaListFormatedOIB_1">
      <item>START auto škola &amp; marketing agencija, društvo s ograničenom odgovornošću u stečaju, OIB 99169707326</item>
    </derivirana_varijabla>
  </DomainObject.Predmet.ProtuStrankaListFormatedOIB>
  <DomainObject.Predmet.ProtuStrankaListFormatedWithAdress>
    <izvorni_sadrzaj>
      <item>START auto škola &amp; marketing agencija, društvo s ograničenom odgovornošću u stečaju, B.Radića 69, 40000 Mala Subotica</item>
    </izvorni_sadrzaj>
    <derivirana_varijabla naziv="DomainObject.Predmet.ProtuStrankaListFormatedWithAdress_1">
      <item>START auto škola &amp; marketing agencija, društvo s ograničenom odgovornošću u stečaju, B.Radića 69, 40000 Mala Subotica</item>
    </derivirana_varijabla>
  </DomainObject.Predmet.ProtuStrankaListFormatedWithAdress>
  <DomainObject.Predmet.ProtuStrankaListFormatedWithAdressOIB>
    <izvorni_sadrzaj>
      <item>START auto škola &amp; marketing agencija, društvo s ograničenom odgovornošću u stečaju, OIB 99169707326, B.Radića 69, 40000 Mala Subotica</item>
    </izvorni_sadrzaj>
    <derivirana_varijabla naziv="DomainObject.Predmet.ProtuStrankaListFormatedWithAdressOIB_1">
      <item>START auto škola &amp; marketing agencija, društvo s ograničenom odgovornošću u stečaju, OIB 99169707326, B.Radića 69, 40000 Mala Subotica</item>
    </derivirana_varijabla>
  </DomainObject.Predmet.ProtuStrankaListFormatedWithAdressOIB>
  <DomainObject.Predmet.ProtuStrankaListNazivFormated>
    <izvorni_sadrzaj>
      <item>START auto škola &amp; marketing agencija, društvo s ograničenom odgovornošću u stečaju</item>
    </izvorni_sadrzaj>
    <derivirana_varijabla naziv="DomainObject.Predmet.ProtuStrankaListNazivFormated_1">
      <item>START auto škola &amp; marketing agencija, društvo s ograničenom odgovornošću u stečaju</item>
    </derivirana_varijabla>
  </DomainObject.Predmet.ProtuStrankaListNazivFormated>
  <DomainObject.Predmet.ProtuStrankaListNazivFormatedOIB>
    <izvorni_sadrzaj>
      <item>START auto škola &amp; marketing agencija, društvo s ograničenom odgovornošću u stečaju, OIB 99169707326</item>
    </izvorni_sadrzaj>
    <derivirana_varijabla naziv="DomainObject.Predmet.ProtuStrankaListNazivFormatedOIB_1">
      <item>START auto škola &amp; marketing agencija, društvo s ograničenom odgovornošću u stečaju, OIB 99169707326</item>
    </derivirana_varijabla>
  </DomainObject.Predmet.ProtuStrankaListNazivFormatedOIB>
  <DomainObject.Predmet.OstaliList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>
  <DomainObject.Predmet.OstaliList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FormatedOIB>
  <DomainObject.Predmet.OstaliListFormatedWithAdress>
    <izvorni_sadrzaj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_1">
      <item>sudski registar</item>
      <item>BERNER društvo s ograničenom odgovornošću montažna i spojna tehnika, izvoz-uvoz, Majstorska 9, 10000 Zagreb</item>
      <item>Marijo Lovrić,odvjetnik, Medulićeva 9, 10000 Zagreb</item>
      <item>Tomislav Đuričin, st. upravitelj,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>
  <DomainObject.Predmet.OstaliListFormatedWithAdressOIB>
    <izvorni_sadrzaj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izvorni_sadrzaj>
    <derivirana_varijabla naziv="DomainObject.Predmet.OstaliListFormatedWithAdressOIB_1">
      <item>sudski registar</item>
      <item>BERNER društvo s ograničenom odgovornošću montažna i spojna tehnika, izvoz-uvoz, OIB 66471923099, Majstorska 9, 10000 Zagreb</item>
      <item>Marijo Lovrić,odvjetnik, OIB 90492708980, Medulićeva 9, 10000 Zagreb</item>
      <item>Tomislav Đuričin, st. upravitelj, OIB 01733609458, Dravska Poljana 1, 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 10000 Zagreb</item>
    </derivirana_varijabla>
  </DomainObject.Predmet.OstaliListFormatedWithAdressOIB>
  <DomainObject.Predmet.OstaliListNazivFormated>
    <izvorni_sadrzaj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_1"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>
  <DomainObject.Predmet.OstaliListNazivFormatedOIB>
    <izvorni_sadrzaj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OstaliListNazivFormatedOIB_1">
      <item>sudski registar</item>
      <item>BERNER društvo s ograničenom odgovornošću montažna i spojna tehnika, izvoz-uvoz, OIB 66471923099</item>
      <item>Marijo Lovrić,odvjetnik, OIB 90492708980</item>
      <item>Tomislav Đuričin, st. upravitelj, OIB 01733609458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>St-794/2016-38</izvorni_sadrzaj>
    <derivirana_varijabla naziv="DomainObject.PoslovniBrojDokumenta_1">St-794/2016-38</derivirana_varijabla>
  </DomainObject.PoslovniBrojDokumenta>
  <DomainObject.Predmet.StrankaIDrugi>
    <izvorni_sadrzaj>Financijska agencija, Regionalni centar Zagreb</izvorni_sadrzaj>
    <derivirana_varijabla naziv="DomainObject.Predmet.StrankaIDrugi_1">Financijska agencija, Regionalni centar Zagreb</derivirana_varijabla>
  </DomainObject.Predmet.StrankaIDrugi>
  <DomainObject.Predmet.ProtustrankaIDrugi>
    <izvorni_sadrzaj>START auto škola &amp; marketing agencija, društvo s ograničenom odgovornošću u stečaju</izvorni_sadrzaj>
    <derivirana_varijabla naziv="DomainObject.Predmet.ProtustrankaIDrugi_1">START auto škola &amp; marketing agencija, društvo s ograničenom odgovornošću u stečaju</derivirana_varijabla>
  </DomainObject.Predmet.ProtustrankaIDrugi>
  <DomainObject.Predmet.StrankaIDrugiAdressOIB>
    <izvorni_sadrzaj>Financijska agencija, Regionalni centar Zagreb, OIB 85821130368</izvorni_sadrzaj>
    <derivirana_varijabla naziv="DomainObject.Predmet.StrankaIDrugiAdressOIB_1">Financijska agencija, Regionalni centar Zagreb, OIB 85821130368</derivirana_varijabla>
  </DomainObject.Predmet.StrankaIDrugiAdressOIB>
  <DomainObject.Predmet.ProtustrankaIDrugiAdressOIB>
    <izvorni_sadrzaj>START auto škola &amp; marketing agencija, društvo s ograničenom odgovornošću u stečaju, OIB 99169707326, B.Radića 69, 40000 Mala Subotica</izvorni_sadrzaj>
    <derivirana_varijabla naziv="DomainObject.Predmet.ProtustrankaIDrugiAdressOIB_1">START auto škola &amp; marketing agencija, društvo s ograničenom odgovornošću u stečaju, OIB 99169707326, B.Radića 69,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izvorni_sadrzaj>
    <derivirana_varijabla naziv="DomainObject.Predmet.SudioniciListNaziv_1">
      <item>Financijska agencija, Regionalni centar Zagreb</item>
      <item>START auto škola &amp; marketing agencija, društvo s ograničenom odgovornošću u stečaju</item>
      <item>sudski registar</item>
      <item>BERNER društvo s ograničenom odgovornošću montažna i spojna tehnika, izvoz-uvoz</item>
      <item>Marijo Lovrić,odvjetnik</item>
      <item>Tomislav Đuričin, st. upravitelj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</item>
    </derivirana_varijabla>
  </DomainObject.Predmet.SudioniciListNaziv>
  <DomainObject.Predmet.SudioniciListAdressOIB>
    <izvorni_sadrzaj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izvorni_sadrzaj>
    <derivirana_varijabla naziv="DomainObject.Predmet.SudioniciListAdressOIB_1">
      <item>Financijska agencija, Regionalni centar Zagreb, OIB 85821130368</item>
      <item>START auto škola &amp; marketing agencija, društvo s ograničenom odgovornošću u stečaju, OIB 99169707326, B.Radića 69,40000 Mala Subotica</item>
      <item>sudski registar</item>
      <item>BERNER društvo s ograničenom odgovornošću montažna i spojna tehnika, izvoz-uvoz, OIB 66471923099, Majstorska 9,10000 Zagreb</item>
      <item>Marijo Lovrić,odvjetnik, OIB 90492708980, Medulićeva 9,10000 Zagreb</item>
      <item>Tomislav Đuričin, st. upravitelj, OIB 01733609458, Dravska Poljana 1,42000 Varaždin</item>
      <item>Mirjana Bogdanović-Kamber, zamjenik ŽDO</item>
      <item>Vladimir Ploh, punomoćnik Raiffeisenbank Austria d.d.</item>
      <item>Odvjetnik Borislav Planinc za Odvjetnički ured Planainc</item>
      <item>Odvjetnica Ida Labaš za vjerovnika Stjepana Vrtara</item>
      <item>zam. punomoćnika Sven Požgaj, za Hrvatske šume d.o.o.</item>
      <item>ZOU Poldan, Gatara, Ulica grada Mainza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ADF975-69B7-4673-9191-B6ACAAA648D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990</properties:Words>
  <properties:Characters>5321</properties:Characters>
  <properties:Lines>131</properties:Lines>
  <properties:Paragraphs>38</properties:Paragraphs>
  <properties:TotalTime>4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6716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2018-06-15T06:54:00Z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St-794/2016-38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