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3795d" w14:paraId="3b3795d"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325D10">
        <w:rPr>
          <w:rFonts w:hAnsi="Times New Roman" w:ascii="Times New Roman"/>
        </w:rPr>
        <w:t>2065/16-48</w:t>
      </w:r>
    </w:p>
    <w:p w:rsidRDefault="00574D42" w:rsidP="0071033A" w:rsidR="00574D42" w:rsidRPr="00345080">
      <w:pPr>
        <w:ind w:firstLine="567"/>
        <w:jc w:val="right"/>
        <w:rPr>
          <w:rFonts w:hAnsi="Times New Roman" w:ascii="Times New Roman"/>
        </w:rPr>
      </w:pPr>
    </w:p>
    <w:p w:rsidRDefault="006E2D44" w:rsidP="006E2D44" w:rsidR="0071033A">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1606F1" w:rsidP="006E2D44" w:rsidR="001606F1"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r w:rsidR="00325D10">
        <w:rPr>
          <w:rFonts w:hAnsi="Times New Roman" w:ascii="Times New Roman"/>
        </w:rPr>
        <w:t>U KARLOVCU</w:t>
      </w:r>
    </w:p>
    <w:p w:rsidRDefault="0071033A" w:rsidP="00F53EE8" w:rsidR="001A6E03">
      <w:pPr>
        <w:ind w:firstLine="567"/>
        <w:rPr>
          <w:rFonts w:hAnsi="Times New Roman" w:ascii="Times New Roman"/>
        </w:rPr>
      </w:pPr>
      <w:r w:rsidRPr="00345080">
        <w:rPr>
          <w:rFonts w:hAnsi="Times New Roman" w:ascii="Times New Roman"/>
        </w:rPr>
        <w:t xml:space="preserve">Karlovac, </w:t>
      </w:r>
      <w:r w:rsidR="00325D10">
        <w:rPr>
          <w:rFonts w:hAnsi="Times New Roman" w:ascii="Times New Roman"/>
        </w:rPr>
        <w:t>Trg hrvatskih branitelja 1/II</w:t>
      </w:r>
    </w:p>
    <w:p w:rsidRDefault="001A6E03" w:rsidP="002E7041"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0E02E8" w:rsidP="002E7041" w:rsidR="000E02E8" w:rsidRPr="00345080">
      <w:pPr>
        <w:jc w:val="both"/>
        <w:rPr>
          <w:rFonts w:hAnsi="Times New Roman" w:ascii="Times New Roman"/>
        </w:rPr>
      </w:pPr>
    </w:p>
    <w:p w:rsidRDefault="00AA407F" w:rsidP="00137CA3" w:rsidR="001A6E03">
      <w:pPr>
        <w:ind w:firstLine="567"/>
        <w:jc w:val="both"/>
        <w:rPr>
          <w:rFonts w:hAnsi="Times New Roman" w:ascii="Times New Roman"/>
        </w:rPr>
      </w:pPr>
      <w:r w:rsidRPr="00AA407F">
        <w:rPr>
          <w:rFonts w:hAnsi="Times New Roman" w:ascii="Times New Roman"/>
        </w:rPr>
        <w:t>Trgovački sud u Zagrebu, Stalna služba</w:t>
      </w:r>
      <w:r w:rsidR="00325D10">
        <w:rPr>
          <w:rFonts w:hAnsi="Times New Roman" w:ascii="Times New Roman"/>
        </w:rPr>
        <w:t xml:space="preserve"> u Karlovcu</w:t>
      </w:r>
      <w:r w:rsidRPr="00AA407F">
        <w:rPr>
          <w:rFonts w:hAnsi="Times New Roman" w:ascii="Times New Roman"/>
        </w:rPr>
        <w:t xml:space="preserve">, po stečajnom sucu Vesni Fundurulić Perišin,  odlučujući o  prijedlogu predlagatelja Financijske agencije, za otvaranje stečajnog postupka nad dužnikom </w:t>
      </w:r>
      <w:r w:rsidR="00325D10" w:rsidRPr="00325D10">
        <w:rPr>
          <w:rFonts w:hAnsi="Times New Roman" w:ascii="Times New Roman"/>
        </w:rPr>
        <w:t>TERMOPLAST d.o.o., Zagreb, Ivanja Reka, Lovre Juranića 5, OIB:04191641450</w:t>
      </w:r>
      <w:r w:rsidR="00C62B46">
        <w:rPr>
          <w:rFonts w:hAnsi="Times New Roman" w:ascii="Times New Roman"/>
        </w:rPr>
        <w:t xml:space="preserve">, </w:t>
      </w:r>
      <w:r w:rsidR="00325D10">
        <w:rPr>
          <w:rFonts w:hAnsi="Times New Roman" w:ascii="Times New Roman"/>
        </w:rPr>
        <w:t>11. rujna 2018</w:t>
      </w:r>
      <w:r w:rsidR="00137CA3">
        <w:rPr>
          <w:rFonts w:hAnsi="Times New Roman" w:ascii="Times New Roman"/>
        </w:rPr>
        <w:t>.</w:t>
      </w:r>
      <w:r w:rsidR="00C62B46">
        <w:rPr>
          <w:rFonts w:hAnsi="Times New Roman" w:ascii="Times New Roman"/>
        </w:rPr>
        <w:t>,</w:t>
      </w:r>
    </w:p>
    <w:p w:rsidRDefault="00137CA3" w:rsidP="00137CA3" w:rsidR="00137CA3" w:rsidRPr="00345080">
      <w:pPr>
        <w:ind w:firstLine="567"/>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EF77BC" w:rsidP="00EF77BC" w:rsidR="00C72E42" w:rsidRPr="00EF77BC">
      <w:pPr>
        <w:ind w:firstLine="567"/>
        <w:jc w:val="both"/>
        <w:rPr>
          <w:rFonts w:hAnsi="Times New Roman" w:ascii="Times New Roman"/>
        </w:rPr>
      </w:pPr>
      <w:r>
        <w:rPr>
          <w:rFonts w:hAnsi="Times New Roman" w:ascii="Times New Roman"/>
        </w:rPr>
        <w:t>1.</w:t>
      </w:r>
      <w:r w:rsidR="008E424E" w:rsidRPr="00EF77BC">
        <w:rPr>
          <w:rFonts w:hAnsi="Times New Roman" w:ascii="Times New Roman"/>
        </w:rPr>
        <w:t xml:space="preserve">Obustavlja se </w:t>
      </w:r>
      <w:r w:rsidR="001A6E03" w:rsidRPr="00EF77BC">
        <w:rPr>
          <w:rFonts w:hAnsi="Times New Roman" w:ascii="Times New Roman"/>
        </w:rPr>
        <w:t>stečaj</w:t>
      </w:r>
      <w:r w:rsidR="008E424E" w:rsidRPr="00EF77BC">
        <w:rPr>
          <w:rFonts w:hAnsi="Times New Roman" w:ascii="Times New Roman"/>
        </w:rPr>
        <w:t>ni</w:t>
      </w:r>
      <w:r w:rsidR="001A6E03" w:rsidRPr="00EF77BC">
        <w:rPr>
          <w:rFonts w:hAnsi="Times New Roman" w:ascii="Times New Roman"/>
        </w:rPr>
        <w:t xml:space="preserve"> postup</w:t>
      </w:r>
      <w:r w:rsidR="008E424E" w:rsidRPr="00EF77BC">
        <w:rPr>
          <w:rFonts w:hAnsi="Times New Roman" w:ascii="Times New Roman"/>
        </w:rPr>
        <w:t>ak</w:t>
      </w:r>
      <w:r w:rsidR="001A6E03" w:rsidRPr="00EF77BC">
        <w:rPr>
          <w:rFonts w:hAnsi="Times New Roman" w:ascii="Times New Roman"/>
        </w:rPr>
        <w:t xml:space="preserve"> nad dužnikom </w:t>
      </w:r>
      <w:r w:rsidR="00325D10" w:rsidRPr="00325D10">
        <w:rPr>
          <w:rFonts w:hAnsi="Times New Roman" w:ascii="Times New Roman"/>
        </w:rPr>
        <w:t>TERMOPLAST d.o.o., Zagreb, Ivanja Reka, Lovre Juranića 5, OIB:04191641450</w:t>
      </w:r>
      <w:r w:rsidR="001A6E03" w:rsidRPr="00EF77BC">
        <w:rPr>
          <w:rFonts w:hAnsi="Times New Roman" w:ascii="Times New Roman"/>
        </w:rPr>
        <w:t>.</w:t>
      </w:r>
    </w:p>
    <w:p w:rsidRDefault="00AF6CE1" w:rsidP="00E47A69" w:rsidR="00AF6CE1">
      <w:pPr>
        <w:ind w:firstLine="567"/>
        <w:jc w:val="both"/>
        <w:rPr>
          <w:rFonts w:hAnsi="Times New Roman" w:ascii="Times New Roman"/>
        </w:rPr>
      </w:pPr>
    </w:p>
    <w:p w:rsidRDefault="00EF77BC" w:rsidP="00AF6CE1" w:rsidR="00AF6CE1" w:rsidRPr="00AF6CE1">
      <w:pPr>
        <w:ind w:firstLine="567"/>
        <w:jc w:val="both"/>
        <w:rPr>
          <w:rFonts w:hAnsi="Times New Roman" w:ascii="Times New Roman"/>
        </w:rPr>
      </w:pPr>
      <w:r>
        <w:rPr>
          <w:rFonts w:hAnsi="Times New Roman" w:ascii="Times New Roman"/>
        </w:rPr>
        <w:t>2.</w:t>
      </w:r>
      <w:r w:rsidR="008D2E99">
        <w:rPr>
          <w:rFonts w:hAnsi="Times New Roman" w:ascii="Times New Roman"/>
        </w:rPr>
        <w:t xml:space="preserve">Privremeni stečajni upravitelj </w:t>
      </w:r>
      <w:r w:rsidR="00325D10" w:rsidRPr="00325D10">
        <w:rPr>
          <w:rFonts w:hAnsi="Times New Roman" w:ascii="Times New Roman"/>
        </w:rPr>
        <w:t>Davor Bišćan, Zagreb, Jurišićeva 10, OIB</w:t>
      </w:r>
      <w:r w:rsidR="00325D10">
        <w:rPr>
          <w:rFonts w:hAnsi="Times New Roman" w:ascii="Times New Roman"/>
        </w:rPr>
        <w:t>:</w:t>
      </w:r>
      <w:r w:rsidR="00325D10" w:rsidRPr="00325D10">
        <w:rPr>
          <w:rFonts w:hAnsi="Times New Roman" w:ascii="Times New Roman"/>
        </w:rPr>
        <w:t xml:space="preserve"> 99116868296</w:t>
      </w:r>
      <w:r w:rsidR="008D2E99">
        <w:rPr>
          <w:rFonts w:hAnsi="Times New Roman" w:ascii="Times New Roman"/>
        </w:rPr>
        <w:t>, razrješuje se dužnosti s danom</w:t>
      </w:r>
      <w:r w:rsidR="00AA407F">
        <w:rPr>
          <w:rFonts w:hAnsi="Times New Roman" w:ascii="Times New Roman"/>
        </w:rPr>
        <w:t xml:space="preserve">  </w:t>
      </w:r>
      <w:r w:rsidR="00325D10">
        <w:rPr>
          <w:rFonts w:hAnsi="Times New Roman" w:ascii="Times New Roman"/>
        </w:rPr>
        <w:t>11. rujna 2018</w:t>
      </w:r>
      <w:r w:rsidR="008D2E99">
        <w:rPr>
          <w:rFonts w:hAnsi="Times New Roman" w:ascii="Times New Roman"/>
        </w:rPr>
        <w:t>.</w:t>
      </w:r>
    </w:p>
    <w:p w:rsidRDefault="00AF6CE1" w:rsidP="00AF6CE1" w:rsidR="00AF6CE1" w:rsidRPr="00AF6CE1">
      <w:pPr>
        <w:jc w:val="both"/>
        <w:rPr>
          <w:rFonts w:hAnsi="Times New Roman" w:ascii="Times New Roman"/>
        </w:rPr>
      </w:pPr>
    </w:p>
    <w:p w:rsidRDefault="00AF6CE1" w:rsidP="00AF6CE1" w:rsidR="00AF6CE1" w:rsidRPr="00AF6CE1">
      <w:pPr>
        <w:ind w:firstLine="567"/>
        <w:jc w:val="center"/>
        <w:rPr>
          <w:rFonts w:hAnsi="Times New Roman" w:ascii="Times New Roman"/>
        </w:rPr>
      </w:pPr>
      <w:r w:rsidRPr="00AF6CE1">
        <w:rPr>
          <w:rFonts w:hAnsi="Times New Roman" w:ascii="Times New Roman"/>
        </w:rPr>
        <w:t>Obrazloženje</w:t>
      </w:r>
    </w:p>
    <w:p w:rsidRDefault="00AF6CE1" w:rsidP="00AF6CE1" w:rsidR="00AF6CE1" w:rsidRPr="00AF6CE1">
      <w:pPr>
        <w:ind w:firstLine="567"/>
        <w:jc w:val="both"/>
        <w:rPr>
          <w:rFonts w:hAnsi="Times New Roman" w:ascii="Times New Roman"/>
        </w:rPr>
      </w:pPr>
    </w:p>
    <w:p w:rsidRDefault="00AF6CE1" w:rsidP="00AF6CE1" w:rsidR="00AF6CE1">
      <w:pPr>
        <w:ind w:firstLine="567"/>
        <w:jc w:val="both"/>
        <w:rPr>
          <w:rFonts w:hAnsi="Times New Roman" w:ascii="Times New Roman"/>
        </w:rPr>
      </w:pPr>
      <w:r w:rsidRPr="00AF6CE1">
        <w:rPr>
          <w:rFonts w:hAnsi="Times New Roman" w:ascii="Times New Roman"/>
        </w:rPr>
        <w:t xml:space="preserve">Rješenjem poslovni broj gornji od </w:t>
      </w:r>
      <w:r w:rsidR="00325D10">
        <w:rPr>
          <w:rFonts w:hAnsi="Times New Roman" w:ascii="Times New Roman"/>
        </w:rPr>
        <w:t>2. rujna</w:t>
      </w:r>
      <w:r w:rsidRPr="00AF6CE1">
        <w:rPr>
          <w:rFonts w:hAnsi="Times New Roman" w:ascii="Times New Roman"/>
        </w:rPr>
        <w:t xml:space="preserve"> 201</w:t>
      </w:r>
      <w:r w:rsidR="00AA407F">
        <w:rPr>
          <w:rFonts w:hAnsi="Times New Roman" w:ascii="Times New Roman"/>
        </w:rPr>
        <w:t>6</w:t>
      </w:r>
      <w:r>
        <w:rPr>
          <w:rFonts w:hAnsi="Times New Roman" w:ascii="Times New Roman"/>
        </w:rPr>
        <w:t>.,</w:t>
      </w:r>
      <w:r w:rsidRPr="00AF6CE1">
        <w:rPr>
          <w:rFonts w:hAnsi="Times New Roman" w:ascii="Times New Roman"/>
        </w:rPr>
        <w:t xml:space="preserve"> sud je pokrenuo prethodni postupak radi utvrđivanja pretpostavki za otvaranje stečajnog postupka nad dužnikom </w:t>
      </w:r>
      <w:r w:rsidR="00325D10" w:rsidRPr="00325D10">
        <w:rPr>
          <w:rFonts w:hAnsi="Times New Roman" w:ascii="Times New Roman"/>
        </w:rPr>
        <w:t>TERMOPLAST d.o.o., Zagreb, Ivanja Reka, Lovre Juranića 5, OIB:04191641450</w:t>
      </w:r>
      <w:r w:rsidR="00AA407F">
        <w:rPr>
          <w:rFonts w:hAnsi="Times New Roman" w:ascii="Times New Roman"/>
        </w:rPr>
        <w:t>.</w:t>
      </w:r>
    </w:p>
    <w:p w:rsidRDefault="00DC3C74" w:rsidP="00AF6CE1" w:rsidR="00DC3C74">
      <w:pPr>
        <w:ind w:firstLine="567"/>
        <w:jc w:val="both"/>
        <w:rPr>
          <w:rFonts w:hAnsi="Times New Roman" w:ascii="Times New Roman"/>
        </w:rPr>
      </w:pPr>
    </w:p>
    <w:p w:rsidRDefault="00DC3C74" w:rsidP="0075528E" w:rsidR="0075528E" w:rsidRPr="00AF6CE1">
      <w:pPr>
        <w:ind w:firstLine="567"/>
        <w:jc w:val="both"/>
        <w:rPr>
          <w:rFonts w:hAnsi="Times New Roman" w:ascii="Times New Roman"/>
        </w:rPr>
      </w:pPr>
      <w:r>
        <w:rPr>
          <w:rFonts w:hAnsi="Times New Roman" w:ascii="Times New Roman"/>
        </w:rPr>
        <w:t xml:space="preserve">Rješenjem od </w:t>
      </w:r>
      <w:r w:rsidR="00AA407F">
        <w:rPr>
          <w:rFonts w:hAnsi="Times New Roman" w:ascii="Times New Roman"/>
        </w:rPr>
        <w:t>16</w:t>
      </w:r>
      <w:r>
        <w:rPr>
          <w:rFonts w:hAnsi="Times New Roman" w:ascii="Times New Roman"/>
        </w:rPr>
        <w:t>. s</w:t>
      </w:r>
      <w:r w:rsidR="004E2043">
        <w:rPr>
          <w:rFonts w:hAnsi="Times New Roman" w:ascii="Times New Roman"/>
        </w:rPr>
        <w:t xml:space="preserve">tudenog </w:t>
      </w:r>
      <w:r>
        <w:rPr>
          <w:rFonts w:hAnsi="Times New Roman" w:ascii="Times New Roman"/>
        </w:rPr>
        <w:t>201</w:t>
      </w:r>
      <w:r w:rsidR="00AA407F">
        <w:rPr>
          <w:rFonts w:hAnsi="Times New Roman" w:ascii="Times New Roman"/>
        </w:rPr>
        <w:t>6</w:t>
      </w:r>
      <w:r>
        <w:rPr>
          <w:rFonts w:hAnsi="Times New Roman" w:ascii="Times New Roman"/>
        </w:rPr>
        <w:t>., poslovni broj St-</w:t>
      </w:r>
      <w:r w:rsidR="004E2043">
        <w:rPr>
          <w:rFonts w:hAnsi="Times New Roman" w:ascii="Times New Roman"/>
        </w:rPr>
        <w:t>2065/16</w:t>
      </w:r>
      <w:r>
        <w:rPr>
          <w:rFonts w:hAnsi="Times New Roman" w:ascii="Times New Roman"/>
        </w:rPr>
        <w:t xml:space="preserve"> za privremenog stečajnog upravitelja imenovan je</w:t>
      </w:r>
      <w:r w:rsidRPr="00DC3C74">
        <w:t xml:space="preserve"> </w:t>
      </w:r>
      <w:r w:rsidR="004E2043">
        <w:rPr>
          <w:rFonts w:hAnsi="Times New Roman" w:ascii="Times New Roman"/>
        </w:rPr>
        <w:t>Davor Bišćan</w:t>
      </w:r>
      <w:r w:rsidR="00AA407F" w:rsidRPr="00AA407F">
        <w:rPr>
          <w:rFonts w:hAnsi="Times New Roman" w:ascii="Times New Roman"/>
        </w:rPr>
        <w:t xml:space="preserve"> iz Zagreba</w:t>
      </w:r>
      <w:r w:rsidRPr="00DC3C74">
        <w:rPr>
          <w:rFonts w:hAnsi="Times New Roman" w:ascii="Times New Roman"/>
        </w:rPr>
        <w:t>,</w:t>
      </w:r>
      <w:r>
        <w:rPr>
          <w:rFonts w:hAnsi="Times New Roman" w:ascii="Times New Roman"/>
        </w:rPr>
        <w:t xml:space="preserve"> </w:t>
      </w:r>
      <w:r w:rsidR="0075528E">
        <w:rPr>
          <w:rFonts w:hAnsi="Times New Roman" w:ascii="Times New Roman"/>
        </w:rPr>
        <w:t xml:space="preserve">temeljem odredbe čl. 118. i 119. </w:t>
      </w:r>
      <w:r w:rsidR="0075528E" w:rsidRPr="0075528E">
        <w:rPr>
          <w:rFonts w:hAnsi="Times New Roman" w:ascii="Times New Roman"/>
        </w:rPr>
        <w:t>Stečajnog zakona ("Narod</w:t>
      </w:r>
      <w:r w:rsidR="0075528E">
        <w:rPr>
          <w:rFonts w:hAnsi="Times New Roman" w:ascii="Times New Roman"/>
        </w:rPr>
        <w:t xml:space="preserve">ne novine" broj 71/15-dalje SZ). </w:t>
      </w:r>
    </w:p>
    <w:p w:rsidRDefault="00AF6CE1" w:rsidP="00AF6CE1" w:rsidR="00AF6CE1" w:rsidRPr="00AF6CE1">
      <w:pPr>
        <w:ind w:firstLine="567"/>
        <w:jc w:val="both"/>
        <w:rPr>
          <w:rFonts w:hAnsi="Times New Roman" w:ascii="Times New Roman"/>
        </w:rPr>
      </w:pPr>
    </w:p>
    <w:p w:rsidRDefault="00AF6CE1" w:rsidP="002E7041" w:rsidR="00AF6CE1">
      <w:pPr>
        <w:ind w:firstLine="567"/>
        <w:jc w:val="both"/>
        <w:rPr>
          <w:rFonts w:hAnsi="Times New Roman" w:ascii="Times New Roman"/>
        </w:rPr>
      </w:pPr>
      <w:r w:rsidRPr="00AF6CE1">
        <w:rPr>
          <w:rFonts w:hAnsi="Times New Roman" w:ascii="Times New Roman"/>
        </w:rPr>
        <w:t xml:space="preserve">Dužnik je </w:t>
      </w:r>
      <w:r w:rsidR="0075528E">
        <w:rPr>
          <w:rFonts w:hAnsi="Times New Roman" w:ascii="Times New Roman"/>
        </w:rPr>
        <w:t>podneskom od</w:t>
      </w:r>
      <w:r w:rsidR="00AA407F">
        <w:rPr>
          <w:rFonts w:hAnsi="Times New Roman" w:ascii="Times New Roman"/>
        </w:rPr>
        <w:t xml:space="preserve"> </w:t>
      </w:r>
      <w:r w:rsidR="002522C3">
        <w:rPr>
          <w:rFonts w:hAnsi="Times New Roman" w:ascii="Times New Roman"/>
        </w:rPr>
        <w:t>11. rujna 2018</w:t>
      </w:r>
      <w:r w:rsidRPr="00AF6CE1">
        <w:rPr>
          <w:rFonts w:hAnsi="Times New Roman" w:ascii="Times New Roman"/>
        </w:rPr>
        <w:t xml:space="preserve">. dostavio ovom sudu potvrdu Financijske agencije o </w:t>
      </w:r>
      <w:r w:rsidR="0075528E">
        <w:rPr>
          <w:rFonts w:hAnsi="Times New Roman" w:ascii="Times New Roman"/>
        </w:rPr>
        <w:t xml:space="preserve">blokadi računa i novčanih sredstava ovršenika od </w:t>
      </w:r>
      <w:r w:rsidR="002522C3">
        <w:rPr>
          <w:rFonts w:hAnsi="Times New Roman" w:ascii="Times New Roman"/>
        </w:rPr>
        <w:t>11. rujna 2018</w:t>
      </w:r>
      <w:r w:rsidR="0075528E">
        <w:rPr>
          <w:rFonts w:hAnsi="Times New Roman" w:ascii="Times New Roman"/>
        </w:rPr>
        <w:t>. uvidom u koju je utvrđeno da je na dan izdavanja potvrde evidentirano 0 dana neprekidne blokade, te da nepodmirene obveze na dan izdavanja potvrde iznose 0,00 kn.</w:t>
      </w:r>
    </w:p>
    <w:p w:rsidRDefault="002E7041" w:rsidP="002E7041" w:rsidR="002E7041" w:rsidRPr="00AF6CE1">
      <w:pPr>
        <w:ind w:firstLine="567"/>
        <w:jc w:val="both"/>
        <w:rPr>
          <w:rFonts w:hAnsi="Times New Roman" w:ascii="Times New Roman"/>
        </w:rPr>
      </w:pPr>
    </w:p>
    <w:p w:rsidRDefault="00AF6CE1" w:rsidP="00AF6CE1" w:rsidR="00AF6CE1" w:rsidRPr="00AF6CE1">
      <w:pPr>
        <w:ind w:firstLine="567"/>
        <w:jc w:val="both"/>
        <w:rPr>
          <w:rFonts w:hAnsi="Times New Roman" w:ascii="Times New Roman"/>
        </w:rPr>
      </w:pPr>
      <w:r w:rsidRPr="00AF6CE1">
        <w:rPr>
          <w:rFonts w:hAnsi="Times New Roman" w:ascii="Times New Roman"/>
        </w:rPr>
        <w:t>Prema odredbi čl. 128. st. 9. Stečajnog zakona ("Narodne novine" broj 71/15-dalje SZ), ako dužnik do završetka prethodnog postupka postane sposoban za plaćanje, sud će postupak obustaviti.</w:t>
      </w:r>
    </w:p>
    <w:p w:rsidRDefault="00AF6CE1" w:rsidP="00AF6CE1" w:rsidR="00AF6CE1" w:rsidRPr="00AF6CE1">
      <w:pPr>
        <w:jc w:val="both"/>
        <w:rPr>
          <w:rFonts w:hAnsi="Times New Roman" w:ascii="Times New Roman"/>
        </w:rPr>
      </w:pPr>
    </w:p>
    <w:p w:rsidRDefault="00AF6CE1" w:rsidP="00AF6CE1" w:rsidR="00313F33">
      <w:pPr>
        <w:ind w:firstLine="567"/>
        <w:jc w:val="both"/>
        <w:rPr>
          <w:rFonts w:hAnsi="Times New Roman" w:ascii="Times New Roman"/>
        </w:rPr>
      </w:pPr>
      <w:r w:rsidRPr="00AF6CE1">
        <w:rPr>
          <w:rFonts w:hAnsi="Times New Roman" w:ascii="Times New Roman"/>
        </w:rPr>
        <w:t xml:space="preserve">Kako iz dostavljene potvrde FINA-e od </w:t>
      </w:r>
      <w:r w:rsidR="002522C3">
        <w:rPr>
          <w:rFonts w:hAnsi="Times New Roman" w:ascii="Times New Roman"/>
        </w:rPr>
        <w:t>11. rujna 2018</w:t>
      </w:r>
      <w:r w:rsidRPr="00AF6CE1">
        <w:rPr>
          <w:rFonts w:hAnsi="Times New Roman" w:ascii="Times New Roman"/>
        </w:rPr>
        <w:t xml:space="preserve">. nedvojbeno proizlazi da je dužnik prije završetka prethodnog postupka postao sposoban za plaćanje, to je temeljem odredbe čl. 128. st. 9. SZ-a riješeno kao </w:t>
      </w:r>
      <w:r w:rsidR="00313F33">
        <w:rPr>
          <w:rFonts w:hAnsi="Times New Roman" w:ascii="Times New Roman"/>
        </w:rPr>
        <w:t>pod toč. 1. izreke.</w:t>
      </w:r>
    </w:p>
    <w:p w:rsidRDefault="00C7592E" w:rsidP="00AF6CE1" w:rsidR="00C7592E">
      <w:pPr>
        <w:ind w:firstLine="567"/>
        <w:jc w:val="both"/>
        <w:rPr>
          <w:rFonts w:hAnsi="Times New Roman" w:ascii="Times New Roman"/>
        </w:rPr>
      </w:pPr>
    </w:p>
    <w:p w:rsidRDefault="00C7592E" w:rsidP="00AF6CE1" w:rsidR="00C7592E">
      <w:pPr>
        <w:ind w:firstLine="567"/>
        <w:jc w:val="both"/>
        <w:rPr>
          <w:rFonts w:hAnsi="Times New Roman" w:ascii="Times New Roman"/>
        </w:rPr>
      </w:pPr>
      <w:r>
        <w:rPr>
          <w:rFonts w:hAnsi="Times New Roman" w:ascii="Times New Roman"/>
        </w:rPr>
        <w:t xml:space="preserve">Budući je postupak obustavljen iz razloga što je dužnik do završetka prethodnog postupka postao sposoban za plaćanje to je valjalo razriješiti privremenog stečajnog upravitelja dužnosti, slijedom čega je odlučeno kao pod toč. 2. izreke. </w:t>
      </w:r>
    </w:p>
    <w:p w:rsidRDefault="001A6E03" w:rsidP="00C47787" w:rsidR="001A6E03" w:rsidRPr="00345080">
      <w:pPr>
        <w:jc w:val="both"/>
        <w:rPr>
          <w:rFonts w:hAnsi="Times New Roman" w:ascii="Times New Roman"/>
        </w:rPr>
      </w:pP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r w:rsidR="00325D10">
        <w:rPr>
          <w:rFonts w:hAnsi="Times New Roman" w:ascii="Times New Roman"/>
        </w:rPr>
        <w:t>11. rujna</w:t>
      </w:r>
      <w:r w:rsidRPr="00345080">
        <w:rPr>
          <w:rFonts w:hAnsi="Times New Roman" w:ascii="Times New Roman"/>
        </w:rPr>
        <w:t xml:space="preserve"> 201</w:t>
      </w:r>
      <w:r w:rsidR="00325D10">
        <w:rPr>
          <w:rFonts w:hAnsi="Times New Roman" w:ascii="Times New Roman"/>
        </w:rPr>
        <w:t>8</w:t>
      </w:r>
      <w:r w:rsidRPr="00345080">
        <w:rPr>
          <w:rFonts w:hAnsi="Times New Roman" w:ascii="Times New Roman"/>
        </w:rPr>
        <w:t>.</w:t>
      </w: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AF6CE1" w:rsidR="00D35DC2">
      <w:pPr>
        <w:ind w:firstLine="567"/>
        <w:jc w:val="right"/>
        <w:rPr>
          <w:rFonts w:hAnsi="Times New Roman" w:ascii="Times New Roman"/>
        </w:rPr>
      </w:pPr>
      <w:r w:rsidRPr="00345080">
        <w:rPr>
          <w:rFonts w:hAnsi="Times New Roman" w:ascii="Times New Roman"/>
        </w:rPr>
        <w:t>Vesna Fundurulić Perišin</w:t>
      </w:r>
      <w:r w:rsidR="00E67E3B">
        <w:rPr>
          <w:rFonts w:hAnsi="Times New Roman" w:ascii="Times New Roman"/>
        </w:rPr>
        <w:t>, v.r.</w:t>
      </w:r>
    </w:p>
    <w:p w:rsidRDefault="00E67E3B" w:rsidP="00AF6CE1" w:rsidR="00E67E3B">
      <w:pPr>
        <w:ind w:firstLine="567"/>
        <w:jc w:val="right"/>
        <w:rPr>
          <w:rFonts w:hAnsi="Times New Roman" w:ascii="Times New Roman"/>
        </w:rPr>
      </w:pPr>
    </w:p>
    <w:p w:rsidRDefault="00E67E3B" w:rsidP="00AF6CE1" w:rsidR="00E67E3B">
      <w:pPr>
        <w:ind w:firstLine="567"/>
        <w:jc w:val="right"/>
        <w:rPr>
          <w:rFonts w:hAnsi="Times New Roman" w:ascii="Times New Roman"/>
        </w:rPr>
      </w:pPr>
      <w:r>
        <w:rPr>
          <w:rFonts w:hAnsi="Times New Roman" w:ascii="Times New Roman"/>
        </w:rPr>
        <w:t>Za točnost otpravka-</w:t>
      </w:r>
    </w:p>
    <w:p w:rsidRDefault="00E67E3B" w:rsidP="00AF6CE1" w:rsidR="00E67E3B">
      <w:pPr>
        <w:ind w:firstLine="567"/>
        <w:jc w:val="right"/>
        <w:rPr>
          <w:rFonts w:hAnsi="Times New Roman" w:ascii="Times New Roman"/>
        </w:rPr>
      </w:pPr>
      <w:r>
        <w:rPr>
          <w:rFonts w:hAnsi="Times New Roman" w:ascii="Times New Roman"/>
        </w:rPr>
        <w:t>ovlašteni službenik:</w:t>
      </w:r>
    </w:p>
    <w:p w:rsidRDefault="00E67E3B" w:rsidP="00AF6CE1" w:rsidR="00E67E3B">
      <w:pPr>
        <w:ind w:firstLine="567"/>
        <w:jc w:val="right"/>
        <w:rPr>
          <w:rFonts w:hAnsi="Times New Roman" w:ascii="Times New Roman"/>
        </w:rPr>
      </w:pPr>
      <w:r>
        <w:rPr>
          <w:rFonts w:hAnsi="Times New Roman" w:ascii="Times New Roman"/>
        </w:rPr>
        <w:t>Žana Livaja</w:t>
      </w:r>
    </w:p>
    <w:p w:rsidRDefault="001606F1" w:rsidP="00AF6CE1" w:rsidR="001606F1">
      <w:pPr>
        <w:ind w:firstLine="567"/>
        <w:jc w:val="right"/>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9131D" w:rsidP="00F73FDD" w:rsidR="0069131D">
      <w:pPr>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2E7041" w:rsidR="00F53EE8" w:rsidRPr="00345080">
      <w:headerReference w:type="default" r:id="rId11"/>
      <w:pgSz w:code="9" w:h="16838" w:w="11906"/>
      <w:pgMar w:gutter="0" w:footer="709" w:header="709" w:left="1418" w:bottom="1985" w:right="1418" w:top="1702"/>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E67E3B">
          <w:rPr>
            <w:noProof/>
          </w:rPr>
          <w:t>2</w:t>
        </w:r>
        <w:r>
          <w:fldChar w:fldCharType="end"/>
        </w:r>
      </w:p>
    </w:sdtContent>
  </w:sdt>
  <w:p w:rsidRDefault="00325D10" w:rsidP="00325D10" w:rsidR="00EC5531" w:rsidRPr="00137CA3">
    <w:pPr>
      <w:pStyle w:val="Zaglavlje"/>
      <w:jc w:val="right"/>
      <w:rPr>
        <w:rFonts w:hAnsi="Times New Roman" w:ascii="Times New Roman"/>
      </w:rPr>
    </w:pPr>
    <w:r w:rsidRPr="00325D10">
      <w:rPr>
        <w:rFonts w:hAnsi="Times New Roman" w:ascii="Times New Roman"/>
      </w:rPr>
      <w:t>3 St-2065/16-48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D51351"/>
    <w:multiLevelType w:val="hybridMultilevel"/>
    <w:tmpl w:val="974600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5BD0404"/>
    <w:multiLevelType w:val="hybridMultilevel"/>
    <w:tmpl w:val="EA7077E6"/>
    <w:lvl w:tplc="513866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4">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5">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1"/>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66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00A1"/>
    <w:rsid w:val="00043BAA"/>
    <w:rsid w:val="00046852"/>
    <w:rsid w:val="00051E2E"/>
    <w:rsid w:val="00051FBB"/>
    <w:rsid w:val="000532B4"/>
    <w:rsid w:val="000619B3"/>
    <w:rsid w:val="000620A6"/>
    <w:rsid w:val="0006334D"/>
    <w:rsid w:val="00064A61"/>
    <w:rsid w:val="000678FD"/>
    <w:rsid w:val="00072F4D"/>
    <w:rsid w:val="00081614"/>
    <w:rsid w:val="000848AF"/>
    <w:rsid w:val="0008637B"/>
    <w:rsid w:val="0009336E"/>
    <w:rsid w:val="00094066"/>
    <w:rsid w:val="000A3E29"/>
    <w:rsid w:val="000B0C41"/>
    <w:rsid w:val="000B6EA1"/>
    <w:rsid w:val="000C77AC"/>
    <w:rsid w:val="000D1E6F"/>
    <w:rsid w:val="000D43ED"/>
    <w:rsid w:val="000E02E8"/>
    <w:rsid w:val="000E1579"/>
    <w:rsid w:val="000E576D"/>
    <w:rsid w:val="000F038A"/>
    <w:rsid w:val="000F549A"/>
    <w:rsid w:val="000F7BA2"/>
    <w:rsid w:val="00100CB4"/>
    <w:rsid w:val="001023CC"/>
    <w:rsid w:val="00105B49"/>
    <w:rsid w:val="0010655C"/>
    <w:rsid w:val="001120B5"/>
    <w:rsid w:val="0012129F"/>
    <w:rsid w:val="00121FAE"/>
    <w:rsid w:val="00130B27"/>
    <w:rsid w:val="00131709"/>
    <w:rsid w:val="00134DEC"/>
    <w:rsid w:val="00134E5D"/>
    <w:rsid w:val="00137CA3"/>
    <w:rsid w:val="0014402F"/>
    <w:rsid w:val="00151817"/>
    <w:rsid w:val="00156351"/>
    <w:rsid w:val="001600C3"/>
    <w:rsid w:val="001606F1"/>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522C3"/>
    <w:rsid w:val="00261307"/>
    <w:rsid w:val="00261C64"/>
    <w:rsid w:val="002739DA"/>
    <w:rsid w:val="00277AD4"/>
    <w:rsid w:val="00287275"/>
    <w:rsid w:val="002937A9"/>
    <w:rsid w:val="002A3A4A"/>
    <w:rsid w:val="002A52D0"/>
    <w:rsid w:val="002B1CFF"/>
    <w:rsid w:val="002C0504"/>
    <w:rsid w:val="002C794F"/>
    <w:rsid w:val="002D5F23"/>
    <w:rsid w:val="002E7041"/>
    <w:rsid w:val="002F73BC"/>
    <w:rsid w:val="003004DF"/>
    <w:rsid w:val="003025ED"/>
    <w:rsid w:val="00304875"/>
    <w:rsid w:val="003129AC"/>
    <w:rsid w:val="00313F33"/>
    <w:rsid w:val="00315B3E"/>
    <w:rsid w:val="00325072"/>
    <w:rsid w:val="00325D10"/>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C4541"/>
    <w:rsid w:val="003C5896"/>
    <w:rsid w:val="003D66CD"/>
    <w:rsid w:val="003D7D32"/>
    <w:rsid w:val="003E1C09"/>
    <w:rsid w:val="003E4A47"/>
    <w:rsid w:val="003F16B5"/>
    <w:rsid w:val="003F622C"/>
    <w:rsid w:val="00407BBF"/>
    <w:rsid w:val="00415C10"/>
    <w:rsid w:val="00422A42"/>
    <w:rsid w:val="00432F8E"/>
    <w:rsid w:val="00434B16"/>
    <w:rsid w:val="004405C4"/>
    <w:rsid w:val="00447907"/>
    <w:rsid w:val="004545A2"/>
    <w:rsid w:val="004613A3"/>
    <w:rsid w:val="004623BA"/>
    <w:rsid w:val="00476C54"/>
    <w:rsid w:val="0049698D"/>
    <w:rsid w:val="004A78DD"/>
    <w:rsid w:val="004B4008"/>
    <w:rsid w:val="004B6A16"/>
    <w:rsid w:val="004B794A"/>
    <w:rsid w:val="004C031F"/>
    <w:rsid w:val="004C427A"/>
    <w:rsid w:val="004C49B8"/>
    <w:rsid w:val="004D5692"/>
    <w:rsid w:val="004D5CBB"/>
    <w:rsid w:val="004D5D9B"/>
    <w:rsid w:val="004E2043"/>
    <w:rsid w:val="004E7CE5"/>
    <w:rsid w:val="004F3AE9"/>
    <w:rsid w:val="004F6063"/>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77120"/>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06B95"/>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666E6"/>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528E"/>
    <w:rsid w:val="00756A89"/>
    <w:rsid w:val="00762159"/>
    <w:rsid w:val="0076231E"/>
    <w:rsid w:val="007628E6"/>
    <w:rsid w:val="007678E9"/>
    <w:rsid w:val="00767E39"/>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760D"/>
    <w:rsid w:val="00831CBE"/>
    <w:rsid w:val="008323BA"/>
    <w:rsid w:val="008348BD"/>
    <w:rsid w:val="0084079A"/>
    <w:rsid w:val="00841E9B"/>
    <w:rsid w:val="00853412"/>
    <w:rsid w:val="00855422"/>
    <w:rsid w:val="00857A92"/>
    <w:rsid w:val="008654A2"/>
    <w:rsid w:val="00872A50"/>
    <w:rsid w:val="00873943"/>
    <w:rsid w:val="00876066"/>
    <w:rsid w:val="00881E24"/>
    <w:rsid w:val="008851B9"/>
    <w:rsid w:val="008957D0"/>
    <w:rsid w:val="008A2540"/>
    <w:rsid w:val="008B1552"/>
    <w:rsid w:val="008C2FAD"/>
    <w:rsid w:val="008C5BE4"/>
    <w:rsid w:val="008C7C8D"/>
    <w:rsid w:val="008D0A1C"/>
    <w:rsid w:val="008D0F3B"/>
    <w:rsid w:val="008D2E99"/>
    <w:rsid w:val="008D4153"/>
    <w:rsid w:val="008D4BF8"/>
    <w:rsid w:val="008E424E"/>
    <w:rsid w:val="008F54EE"/>
    <w:rsid w:val="008F62E8"/>
    <w:rsid w:val="00901A58"/>
    <w:rsid w:val="00911321"/>
    <w:rsid w:val="00915242"/>
    <w:rsid w:val="00915FA2"/>
    <w:rsid w:val="00916A31"/>
    <w:rsid w:val="00916F13"/>
    <w:rsid w:val="00917C4E"/>
    <w:rsid w:val="00922E07"/>
    <w:rsid w:val="0092335D"/>
    <w:rsid w:val="0092734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27FC8"/>
    <w:rsid w:val="00A3051B"/>
    <w:rsid w:val="00A35BAC"/>
    <w:rsid w:val="00A451BB"/>
    <w:rsid w:val="00A4595F"/>
    <w:rsid w:val="00A45C8B"/>
    <w:rsid w:val="00A5112F"/>
    <w:rsid w:val="00A53EE3"/>
    <w:rsid w:val="00A56601"/>
    <w:rsid w:val="00A60C56"/>
    <w:rsid w:val="00A65D2A"/>
    <w:rsid w:val="00A8198B"/>
    <w:rsid w:val="00A84165"/>
    <w:rsid w:val="00A84AB0"/>
    <w:rsid w:val="00A84C8E"/>
    <w:rsid w:val="00A97522"/>
    <w:rsid w:val="00AA21B4"/>
    <w:rsid w:val="00AA407F"/>
    <w:rsid w:val="00AA549A"/>
    <w:rsid w:val="00AC258E"/>
    <w:rsid w:val="00AC7441"/>
    <w:rsid w:val="00AD0D7A"/>
    <w:rsid w:val="00AD4158"/>
    <w:rsid w:val="00AD43B6"/>
    <w:rsid w:val="00AD43F3"/>
    <w:rsid w:val="00AD7254"/>
    <w:rsid w:val="00AE3527"/>
    <w:rsid w:val="00AE5E89"/>
    <w:rsid w:val="00AF6CE1"/>
    <w:rsid w:val="00B00274"/>
    <w:rsid w:val="00B0236B"/>
    <w:rsid w:val="00B03C17"/>
    <w:rsid w:val="00B058D1"/>
    <w:rsid w:val="00B14FE9"/>
    <w:rsid w:val="00B21417"/>
    <w:rsid w:val="00B246A2"/>
    <w:rsid w:val="00B2533A"/>
    <w:rsid w:val="00B25A3F"/>
    <w:rsid w:val="00B30DB8"/>
    <w:rsid w:val="00B34908"/>
    <w:rsid w:val="00B375BB"/>
    <w:rsid w:val="00B41EA9"/>
    <w:rsid w:val="00B4415F"/>
    <w:rsid w:val="00B510E1"/>
    <w:rsid w:val="00B532EE"/>
    <w:rsid w:val="00B607C6"/>
    <w:rsid w:val="00B60F55"/>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B4BF9"/>
    <w:rsid w:val="00BC1522"/>
    <w:rsid w:val="00BC1618"/>
    <w:rsid w:val="00BC6B2F"/>
    <w:rsid w:val="00BC75BE"/>
    <w:rsid w:val="00BD03D6"/>
    <w:rsid w:val="00BD1876"/>
    <w:rsid w:val="00BE0D43"/>
    <w:rsid w:val="00BE75FC"/>
    <w:rsid w:val="00BF1A5E"/>
    <w:rsid w:val="00C003B6"/>
    <w:rsid w:val="00C01917"/>
    <w:rsid w:val="00C0331D"/>
    <w:rsid w:val="00C10E24"/>
    <w:rsid w:val="00C14406"/>
    <w:rsid w:val="00C15013"/>
    <w:rsid w:val="00C15BB8"/>
    <w:rsid w:val="00C35375"/>
    <w:rsid w:val="00C41379"/>
    <w:rsid w:val="00C45AA2"/>
    <w:rsid w:val="00C47787"/>
    <w:rsid w:val="00C55E1B"/>
    <w:rsid w:val="00C55E8B"/>
    <w:rsid w:val="00C603E0"/>
    <w:rsid w:val="00C6283D"/>
    <w:rsid w:val="00C628DF"/>
    <w:rsid w:val="00C62B46"/>
    <w:rsid w:val="00C66830"/>
    <w:rsid w:val="00C72E42"/>
    <w:rsid w:val="00C73754"/>
    <w:rsid w:val="00C7592E"/>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622E"/>
    <w:rsid w:val="00D1775C"/>
    <w:rsid w:val="00D20145"/>
    <w:rsid w:val="00D318A7"/>
    <w:rsid w:val="00D35DC2"/>
    <w:rsid w:val="00D3607D"/>
    <w:rsid w:val="00D37079"/>
    <w:rsid w:val="00D37263"/>
    <w:rsid w:val="00D46235"/>
    <w:rsid w:val="00D50678"/>
    <w:rsid w:val="00D613BF"/>
    <w:rsid w:val="00D61CA0"/>
    <w:rsid w:val="00D644B5"/>
    <w:rsid w:val="00D646CF"/>
    <w:rsid w:val="00D70DCB"/>
    <w:rsid w:val="00D71E38"/>
    <w:rsid w:val="00D85376"/>
    <w:rsid w:val="00D856FF"/>
    <w:rsid w:val="00D93343"/>
    <w:rsid w:val="00D96E5D"/>
    <w:rsid w:val="00DA14E6"/>
    <w:rsid w:val="00DA7FB4"/>
    <w:rsid w:val="00DB3041"/>
    <w:rsid w:val="00DB71FC"/>
    <w:rsid w:val="00DC3C74"/>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67E3B"/>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2D7D"/>
    <w:rsid w:val="00ED5B1A"/>
    <w:rsid w:val="00EE0007"/>
    <w:rsid w:val="00EE5999"/>
    <w:rsid w:val="00EF5A6A"/>
    <w:rsid w:val="00EF62BF"/>
    <w:rsid w:val="00EF77BC"/>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3FDD"/>
    <w:rsid w:val="00F76DCF"/>
    <w:rsid w:val="00F82C42"/>
    <w:rsid w:val="00F902D6"/>
    <w:rsid w:val="00F93649"/>
    <w:rsid w:val="00F93F87"/>
    <w:rsid w:val="00F93F97"/>
    <w:rsid w:val="00F95AEB"/>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E67E3B"/>
    <w:rPr>
      <w:color w:val="808080"/>
      <w:bdr w:space="0" w:sz="0" w:color="auto" w:val="none"/>
      <w:shd w:fill="auto" w:color="auto" w:val="clear"/>
    </w:rPr>
  </w:style>
  <w:style w:customStyle="true" w:styleId="eSPISCCParagraphDefaultFont" w:type="character">
    <w:name w:val="eSPIS_CC_Paragraph Default Font"/>
    <w:basedOn w:val="Zadanifontodlomka"/>
    <w:rsid w:val="00E67E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7E3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67E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7E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E67E3B"/>
    <w:rPr>
      <w:color w:val="808080"/>
      <w:bdr w:color="auto" w:space="0" w:sz="0" w:val="none"/>
      <w:shd w:color="auto" w:fill="auto" w:val="clear"/>
    </w:rPr>
  </w:style>
  <w:style w:customStyle="1" w:styleId="eSPISCCParagraphDefaultFont" w:type="character">
    <w:name w:val="eSPIS_CC_Paragraph Default Font"/>
    <w:basedOn w:val="Zadanifontodlomka"/>
    <w:rsid w:val="00E67E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7E3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67E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7E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2065</izvorni_sadrzaj>
    <derivirana_varijabla naziv="DomainObject.Predmet.Broj_1">2065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St-2065/2016</izvorni_sadrzaj>
    <derivirana_varijabla naziv="DomainObject.Predmet.OznakaBroj_1">St-2065/2016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TERMOPLAST d.o.o.</izvorni_sadrzaj>
    <derivirana_varijabla naziv="DomainObject.Predmet.ProtustrankaFormated_1">  TERMOPLAST d.o.o.</derivirana_varijabla>
  </DomainObject.Predmet.ProtustrankaFormated>
  <DomainObject.Predmet.ProtustrankaFormatedOIB>
    <izvorni_sadrzaj>  TERMOPLAST d.o.o., OIB 04191641450</izvorni_sadrzaj>
    <derivirana_varijabla naziv="DomainObject.Predmet.ProtustrankaFormatedOIB_1">  TERMOPLAST d.o.o., OIB 04191641450</derivirana_varijabla>
  </DomainObject.Predmet.ProtustrankaFormatedOIB>
  <DomainObject.Predmet.ProtustrankaFormatedWithAdress>
    <izvorni_sadrzaj> TERMOPLAST d.o.o., Ivanja Reka, Lovre Juranića 5, 10000 Zagreb</izvorni_sadrzaj>
    <derivirana_varijabla naziv="DomainObject.Predmet.ProtustrankaFormatedWithAdress_1"> TERMOPLAST d.o.o., Ivanja Reka, Lovre Juranića 5, 10000 Zagreb</derivirana_varijabla>
  </DomainObject.Predmet.ProtustrankaFormatedWithAdress>
  <DomainObject.Predmet.ProtustrankaFormatedWithAdressOIB>
    <izvorni_sadrzaj> TERMOPLAST d.o.o., OIB 04191641450, Ivanja Reka, Lovre Juranića 5, 10000 Zagreb</izvorni_sadrzaj>
    <derivirana_varijabla naziv="DomainObject.Predmet.ProtustrankaFormatedWithAdressOIB_1"> TERMOPLAST d.o.o., OIB 04191641450, Ivanja Reka, Lovre Juranića 5, 10000 Zagreb</derivirana_varijabla>
  </DomainObject.Predmet.ProtustrankaFormatedWithAdressOIB>
  <DomainObject.Predmet.ProtustrankaWithAdress>
    <izvorni_sadrzaj>TERMOPLAST d.o.o. Ivanja Reka, Lovre Juranića 5, 10000 Zagreb</izvorni_sadrzaj>
    <derivirana_varijabla naziv="DomainObject.Predmet.ProtustrankaWithAdress_1">TERMOPLAST d.o.o. Ivanja Reka, Lovre Juranića 5, 10000 Zagreb</derivirana_varijabla>
  </DomainObject.Predmet.ProtustrankaWithAdress>
  <DomainObject.Predmet.ProtustrankaWithAdressOIB>
    <izvorni_sadrzaj>TERMOPLAST d.o.o., OIB 04191641450, Ivanja Reka, Lovre Juranića 5, 10000 Zagreb</izvorni_sadrzaj>
    <derivirana_varijabla naziv="DomainObject.Predmet.ProtustrankaWithAdressOIB_1">TERMOPLAST d.o.o., OIB 04191641450, Ivanja Reka, Lovre Juranića 5, 10000 Zagreb</derivirana_varijabla>
  </DomainObject.Predmet.ProtustrankaWithAdressOIB>
  <DomainObject.Predmet.ProtustrankaNazivFormated>
    <izvorni_sadrzaj>TERMOPLAST d.o.o.</izvorni_sadrzaj>
    <derivirana_varijabla naziv="DomainObject.Predmet.ProtustrankaNazivFormated_1">TERMOPLAST d.o.o.</derivirana_varijabla>
  </DomainObject.Predmet.ProtustrankaNazivFormated>
  <DomainObject.Predmet.ProtustrankaNazivFormatedOIB>
    <izvorni_sadrzaj>TERMOPLAST d.o.o., OIB 04191641450</izvorni_sadrzaj>
    <derivirana_varijabla naziv="DomainObject.Predmet.ProtustrankaNazivFormatedOIB_1">TERMOPLAST d.o.o., OIB 04191641450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Božidar Ilovača</izvorni_sadrzaj>
    <derivirana_varijabla naziv="DomainObject.Predmet.StrankaFormated_1">  FINA Regionalni centar Zagreb; Božidar Ilovača</derivirana_varijabla>
  </DomainObject.Predmet.StrankaFormated>
  <DomainObject.Predmet.StrankaFormatedOIB>
    <izvorni_sadrzaj>  FINA Regionalni centar Zagreb, OIB 85821130368; Božidar Ilovača, OIB 91867131711</izvorni_sadrzaj>
    <derivirana_varijabla naziv="DomainObject.Predmet.StrankaFormatedOIB_1">  FINA Regionalni centar Zagreb, OIB 85821130368; Božidar Ilovača, OIB 91867131711</derivirana_varijabla>
  </DomainObject.Predmet.StrankaFormatedOIB>
  <DomainObject.Predmet.StrankaFormatedWithAdress>
    <izvorni_sadrzaj> FINA Regionalni centar Zagreb, Trg svibanjskih žrtava 1995. 1, 10000 Zagreb; Božidar Ilovača, Ulica Križnog Puta 34, 10000 Zagreb</izvorni_sadrzaj>
    <derivirana_varijabla naziv="DomainObject.Predmet.StrankaFormatedWithAdress_1"> FINA Regionalni centar Zagreb, Trg svibanjskih žrtava 1995. 1, 10000 Zagreb; Božidar Ilovača, Ulica Križnog Puta 34, 10000 Zagreb</derivirana_varijabla>
  </DomainObject.Predmet.StrankaFormatedWithAdress>
  <DomainObject.Predmet.StrankaFormatedWithAdressOIB>
    <izvorni_sadrzaj> FINA Regionalni centar Zagreb, OIB 85821130368, Trg svibanjskih žrtava 1995. 1, 10000 Zagreb; Božidar Ilovača, OIB 91867131711, Ulica Križnog Puta 34, 10000 Zagreb</izvorni_sadrzaj>
    <derivirana_varijabla naziv="DomainObject.Predmet.StrankaFormatedWithAdressOIB_1"> FINA Regionalni centar Zagreb, OIB 85821130368, Trg svibanjskih žrtava 1995. 1, 10000 Zagreb; Božidar Ilovača, OIB 91867131711, Ulica Križnog Puta 34, 10000 Zagreb</derivirana_varijabla>
  </DomainObject.Predmet.StrankaFormatedWithAdressOIB>
  <DomainObject.Predmet.StrankaWithAdress>
    <izvorni_sadrzaj>FINA Regionalni centar Zagreb Trg svibanjskih žrtava 1995. 1,10000 Zagreb,Božidar Ilovača Ulica Križnog Puta 34,10000 Zagreb</izvorni_sadrzaj>
    <derivirana_varijabla naziv="DomainObject.Predmet.StrankaWithAdress_1">FINA Regionalni centar Zagreb Trg svibanjskih žrtava 1995. 1,10000 Zagreb,Božidar Ilovača Ulica Križnog Puta 34,10000 Zagreb</derivirana_varijabla>
  </DomainObject.Predmet.StrankaWithAdress>
  <DomainObject.Predmet.StrankaWithAdressOIB>
    <izvorni_sadrzaj>FINA Regionalni centar Zagreb, OIB 85821130368, Trg svibanjskih žrtava 1995. 1,10000 Zagreb,Božidar Ilovača, OIB 91867131711, Ulica Križnog Puta 34,10000 Zagreb</izvorni_sadrzaj>
    <derivirana_varijabla naziv="DomainObject.Predmet.StrankaWithAdressOIB_1">FINA Regionalni centar Zagreb, OIB 85821130368, Trg svibanjskih žrtava 1995. 1,10000 Zagreb,Božidar Ilovača, OIB 91867131711, Ulica Križnog Puta 34,10000 Zagreb</derivirana_varijabla>
  </DomainObject.Predmet.StrankaWithAdressOIB>
  <DomainObject.Predmet.StrankaNazivFormated>
    <izvorni_sadrzaj>FINA Regionalni centar Zagreb,Božidar Ilovača</izvorni_sadrzaj>
    <derivirana_varijabla naziv="DomainObject.Predmet.StrankaNazivFormated_1">FINA Regionalni centar Zagreb,Božidar Ilovača</derivirana_varijabla>
  </DomainObject.Predmet.StrankaNazivFormated>
  <DomainObject.Predmet.StrankaNazivFormatedOIB>
    <izvorni_sadrzaj>FINA Regionalni centar Zagreb, OIB 85821130368,Božidar Ilovača, OIB 91867131711</izvorni_sadrzaj>
    <derivirana_varijabla naziv="DomainObject.Predmet.StrankaNazivFormatedOIB_1">FINA Regionalni centar Zagreb, OIB 85821130368,Božidar Ilovača, OIB 91867131711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Božidar Ilovača</item>
    </izvorni_sadrzaj>
    <derivirana_varijabla naziv="DomainObject.Predmet.StrankaListFormated_1">
      <item>FINA Regionalni centar Zagreb</item>
      <item>Božidar Ilovača</item>
    </derivirana_varijabla>
  </DomainObject.Predmet.StrankaListFormated>
  <DomainObject.Predmet.StrankaListFormatedOIB>
    <izvorni_sadrzaj>
      <item>FINA Regionalni centar Zagreb, OIB 85821130368</item>
      <item>Božidar Ilovača, OIB 91867131711</item>
    </izvorni_sadrzaj>
    <derivirana_varijabla naziv="DomainObject.Predmet.StrankaListFormatedOIB_1">
      <item>FINA Regionalni centar Zagreb, OIB 85821130368</item>
      <item>Božidar Ilovača, OIB 91867131711</item>
    </derivirana_varijabla>
  </DomainObject.Predmet.StrankaListFormatedOIB>
  <DomainObject.Predmet.StrankaListFormatedWithAdress>
    <izvorni_sadrzaj>
      <item>FINA Regionalni centar Zagreb, Trg svibanjskih žrtava 1995. 1, 10000 Zagreb</item>
      <item>Božidar Ilovača, Ulica Križnog Puta 34, 10000 Zagreb</item>
    </izvorni_sadrzaj>
    <derivirana_varijabla naziv="DomainObject.Predmet.StrankaListFormatedWithAdress_1">
      <item>FINA Regionalni centar Zagreb, Trg svibanjskih žrtava 1995. 1, 10000 Zagreb</item>
      <item>Božidar Ilovača, Ulica Križnog Puta 34, 10000 Zagreb</item>
    </derivirana_varijabla>
  </DomainObject.Predmet.StrankaListFormatedWithAdress>
  <DomainObject.Predmet.StrankaListFormatedWithAdressOIB>
    <izvorni_sadrzaj>
      <item>FINA Regionalni centar Zagreb, OIB 85821130368, Trg svibanjskih žrtava 1995. 1, 10000 Zagreb</item>
      <item>Božidar Ilovača, OIB 91867131711, Ulica Križnog Puta 34, 10000 Zagreb</item>
    </izvorni_sadrzaj>
    <derivirana_varijabla naziv="DomainObject.Predmet.StrankaListFormatedWithAdressOIB_1">
      <item>FINA Regionalni centar Zagreb, OIB 85821130368, Trg svibanjskih žrtava 1995. 1, 10000 Zagreb</item>
      <item>Božidar Ilovača, OIB 91867131711, Ulica Križnog Puta 34, 10000 Zagreb</item>
    </derivirana_varijabla>
  </DomainObject.Predmet.StrankaListFormatedWithAdressOIB>
  <DomainObject.Predmet.StrankaListNazivFormated>
    <izvorni_sadrzaj>
      <item>FINA Regionalni centar Zagreb</item>
      <item>Božidar Ilovača</item>
    </izvorni_sadrzaj>
    <derivirana_varijabla naziv="DomainObject.Predmet.StrankaListNazivFormated_1">
      <item>FINA Regionalni centar Zagreb</item>
      <item>Božidar Ilovača</item>
    </derivirana_varijabla>
  </DomainObject.Predmet.StrankaListNazivFormated>
  <DomainObject.Predmet.StrankaListNazivFormatedOIB>
    <izvorni_sadrzaj>
      <item>FINA Regionalni centar Zagreb, OIB 85821130368</item>
      <item>Božidar Ilovača, OIB 91867131711</item>
    </izvorni_sadrzaj>
    <derivirana_varijabla naziv="DomainObject.Predmet.StrankaListNazivFormatedOIB_1">
      <item>FINA Regionalni centar Zagreb, OIB 85821130368</item>
      <item>Božidar Ilovača, OIB 91867131711</item>
    </derivirana_varijabla>
  </DomainObject.Predmet.StrankaListNazivFormatedOIB>
  <DomainObject.Predmet.ProtuStrankaListFormated>
    <izvorni_sadrzaj>
      <item>TERMOPLAST d.o.o.</item>
    </izvorni_sadrzaj>
    <derivirana_varijabla naziv="DomainObject.Predmet.ProtuStrankaListFormated_1">
      <item>TERMOPLAST d.o.o.</item>
    </derivirana_varijabla>
  </DomainObject.Predmet.ProtuStrankaListFormated>
  <DomainObject.Predmet.ProtuStrankaListFormatedOIB>
    <izvorni_sadrzaj>
      <item>TERMOPLAST d.o.o., OIB 04191641450</item>
    </izvorni_sadrzaj>
    <derivirana_varijabla naziv="DomainObject.Predmet.ProtuStrankaListFormatedOIB_1">
      <item>TERMOPLAST d.o.o., OIB 04191641450</item>
    </derivirana_varijabla>
  </DomainObject.Predmet.ProtuStrankaListFormatedOIB>
  <DomainObject.Predmet.ProtuStrankaListFormatedWithAdress>
    <izvorni_sadrzaj>
      <item>TERMOPLAST d.o.o., Ivanja Reka, Lovre Juranića 5, 10000 Zagreb</item>
    </izvorni_sadrzaj>
    <derivirana_varijabla naziv="DomainObject.Predmet.ProtuStrankaListFormatedWithAdress_1">
      <item>TERMOPLAST d.o.o., Ivanja Reka, Lovre Juranića 5, 10000 Zagreb</item>
    </derivirana_varijabla>
  </DomainObject.Predmet.ProtuStrankaListFormatedWithAdress>
  <DomainObject.Predmet.ProtuStrankaListFormatedWithAdressOIB>
    <izvorni_sadrzaj>
      <item>TERMOPLAST d.o.o., OIB 04191641450, Ivanja Reka, Lovre Juranića 5, 10000 Zagreb</item>
    </izvorni_sadrzaj>
    <derivirana_varijabla naziv="DomainObject.Predmet.ProtuStrankaListFormatedWithAdressOIB_1">
      <item>TERMOPLAST d.o.o., OIB 04191641450, Ivanja Reka, Lovre Juranića 5, 10000 Zagreb</item>
    </derivirana_varijabla>
  </DomainObject.Predmet.ProtuStrankaListFormatedWithAdressOIB>
  <DomainObject.Predmet.ProtuStrankaListNazivFormated>
    <izvorni_sadrzaj>
      <item>TERMOPLAST d.o.o.</item>
    </izvorni_sadrzaj>
    <derivirana_varijabla naziv="DomainObject.Predmet.ProtuStrankaListNazivFormated_1">
      <item>TERMOPLAST d.o.o.</item>
    </derivirana_varijabla>
  </DomainObject.Predmet.ProtuStrankaListNazivFormated>
  <DomainObject.Predmet.ProtuStrankaListNazivFormatedOIB>
    <izvorni_sadrzaj>
      <item>TERMOPLAST d.o.o., OIB 04191641450</item>
    </izvorni_sadrzaj>
    <derivirana_varijabla naziv="DomainObject.Predmet.ProtuStrankaListNazivFormatedOIB_1">
      <item>TERMOPLAST d.o.o., OIB 04191641450</item>
    </derivirana_varijabla>
  </DomainObject.Predmet.ProtuStrankaListNazivFormatedOIB>
  <DomainObject.Predmet.OstaliListFormated>
    <izvorni_sadrzaj>
      <item>Božidar Ilovača</item>
      <item>Odvj. BORIS KELEMEN</item>
      <item>Davor Bišćan</item>
    </izvorni_sadrzaj>
    <derivirana_varijabla naziv="DomainObject.Predmet.OstaliListFormated_1">
      <item>Božidar Ilovača</item>
      <item>Odvj. BORIS KELEMEN</item>
      <item>Davor Bišćan</item>
    </derivirana_varijabla>
  </DomainObject.Predmet.OstaliListFormated>
  <DomainObject.Predmet.OstaliListFormatedOIB>
    <izvorni_sadrzaj>
      <item>Božidar Ilovača, OIB 91867131711</item>
      <item>Odvj. BORIS KELEMEN</item>
      <item>Davor Bišćan, OIB 99116868296</item>
    </izvorni_sadrzaj>
    <derivirana_varijabla naziv="DomainObject.Predmet.OstaliListFormatedOIB_1">
      <item>Božidar Ilovača, OIB 91867131711</item>
      <item>Odvj. BORIS KELEMEN</item>
      <item>Davor Bišćan, OIB 99116868296</item>
    </derivirana_varijabla>
  </DomainObject.Predmet.OstaliListFormatedOIB>
  <DomainObject.Predmet.OstaliListFormatedWithAdress>
    <izvorni_sadrzaj>
      <item>Božidar Ilovača, Ulica Križnog Puta 34, 10000 Zagreb</item>
      <item>Odvj. BORIS KELEMEN, Trg svibanjskih žrtava 1995. 2, 10000 Zagreb</item>
      <item>Davor Bišćan, Jurišićeva 10, 10000 Zagreb</item>
    </izvorni_sadrzaj>
    <derivirana_varijabla naziv="DomainObject.Predmet.OstaliListFormatedWithAdress_1">
      <item>Božidar Ilovača, Ulica Križnog Puta 34, 10000 Zagreb</item>
      <item>Odvj. BORIS KELEMEN, Trg svibanjskih žrtava 1995. 2, 10000 Zagreb</item>
      <item>Davor Bišćan, Jurišićeva 10, 10000 Zagreb</item>
    </derivirana_varijabla>
  </DomainObject.Predmet.OstaliListFormatedWithAdress>
  <DomainObject.Predmet.OstaliListFormatedWithAdressOIB>
    <izvorni_sadrzaj>
      <item>Božidar Ilovača, OIB 91867131711, Ulica Križnog Puta 34, 10000 Zagreb</item>
      <item>Odvj. BORIS KELEMEN, Trg svibanjskih žrtava 1995. 2, 10000 Zagreb</item>
      <item>Davor Bišćan, OIB 99116868296, Jurišićeva 10, 10000 Zagreb</item>
    </izvorni_sadrzaj>
    <derivirana_varijabla naziv="DomainObject.Predmet.OstaliListFormatedWithAdressOIB_1">
      <item>Božidar Ilovača, OIB 91867131711, Ulica Križnog Puta 34, 10000 Zagreb</item>
      <item>Odvj. BORIS KELEMEN, Trg svibanjskih žrtava 1995. 2, 10000 Zagreb</item>
      <item>Davor Bišćan, OIB 99116868296, Jurišićeva 10, 10000 Zagreb</item>
    </derivirana_varijabla>
  </DomainObject.Predmet.OstaliListFormatedWithAdressOIB>
  <DomainObject.Predmet.OstaliListNazivFormated>
    <izvorni_sadrzaj>
      <item>Božidar Ilovača</item>
      <item>Odvj. BORIS KELEMEN</item>
      <item>Davor Bišćan</item>
    </izvorni_sadrzaj>
    <derivirana_varijabla naziv="DomainObject.Predmet.OstaliListNazivFormated_1">
      <item>Božidar Ilovača</item>
      <item>Odvj. BORIS KELEMEN</item>
      <item>Davor Bišćan</item>
    </derivirana_varijabla>
  </DomainObject.Predmet.OstaliListNazivFormated>
  <DomainObject.Predmet.OstaliListNazivFormatedOIB>
    <izvorni_sadrzaj>
      <item>Božidar Ilovača, OIB 91867131711</item>
      <item>Odvj. BORIS KELEMEN</item>
      <item>Davor Bišćan, OIB 99116868296</item>
    </izvorni_sadrzaj>
    <derivirana_varijabla naziv="DomainObject.Predmet.OstaliListNazivFormatedOIB_1">
      <item>Božidar Ilovača, OIB 91867131711</item>
      <item>Odvj. BORIS KELEMEN</item>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TERMOPLAST d.o.o.</izvorni_sadrzaj>
    <derivirana_varijabla naziv="DomainObject.Predmet.ProtustrankaIDrugi_1">TERMOPLAST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TERMOPLAST d.o.o., OIB 04191641450, Ivanja Reka, Lovre Juranića 5, 10000 Zagreb</izvorni_sadrzaj>
    <derivirana_varijabla naziv="DomainObject.Predmet.ProtustrankaIDrugiAdressOIB_1">TERMOPLAST d.o.o., OIB 04191641450, Ivanja Reka, Lovre Juranića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TERMOPLAST d.o.o.</item>
      <item>Božidar Ilovača</item>
      <item>Božidar Ilovača</item>
      <item>Odvj. BORIS KELEMEN</item>
      <item>Davor Bišćan</item>
    </izvorni_sadrzaj>
    <derivirana_varijabla naziv="DomainObject.Predmet.SudioniciListNaziv_1">
      <item>FINA Regionalni centar Zagreb</item>
      <item>TERMOPLAST d.o.o.</item>
      <item>Božidar Ilovača</item>
      <item>Božidar Ilovača</item>
      <item>Odvj. BORIS KELEMEN</item>
      <item>Davor Bišćan</item>
    </derivirana_varijabla>
  </DomainObject.Predmet.SudioniciListNaziv>
  <DomainObject.Predmet.SudioniciListAdressOIB>
    <izvorni_sadrzaj>
      <item>FINA Regionalni centar Zagreb, OIB 85821130368, Trg svibanjskih žrtava 1995. 1,10000 Zagreb</item>
      <item>TERMOPLAST d.o.o., OIB 04191641450, Ivanja Reka, Lovre Juranića 5,10000 Zagreb</item>
      <item>Božidar Ilovača, OIB 91867131711, Ulica Križnog Puta 34,10000 Zagreb</item>
      <item>Božidar Ilovača, OIB 91867131711, Ulica Križnog Puta 34,10000 Zagreb</item>
      <item>Odvj. BORIS KELEMEN, Trg svibanjskih žrtava 1995. 2,10000 Zagreb</item>
      <item>Davor Bišćan, OIB 99116868296, Jurišićeva 10,10000 Zagreb</item>
    </izvorni_sadrzaj>
    <derivirana_varijabla naziv="DomainObject.Predmet.SudioniciListAdressOIB_1">
      <item>FINA Regionalni centar Zagreb, OIB 85821130368, Trg svibanjskih žrtava 1995. 1,10000 Zagreb</item>
      <item>TERMOPLAST d.o.o., OIB 04191641450, Ivanja Reka, Lovre Juranića 5,10000 Zagreb</item>
      <item>Božidar Ilovača, OIB 91867131711, Ulica Križnog Puta 34,10000 Zagreb</item>
      <item>Božidar Ilovača, OIB 91867131711, Ulica Križnog Puta 34,10000 Zagreb</item>
      <item>Odvj. BORIS KELEMEN, Trg svibanjskih žrtava 1995. 2,10000 Zagreb</item>
      <item>Davor Bišćan, OIB 99116868296, Jurišićeva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04191641450</item>
      <item>, OIB 91867131711</item>
      <item>, OIB 91867131711</item>
      <item>, OIB null</item>
      <item>, OIB 99116868296</item>
    </izvorni_sadrzaj>
    <derivirana_varijabla naziv="DomainObject.Predmet.SudioniciListNazivOIB_1">
      <item>, OIB 85821130368</item>
      <item>, OIB 04191641450</item>
      <item>, OIB 91867131711</item>
      <item>, OIB 91867131711</item>
      <item>, OIB null</item>
      <item>, OIB 99116868296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9E5D3B-3DB4-475E-B752-3369C99C15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379</properties:Words>
  <properties:Characters>2159</properties:Characters>
  <properties:Lines>67</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2018-09-11T10:24:00Z</dcterms:created>
  <dc:creator>stecaj</dc:creator>
  <cp:lastModifiedBy>Žana Livaja</cp:lastModifiedBy>
  <cp:lastPrinted>2016-10-28T11:27:00Z</cp:lastPrinted>
  <dcterms:modified xmlns:xsi="http://www.w3.org/2001/XMLSchema-instance" xsi:type="dcterms:W3CDTF">2018-09-11T10:36:00Z</dcterms:modified>
  <cp:revision>5</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(St-2065-16-deblokirani-imao privremenog st. upr.docx)</vt:lpwstr>
  </prop:property>
  <prop:property name="CC_coloring" pid="4" fmtid="{D5CDD505-2E9C-101B-9397-08002B2CF9AE}">
    <vt:bool>false</vt:bool>
  </prop:property>
  <prop:property name="BrojStranica" pid="5" fmtid="{D5CDD505-2E9C-101B-9397-08002B2CF9AE}">
    <vt:i4>2</vt:i4>
  </prop:property>
</prop:Properties>
</file>