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7fb8" w14:paraId="53a7fb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B55082" w:rsidP="00C504F9" w:rsidR="00B55082">
      <w:pPr>
        <w:ind w:left="5040"/>
        <w:jc w:val="right"/>
      </w:pPr>
      <w:r>
        <w:t>ANTE ŠKARA,</w:t>
      </w:r>
    </w:p>
    <w:p w:rsidRDefault="00B55082" w:rsidP="00C504F9" w:rsidR="00B55082">
      <w:pPr>
        <w:ind w:left="5040"/>
        <w:jc w:val="right"/>
      </w:pPr>
      <w:r>
        <w:t xml:space="preserve">Put Vukića 1 </w:t>
      </w:r>
    </w:p>
    <w:p w:rsidRDefault="0096617C" w:rsidP="00C504F9" w:rsidR="0096617C">
      <w:pPr>
        <w:ind w:left="5040"/>
        <w:jc w:val="right"/>
      </w:pPr>
      <w:r>
        <w:t>Zadar</w:t>
      </w: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F3047">
        <w:t>78</w:t>
      </w:r>
      <w:r w:rsidR="0096617C">
        <w:t>6</w:t>
      </w:r>
      <w:r>
        <w:t>/16-</w:t>
      </w:r>
      <w:r w:rsidR="000F3047">
        <w:t>3</w:t>
      </w:r>
      <w:r>
        <w:t xml:space="preserve"> od </w:t>
      </w:r>
      <w:r w:rsidR="00A21364">
        <w:t>24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96617C">
        <w:t>FRANTO d.o.o., Zadar, Put Vukića 1, OIB: 45078505152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D7570">
        <w:t>09</w:t>
      </w:r>
      <w:r w:rsidR="008C71F3">
        <w:t>,</w:t>
      </w:r>
      <w:r w:rsidR="0096617C">
        <w:t>3</w:t>
      </w:r>
      <w:r w:rsidR="00A21364">
        <w:t>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D7570">
        <w:t>09</w:t>
      </w:r>
      <w:r w:rsidR="008C71F3">
        <w:t>,</w:t>
      </w:r>
      <w:r w:rsidR="0096617C">
        <w:t>3</w:t>
      </w:r>
      <w:r w:rsidR="00A21364">
        <w:t>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21364">
        <w:t>24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5A0AEE" w:rsidP="005A0AEE" w:rsidR="005A0AEE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5A0AEE" w:rsidP="005A0AEE" w:rsidR="005A0AEE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5A0AEE" w:rsidP="005A0AEE" w:rsidR="005A0AEE"/>
    <w:p w:rsidRDefault="005A0AEE" w:rsidP="005A0AEE" w:rsidR="005A0AEE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605557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96617C">
      <w:rPr>
        <w:b/>
        <w:bCs/>
        <w:sz w:val="28"/>
      </w:rPr>
      <w:t>786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A315C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0AEE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617C"/>
    <w:rsid w:val="00983C22"/>
    <w:rsid w:val="00986CDC"/>
    <w:rsid w:val="009B07C8"/>
    <w:rsid w:val="009B4E9E"/>
    <w:rsid w:val="009E384B"/>
    <w:rsid w:val="00A12246"/>
    <w:rsid w:val="00A137B4"/>
    <w:rsid w:val="00A2136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55082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15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15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15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15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15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15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</izvorni_sadrzaj>
    <derivirana_varijabla naziv="DomainObject.Predmet.SudioniciListNazivOIB_1">
      <item>, OIB 85821130368</item>
      <item>, OIB 45078505152</item>
      <item>, OIB 46622288249</item>
      <item>, OIB 30133077956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55934-DB99-4C66-ADEA-C8BF45ECB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845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2016-05-20T09:57:00Z</dcterms:created>
  <dc:creator>Ardena Bajlo</dc:creator>
  <cp:lastModifiedBy>wsadmin</cp:lastModifiedBy>
  <cp:lastPrinted>2016-05-19T07:44:00Z</cp:lastPrinted>
  <dcterms:modified xmlns:xsi="http://www.w3.org/2001/XMLSchema-instance" xsi:type="dcterms:W3CDTF">2016-05-24T12:33:00Z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