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df41b" w14:paraId="dcdf41b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4E67F9">
        <w:t>756/18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4E67F9">
        <w:t>22</w:t>
      </w:r>
      <w:r w:rsidR="00AC4528" w:rsidRPr="009C5689">
        <w:t>.</w:t>
      </w:r>
      <w:r w:rsidR="00F8310C" w:rsidRPr="009C5689">
        <w:t xml:space="preserve"> </w:t>
      </w:r>
      <w:r w:rsidR="004E67F9">
        <w:t>svibnja</w:t>
      </w:r>
      <w:r w:rsidR="00347884">
        <w:t xml:space="preserve"> 201</w:t>
      </w:r>
      <w:r w:rsidR="00146F7D">
        <w:t>8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4E67F9">
        <w:t>VITELLUS j.d.o.o</w:t>
      </w:r>
      <w:r w:rsidR="000729E8">
        <w:t xml:space="preserve"> za trgovinu i usluge</w:t>
      </w:r>
      <w:r w:rsidR="004E67F9">
        <w:t xml:space="preserve"> iz Brezana</w:t>
      </w:r>
      <w:r w:rsidR="004E67F9" w:rsidRPr="00451166">
        <w:t>,</w:t>
      </w:r>
      <w:r w:rsidR="004E67F9">
        <w:t xml:space="preserve"> Brezani 10,</w:t>
      </w:r>
      <w:r w:rsidR="004E67F9" w:rsidRPr="00451166">
        <w:t xml:space="preserve"> OIB: </w:t>
      </w:r>
      <w:r w:rsidR="004E67F9">
        <w:t>45710182930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4E67F9">
        <w:t xml:space="preserve">146.304,41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0B656F">
        <w:t>22</w:t>
      </w:r>
      <w:r w:rsidR="008155EE" w:rsidRPr="009C5689">
        <w:t>.</w:t>
      </w:r>
      <w:r w:rsidR="00F8310C" w:rsidRPr="009C5689">
        <w:t xml:space="preserve"> </w:t>
      </w:r>
      <w:r w:rsidR="000B656F">
        <w:t>svibnja</w:t>
      </w:r>
      <w:r w:rsidR="0051490E">
        <w:t xml:space="preserve"> 2018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  <w:r w:rsidR="00357997">
        <w:t>, v.r.</w:t>
      </w:r>
    </w:p>
    <w:p w:rsidRDefault="00F8310C" w:rsidP="00572798" w:rsidR="00F8310C">
      <w:pPr>
        <w:jc w:val="right"/>
      </w:pPr>
    </w:p>
    <w:p w:rsidRDefault="00357997" w:rsidP="00572798" w:rsidR="00357997" w:rsidRPr="009C5689">
      <w:pPr>
        <w:jc w:val="right"/>
      </w:pPr>
      <w:r>
        <w:t xml:space="preserve">Za točnost otpravka - ovlašteni službenik: </w:t>
      </w:r>
    </w:p>
    <w:p w:rsidRDefault="00357997" w:rsidP="00357997" w:rsidR="00357997">
      <w:pPr>
        <w:jc w:val="right"/>
      </w:pPr>
      <w:r>
        <w:t>Maja Šipek</w:t>
      </w:r>
    </w:p>
    <w:p w:rsidRDefault="00F8310C" w:rsidP="00357997" w:rsidR="00F8310C" w:rsidRPr="00357997">
      <w:pPr>
        <w:jc w:val="center"/>
      </w:pPr>
    </w:p>
    <w:sectPr w:rsidSect="00ED6AA8" w:rsidR="00F8310C" w:rsidRPr="0035799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0729E8"/>
    <w:rsid w:val="000B656F"/>
    <w:rsid w:val="00114EAD"/>
    <w:rsid w:val="00146F7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57997"/>
    <w:rsid w:val="0038246E"/>
    <w:rsid w:val="003D35F9"/>
    <w:rsid w:val="003E3A15"/>
    <w:rsid w:val="00413F4C"/>
    <w:rsid w:val="004B337A"/>
    <w:rsid w:val="004E67F9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7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9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9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9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9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7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9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9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9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9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St-756/2018</izvorni_sadrzaj>
    <derivirana_varijabla naziv="DomainObject.Predmet.OznakaBroj_1">St-756/2018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VITELLUS jednostavno društvo s ograničenom odgovornošću za trgovinu i usluge</izvorni_sadrzaj>
    <derivirana_varijabla naziv="DomainObject.Predmet.ProtustrankaFormated_1">  VITELLUS jednostavno društvo s ograničenom odgovornošću za trgovinu i usluge</derivirana_varijabla>
  </DomainObject.Predmet.ProtustrankaFormated>
  <DomainObject.Predmet.ProtustrankaFormatedOIB>
    <izvorni_sadrzaj>  VITELLUS jednostavno društvo s ograničenom odgovornošću za trgovinu i usluge, OIB 45710182930</izvorni_sadrzaj>
    <derivirana_varijabla naziv="DomainObject.Predmet.ProtustrankaFormatedOIB_1">  VITELLUS jednostavno društvo s ograničenom odgovornošću za trgovinu i usluge, OIB 45710182930</derivirana_varijabla>
  </DomainObject.Predmet.ProtustrankaFormatedOIB>
  <DomainObject.Predmet.ProtustrankaFormatedWithAdress>
    <izvorni_sadrzaj> VITELLUS jednostavno društvo s ograničenom odgovornošću za trgovinu i usluge, Brezani 10, 10347 Brezani</izvorni_sadrzaj>
    <derivirana_varijabla naziv="DomainObject.Predmet.ProtustrankaFormatedWithAdress_1"> VITELLUS jednostavno društvo s ograničenom odgovornošću za trgovinu i usluge, Brezani 10, 10347 Brezani</derivirana_varijabla>
  </DomainObject.Predmet.ProtustrankaFormatedWithAdress>
  <DomainObject.Predmet.ProtustrankaFormatedWithAdressOIB>
    <izvorni_sadrzaj> VITELLUS jednostavno društvo s ograničenom odgovornošću za trgovinu i usluge, OIB 45710182930, Brezani 10, 10347 Brezani</izvorni_sadrzaj>
    <derivirana_varijabla naziv="DomainObject.Predmet.ProtustrankaFormatedWithAdressOIB_1"> VITELLUS jednostavno društvo s ograničenom odgovornošću za trgovinu i usluge, OIB 45710182930, Brezani 10, 10347 Brezani</derivirana_varijabla>
  </DomainObject.Predmet.ProtustrankaFormatedWithAdressOIB>
  <DomainObject.Predmet.ProtustrankaWithAdress>
    <izvorni_sadrzaj>VITELLUS jednostavno društvo s ograničenom odgovornošću za trgovinu i usluge Brezani 10, 10347 Brezani</izvorni_sadrzaj>
    <derivirana_varijabla naziv="DomainObject.Predmet.ProtustrankaWithAdress_1">VITELLUS jednostavno društvo s ograničenom odgovornošću za trgovinu i usluge Brezani 10, 10347 Brezani</derivirana_varijabla>
  </DomainObject.Predmet.ProtustrankaWithAdress>
  <DomainObject.Predmet.ProtustrankaWithAdressOIB>
    <izvorni_sadrzaj>VITELLUS jednostavno društvo s ograničenom odgovornošću za trgovinu i usluge, OIB 45710182930, Brezani 10, 10347 Brezani</izvorni_sadrzaj>
    <derivirana_varijabla naziv="DomainObject.Predmet.ProtustrankaWithAdressOIB_1">VITELLUS jednostavno društvo s ograničenom odgovornošću za trgovinu i usluge, OIB 45710182930, Brezani 10, 10347 Brezani</derivirana_varijabla>
  </DomainObject.Predmet.ProtustrankaWithAdressOIB>
  <DomainObject.Predmet.ProtustrankaNazivFormated>
    <izvorni_sadrzaj>VITELLUS jednostavno društvo s ograničenom odgovornošću za trgovinu i usluge</izvorni_sadrzaj>
    <derivirana_varijabla naziv="DomainObject.Predmet.ProtustrankaNazivFormated_1">VITELLUS jednostavno društvo s ograničenom odgovornošću za trgovinu i usluge</derivirana_varijabla>
  </DomainObject.Predmet.ProtustrankaNazivFormated>
  <DomainObject.Predmet.ProtustrankaNazivFormatedOIB>
    <izvorni_sadrzaj>VITELLUS jednostavno društvo s ograničenom odgovornošću za trgovinu i usluge, OIB 45710182930</izvorni_sadrzaj>
    <derivirana_varijabla naziv="DomainObject.Predmet.ProtustrankaNazivFormatedOIB_1">VITELLUS jednostavno društvo s ograničenom odgovornošću za trgovinu i usluge, OIB 45710182930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Trg svibanjskih žrtava 1995 br. 1, 10000 Zagreb</izvorni_sadrzaj>
    <derivirana_varijabla naziv="DomainObject.Predmet.StrankaFormatedWithAdress_1"> FINA Regionalni centar  Zagreb, Trg svibanjskih žrtava 1995 br. 1, 10000 Zagreb</derivirana_varijabla>
  </DomainObject.Predmet.StrankaFormatedWithAdress>
  <DomainObject.Predmet.StrankaFormatedWithAdressOIB>
    <izvorni_sadrzaj> FINA Regionalni centar  Zagreb, OIB 85821130368, Trg svibanjskih žrtava 1995 br. 1, 10000 Zagreb</izvorni_sadrzaj>
    <derivirana_varijabla naziv="DomainObject.Predmet.StrankaFormatedWithAdressOIB_1"> FINA Regionalni centar  Zagreb, OIB 85821130368, Trg svibanjskih žrtava 1995 br. 1, 10000 Zagreb</derivirana_varijabla>
  </DomainObject.Predmet.StrankaFormatedWithAdressOIB>
  <DomainObject.Predmet.StrankaWithAdress>
    <izvorni_sadrzaj>FINA Regionalni centar  Zagreb Trg svibanjskih žrtava 1995 br. 1,10000 Zagreb</izvorni_sadrzaj>
    <derivirana_varijabla naziv="DomainObject.Predmet.StrankaWithAdress_1">FINA Regionalni centar  Zagreb Trg svibanjskih žrtava 1995 br. 1,10000 Zagreb</derivirana_varijabla>
  </DomainObject.Predmet.StrankaWithAdress>
  <DomainObject.Predmet.StrankaWithAdressOIB>
    <izvorni_sadrzaj>FINA Regionalni centar  Zagreb, OIB 85821130368, Trg svibanjskih žrtava 1995 br. 1,10000 Zagreb</izvorni_sadrzaj>
    <derivirana_varijabla naziv="DomainObject.Predmet.StrankaWithAdressOIB_1">FINA Regionalni centar  Zagreb, OIB 85821130368, Trg svibanjskih žrtava 1995 br. 1,10000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Trg svibanjskih žrtava 1995 br. 1, 10000 Zagreb</item>
    </izvorni_sadrzaj>
    <derivirana_varijabla naziv="DomainObject.Predmet.StrankaListFormatedWithAdress_1">
      <item>FINA Regionalni centar  Zagreb, Trg svibanjskih žrtava 1995 br. 1, 10000 Zagreb</item>
    </derivirana_varijabla>
  </DomainObject.Predmet.StrankaListFormatedWithAdress>
  <DomainObject.Predmet.StrankaListFormatedWithAdressOIB>
    <izvorni_sadrzaj>
      <item>FINA Regionalni centar  Zagreb, OIB 85821130368, Trg svibanjskih žrtava 1995 br. 1, 10000 Zagreb</item>
    </izvorni_sadrzaj>
    <derivirana_varijabla naziv="DomainObject.Predmet.StrankaListFormatedWithAdressOIB_1">
      <item>FINA Regionalni centar  Zagreb, OIB 85821130368, Trg svibanjskih žrtava 1995 br. 1,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VITELLUS jednostavno društvo s ograničenom odgovornošću za trgovinu i usluge</item>
    </izvorni_sadrzaj>
    <derivirana_varijabla naziv="DomainObject.Predmet.ProtuStrankaListFormated_1">
      <item>VITELLUS jednostavno društvo s ograničenom odgovornošću za trgovinu i usluge</item>
    </derivirana_varijabla>
  </DomainObject.Predmet.ProtuStrankaListFormated>
  <DomainObject.Predmet.ProtuStrankaListFormatedOIB>
    <izvorni_sadrzaj>
      <item>VITELLUS jednostavno društvo s ograničenom odgovornošću za trgovinu i usluge, OIB 45710182930</item>
    </izvorni_sadrzaj>
    <derivirana_varijabla naziv="DomainObject.Predmet.ProtuStrankaListFormatedOIB_1">
      <item>VITELLUS jednostavno društvo s ograničenom odgovornošću za trgovinu i usluge, OIB 45710182930</item>
    </derivirana_varijabla>
  </DomainObject.Predmet.ProtuStrankaListFormatedOIB>
  <DomainObject.Predmet.ProtuStrankaListFormatedWithAdress>
    <izvorni_sadrzaj>
      <item>VITELLUS jednostavno društvo s ograničenom odgovornošću za trgovinu i usluge, Brezani 10, 10347 Brezani</item>
    </izvorni_sadrzaj>
    <derivirana_varijabla naziv="DomainObject.Predmet.ProtuStrankaListFormatedWithAdress_1">
      <item>VITELLUS jednostavno društvo s ograničenom odgovornošću za trgovinu i usluge, Brezani 10, 10347 Brezani</item>
    </derivirana_varijabla>
  </DomainObject.Predmet.ProtuStrankaListFormatedWithAdress>
  <DomainObject.Predmet.ProtuStrankaListFormatedWithAdressOIB>
    <izvorni_sadrzaj>
      <item>VITELLUS jednostavno društvo s ograničenom odgovornošću za trgovinu i usluge, OIB 45710182930, Brezani 10, 10347 Brezani</item>
    </izvorni_sadrzaj>
    <derivirana_varijabla naziv="DomainObject.Predmet.ProtuStrankaListFormatedWithAdressOIB_1">
      <item>VITELLUS jednostavno društvo s ograničenom odgovornošću za trgovinu i usluge, OIB 45710182930, Brezani 10, 10347 Brezani</item>
    </derivirana_varijabla>
  </DomainObject.Predmet.ProtuStrankaListFormatedWithAdressOIB>
  <DomainObject.Predmet.ProtuStrankaListNazivFormated>
    <izvorni_sadrzaj>
      <item>VITELLUS jednostavno društvo s ograničenom odgovornošću za trgovinu i usluge</item>
    </izvorni_sadrzaj>
    <derivirana_varijabla naziv="DomainObject.Predmet.ProtuStrankaListNazivFormated_1">
      <item>VITELLUS jednostavno društvo s ograničenom odgovornošću za trgovinu i usluge</item>
    </derivirana_varijabla>
  </DomainObject.Predmet.ProtuStrankaListNazivFormated>
  <DomainObject.Predmet.ProtuStrankaListNazivFormatedOIB>
    <izvorni_sadrzaj>
      <item>VITELLUS jednostavno društvo s ograničenom odgovornošću za trgovinu i usluge, OIB 45710182930</item>
    </izvorni_sadrzaj>
    <derivirana_varijabla naziv="DomainObject.Predmet.ProtuStrankaListNazivFormatedOIB_1">
      <item>VITELLUS jednostavno društvo s ograničenom odgovornošću za trgovinu i usluge, OIB 45710182930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VITELLUS jednostavno društvo s ograničenom odgovornošću za trgovinu i usluge</izvorni_sadrzaj>
    <derivirana_varijabla naziv="DomainObject.Predmet.ProtustrankaIDrugi_1">VITELLUS jednostavno društvo s ograničenom odgovornošću za trgovinu i usluge</derivirana_varijabla>
  </DomainObject.Predmet.ProtustrankaIDrugi>
  <DomainObject.Predmet.StrankaIDrugiAdressOIB>
    <izvorni_sadrzaj>FINA Regionalni centar  Zagreb, OIB 85821130368, Trg svibanjskih žrtava 1995 br. 1, 10000 Zagreb</izvorni_sadrzaj>
    <derivirana_varijabla naziv="DomainObject.Predmet.StrankaIDrugiAdressOIB_1">FINA Regionalni centar  Zagreb, OIB 85821130368, Trg svibanjskih žrtava 1995 br. 1, 10000 Zagreb</derivirana_varijabla>
  </DomainObject.Predmet.StrankaIDrugiAdressOIB>
  <DomainObject.Predmet.ProtustrankaIDrugiAdressOIB>
    <izvorni_sadrzaj>VITELLUS jednostavno društvo s ograničenom odgovornošću za trgovinu i usluge, OIB 45710182930, Brezani 10, 10347 Brezani</izvorni_sadrzaj>
    <derivirana_varijabla naziv="DomainObject.Predmet.ProtustrankaIDrugiAdressOIB_1">VITELLUS jednostavno društvo s ograničenom odgovornošću za trgovinu i usluge, OIB 45710182930, Brezani 10, 10347 Brezani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VITELLUS jednostavno društvo s ograničenom odgovornošću za trgovinu i usluge</item>
    </izvorni_sadrzaj>
    <derivirana_varijabla naziv="DomainObject.Predmet.SudioniciListNaziv_1">
      <item>FINA Regionalni centar  Zagreb</item>
      <item>VITELLUS jednostavno društvo s ograničenom odgovornošću za trgovinu i usluge</item>
    </derivirana_varijabla>
  </DomainObject.Predmet.SudioniciListNaziv>
  <DomainObject.Predmet.SudioniciListAdressOIB>
    <izvorni_sadrzaj>
      <item>FINA Regionalni centar  Zagreb, OIB 85821130368, Trg svibanjskih žrtava 1995 br. 1,10000 Zagreb</item>
      <item>VITELLUS jednostavno društvo s ograničenom odgovornošću za trgovinu i usluge, OIB 45710182930, Brezani 10,10347 Brezani</item>
    </izvorni_sadrzaj>
    <derivirana_varijabla naziv="DomainObject.Predmet.SudioniciListAdressOIB_1">
      <item>FINA Regionalni centar  Zagreb, OIB 85821130368, Trg svibanjskih žrtava 1995 br. 1,10000 Zagreb</item>
      <item>VITELLUS jednostavno društvo s ograničenom odgovornošću za trgovinu i usluge, OIB 45710182930, Brezani 10,10347 Brezani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45710182930</item>
    </izvorni_sadrzaj>
    <derivirana_varijabla naziv="DomainObject.Predmet.SudioniciListNazivOIB_1">
      <item>, OIB 85821130368</item>
      <item>, OIB 45710182930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065E15-435F-4D29-849B-EA772576E0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1346</properties:Characters>
  <properties:Lines>44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2018-05-21T08:46:00Z</dcterms:created>
  <dc:creator>ilukac</dc:creator>
  <cp:lastModifiedBy>Maja Šipek</cp:lastModifiedBy>
  <cp:lastPrinted>2015-11-06T13:13:00Z</cp:lastPrinted>
  <dcterms:modified xmlns:xsi="http://www.w3.org/2001/XMLSchema-instance" xsi:type="dcterms:W3CDTF">2018-05-22T08:53:00Z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- 756-18.docx)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