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9c06" w14:paraId="9339c06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 w:rsidRPr="00324A7D">
      <w:pPr>
        <w:jc w:val="both"/>
      </w:pPr>
      <w:r w:rsidRPr="00324A7D">
        <w:tab/>
        <w:t xml:space="preserve">Trgovački sud u Varaždinu, po sucu toga suda Kseniji Flack-Makitan, kao stečajnom sucu, </w:t>
      </w:r>
      <w:r w:rsidR="00564F05">
        <w:t xml:space="preserve">povodom </w:t>
      </w:r>
      <w:r w:rsidR="00A2129F">
        <w:t xml:space="preserve">zahtjeva </w:t>
      </w:r>
      <w:r w:rsidR="00564F05">
        <w:t xml:space="preserve">Financijske agencije, Regionalni centar Zagreb, Podružnica Varaždin, za </w:t>
      </w:r>
      <w:r w:rsidR="00A2129F">
        <w:t>provedbu skraćenog stečajnog postupka</w:t>
      </w:r>
      <w:r w:rsidR="00564F05">
        <w:t xml:space="preserve"> nad dužnikom</w:t>
      </w:r>
      <w:r w:rsidR="00A2129F">
        <w:t xml:space="preserve"> PROMO-BIG d.o.o., Križevci, Ulica Krunoslava Heruca 91, OIB: 70767742567</w:t>
      </w:r>
      <w:r w:rsidR="00C445F5">
        <w:t>,</w:t>
      </w:r>
      <w:r w:rsidR="00564F05">
        <w:t xml:space="preserve"> </w:t>
      </w:r>
      <w:r w:rsidR="00C445F5">
        <w:t>20. svibnja</w:t>
      </w:r>
      <w:r w:rsidR="00564F05">
        <w:t xml:space="preserve"> 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564F0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</w:t>
      </w:r>
      <w:r w:rsidR="00A2129F">
        <w:t>provedbu skraćenog 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C445F5">
        <w:t xml:space="preserve"> </w:t>
      </w:r>
      <w:r w:rsidR="00A2129F">
        <w:t>PROMO-BIG d.o.o., Križevci, Ulica Krunoslava Heruca 91, OIB: 70767742567</w:t>
      </w:r>
      <w:r w:rsidR="00564F05">
        <w:t>.</w:t>
      </w:r>
    </w:p>
    <w:p w:rsidRDefault="00564F05" w:rsidP="00564F05" w:rsidR="00564F0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564F05" w:rsidP="00564F05" w:rsidR="00564F05"/>
    <w:p w:rsidRDefault="00564F05" w:rsidP="00564F05" w:rsidR="00177069">
      <w:pPr>
        <w:ind w:firstLine="708"/>
        <w:jc w:val="both"/>
      </w:pPr>
      <w:r>
        <w:t xml:space="preserve">Financijska agencija je </w:t>
      </w:r>
      <w:r w:rsidR="00A2129F">
        <w:t>19. veljače</w:t>
      </w:r>
      <w:r w:rsidR="00C445F5">
        <w:t xml:space="preserve"> 2016</w:t>
      </w:r>
      <w:r>
        <w:t xml:space="preserve">. podnijela ovome sudu </w:t>
      </w:r>
      <w:r w:rsidR="00A2129F">
        <w:t>zahtjev za provedbu skraćenog stečajnog postupka</w:t>
      </w:r>
      <w:r>
        <w:t>, navodeći da dužnik ima evidentirane neizvršene osnove za plaćan</w:t>
      </w:r>
      <w:r w:rsidR="00C445F5">
        <w:t xml:space="preserve">je u neprekinutom razdoblju od </w:t>
      </w:r>
      <w:r w:rsidR="00A2129F">
        <w:t>120</w:t>
      </w:r>
      <w:r>
        <w:t xml:space="preserve"> dana, u ukupnom iznosu od </w:t>
      </w:r>
      <w:r w:rsidR="00A2129F">
        <w:t>17.412,04</w:t>
      </w:r>
      <w:r>
        <w:t xml:space="preserve"> kn.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>
      <w:pPr>
        <w:ind w:firstLine="708"/>
        <w:jc w:val="both"/>
      </w:pPr>
      <w:r>
        <w:t xml:space="preserve">Podneskom od </w:t>
      </w:r>
      <w:r w:rsidR="00A2129F">
        <w:t>20. svibnja</w:t>
      </w:r>
      <w:r w:rsidR="00C445F5">
        <w:t xml:space="preserve"> 2016</w:t>
      </w:r>
      <w:r>
        <w:t xml:space="preserve">. </w:t>
      </w:r>
      <w:r w:rsidR="00A2129F">
        <w:t>direktor dužnika obavijestio</w:t>
      </w:r>
      <w:r w:rsidR="00C445F5">
        <w:t xml:space="preserve"> je</w:t>
      </w:r>
      <w:r>
        <w:t xml:space="preserve"> ovaj sud da je prestao stečajni razlog nesposobnosti za plaćanje od strane dužnika, te je</w:t>
      </w:r>
      <w:r w:rsidR="00C445F5">
        <w:t xml:space="preserve"> </w:t>
      </w:r>
      <w:r w:rsidR="00A2129F">
        <w:t>u prilogu tog podneska dostavio</w:t>
      </w:r>
      <w:r>
        <w:t xml:space="preserve"> potvrdu Financijske agencije od </w:t>
      </w:r>
      <w:r w:rsidR="00A2129F">
        <w:t>19. svibnja 2016</w:t>
      </w:r>
      <w:r>
        <w:t xml:space="preserve">. u kojoj je navedeno da je na dan izdavanja potvrde evidentirano 0 dana neprekidne blokade, a nepodmirene obveze iznose 0,00 kn. 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>dalje SZ) odlučiti kao u izreci 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C445F5">
        <w:t>20. svibnja</w:t>
      </w:r>
      <w:r w:rsidR="00564F05">
        <w:t xml:space="preserve"> 2016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564F05">
        <w:t>primitka ovog rješenja,</w:t>
      </w:r>
      <w:r w:rsidR="00C445F5">
        <w:t xml:space="preserve"> Visokom trgovačkom sudu Republike Hrvatske</w:t>
      </w:r>
      <w:r w:rsidRPr="0007513E">
        <w:t xml:space="preserve"> u Zagrebu. Žalba se ulaže putem ovog suda pismeno u </w:t>
      </w:r>
      <w:r>
        <w:t>četiri</w:t>
      </w:r>
      <w:r w:rsidR="00C445F5">
        <w:t xml:space="preserve"> (4)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564F05" w:rsidR="00A2129F">
      <w:pPr>
        <w:numPr>
          <w:ilvl w:val="0"/>
          <w:numId w:val="3"/>
        </w:numPr>
        <w:jc w:val="both"/>
      </w:pPr>
      <w:r>
        <w:t xml:space="preserve">Dužnik, </w:t>
      </w:r>
      <w:r w:rsidR="00A2129F">
        <w:t xml:space="preserve">PROMO-BIG d.o.o., Križevci, Ulica Krunoslava Heruca 91, </w:t>
      </w:r>
    </w:p>
    <w:p w:rsidRDefault="00564F05" w:rsidP="00564F05" w:rsidR="00A2129F">
      <w:pPr>
        <w:numPr>
          <w:ilvl w:val="0"/>
          <w:numId w:val="3"/>
        </w:numPr>
        <w:jc w:val="both"/>
      </w:pPr>
      <w:r>
        <w:t xml:space="preserve">Direktoru dužnika </w:t>
      </w:r>
      <w:r w:rsidR="00A2129F">
        <w:t>Željku Gagro, Križevci, Trg J. J. Strossmayera 16,</w:t>
      </w:r>
    </w:p>
    <w:p w:rsidRDefault="00A2129F" w:rsidP="00564F05" w:rsidR="00A2129F">
      <w:pPr>
        <w:numPr>
          <w:ilvl w:val="0"/>
          <w:numId w:val="3"/>
        </w:numPr>
        <w:jc w:val="both"/>
      </w:pPr>
      <w:r>
        <w:t>Direktoru dužnika Dejanu Brkić, Križevci, Ulica Krunoslava Heruca 91,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0F2173" w:rsidP="00564F05" w:rsidR="000F2173">
      <w:pPr>
        <w:numPr>
          <w:ilvl w:val="0"/>
          <w:numId w:val="3"/>
        </w:numPr>
        <w:jc w:val="both"/>
      </w:pPr>
      <w:r>
        <w:t>E-oglasna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0F9" w:rsidR="00A550F9">
      <w:r>
        <w:separator/>
      </w:r>
    </w:p>
  </w:endnote>
  <w:endnote w:id="0" w:type="continuationSeparator">
    <w:p w:rsidRDefault="00A550F9" w:rsidR="00A55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0F9" w:rsidR="00A550F9">
      <w:r>
        <w:separator/>
      </w:r>
    </w:p>
  </w:footnote>
  <w:footnote w:id="0" w:type="continuationSeparator">
    <w:p w:rsidRDefault="00A550F9" w:rsidR="00A55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D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A2129F">
      <w:t>287/16-6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A2129F">
      <w:t>287/16-6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314205"/>
    <w:rsid w:val="00324A7D"/>
    <w:rsid w:val="00544BCE"/>
    <w:rsid w:val="00562867"/>
    <w:rsid w:val="00564F05"/>
    <w:rsid w:val="00695244"/>
    <w:rsid w:val="006C3531"/>
    <w:rsid w:val="00A04466"/>
    <w:rsid w:val="00A2129F"/>
    <w:rsid w:val="00A27433"/>
    <w:rsid w:val="00A5293B"/>
    <w:rsid w:val="00A550F9"/>
    <w:rsid w:val="00AD5D80"/>
    <w:rsid w:val="00B2376B"/>
    <w:rsid w:val="00BC5983"/>
    <w:rsid w:val="00C445F5"/>
    <w:rsid w:val="00C6407F"/>
    <w:rsid w:val="00C859BF"/>
    <w:rsid w:val="00E22BF4"/>
    <w:rsid w:val="00EA09B0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5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D8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D8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D8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D8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5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D8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D8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D8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D8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St-287/2016</izvorni_sadrzaj>
    <derivirana_varijabla naziv="DomainObject.Predmet.OznakaBroj_1">St-287/2016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PROMO-BIG društvo s ograničenom odgovornošću za usluge i trgovinu</izvorni_sadrzaj>
    <derivirana_varijabla naziv="DomainObject.Predmet.ProtustrankaFormated_1">  PROMO-BIG društvo s ograničenom odgovornošću za usluge i trgovinu</derivirana_varijabla>
  </DomainObject.Predmet.ProtustrankaFormated>
  <DomainObject.Predmet.ProtustrankaFormatedOIB>
    <izvorni_sadrzaj>  PROMO-BIG društvo s ograničenom odgovornošću za usluge i trgovinu, OIB 70767742567</izvorni_sadrzaj>
    <derivirana_varijabla naziv="DomainObject.Predmet.ProtustrankaFormatedOIB_1">  PROMO-BIG društvo s ograničenom odgovornošću za usluge i trgovinu, OIB 70767742567</derivirana_varijabla>
  </DomainObject.Predmet.ProtustrankaFormatedOIB>
  <DomainObject.Predmet.ProtustrankaFormatedWithAdress>
    <izvorni_sadrzaj> PROMO-BIG društvo s ograničenom odgovornošću za usluge i trgovinu, Ulica Krunoslava Heruca 91, 48260 Križevci</izvorni_sadrzaj>
    <derivirana_varijabla naziv="DomainObject.Predmet.ProtustrankaFormatedWithAdress_1"> PROMO-BIG društvo s ograničenom odgovornošću za usluge i trgovinu, Ulica Krunoslava Heruca 91, 48260 Križevci</derivirana_varijabla>
  </DomainObject.Predmet.ProtustrankaFormatedWithAdress>
  <DomainObject.Predmet.ProtustrankaFormatedWithAdressOIB>
    <izvorni_sadrzaj> PROMO-BIG društvo s ograničenom odgovornošću za usluge i trgovinu, OIB 70767742567, Ulica Krunoslava Heruca 91, 48260 Križevci</izvorni_sadrzaj>
    <derivirana_varijabla naziv="DomainObject.Predmet.ProtustrankaFormatedWithAdressOIB_1"> PROMO-BIG društvo s ograničenom odgovornošću za usluge i trgovinu, OIB 70767742567, Ulica Krunoslava Heruca 91, 48260 Križevci</derivirana_varijabla>
  </DomainObject.Predmet.ProtustrankaFormatedWithAdressOIB>
  <DomainObject.Predmet.ProtustrankaWithAdress>
    <izvorni_sadrzaj>PROMO-BIG društvo s ograničenom odgovornošću za usluge i trgovinu Ulica Krunoslava Heruca 91, 48260 Križevci</izvorni_sadrzaj>
    <derivirana_varijabla naziv="DomainObject.Predmet.ProtustrankaWithAdress_1">PROMO-BIG društvo s ograničenom odgovornošću za usluge i trgovinu Ulica Krunoslava Heruca 91, 48260 Križevci</derivirana_varijabla>
  </DomainObject.Predmet.ProtustrankaWithAdress>
  <DomainObject.Predmet.ProtustrankaWithAdressOIB>
    <izvorni_sadrzaj>PROMO-BIG društvo s ograničenom odgovornošću za usluge i trgovinu, OIB 70767742567, Ulica Krunoslava Heruca 91, 48260 Križevci</izvorni_sadrzaj>
    <derivirana_varijabla naziv="DomainObject.Predmet.ProtustrankaWithAdressOIB_1">PROMO-BIG društvo s ograničenom odgovornošću za usluge i trgovinu, OIB 70767742567, Ulica Krunoslava Heruca 91, 48260 Križevci</derivirana_varijabla>
  </DomainObject.Predmet.ProtustrankaWithAdressOIB>
  <DomainObject.Predmet.ProtustrankaNazivFormated>
    <izvorni_sadrzaj>PROMO-BIG društvo s ograničenom odgovornošću za usluge i trgovinu</izvorni_sadrzaj>
    <derivirana_varijabla naziv="DomainObject.Predmet.ProtustrankaNazivFormated_1">PROMO-BIG društvo s ograničenom odgovornošću za usluge i trgovinu</derivirana_varijabla>
  </DomainObject.Predmet.ProtustrankaNazivFormated>
  <DomainObject.Predmet.ProtustrankaNazivFormatedOIB>
    <izvorni_sadrzaj>PROMO-BIG društvo s ograničenom odgovornošću za usluge i trgovinu, OIB 70767742567</izvorni_sadrzaj>
    <derivirana_varijabla naziv="DomainObject.Predmet.ProtustrankaNazivFormatedOIB_1">PROMO-BIG društvo s ograničenom odgovornošću za usluge i trgovinu, OIB 70767742567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17412.04</izvorni_sadrzaj>
    <derivirana_varijabla naziv="DomainObject.Predmet.TrenutnaVrijednost_1">17412.04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PROMO-BIG društvo s ograničenom odgovornošću za usluge i trgovinu</item>
    </izvorni_sadrzaj>
    <derivirana_varijabla naziv="DomainObject.Predmet.ProtuStrankaListFormated_1">
      <item>PROMO-BIG društvo s ograničenom odgovornošću za usluge i trgovinu</item>
    </derivirana_varijabla>
  </DomainObject.Predmet.ProtuStrankaListFormated>
  <DomainObject.Predmet.ProtuStrankaListFormatedOIB>
    <izvorni_sadrzaj>
      <item>PROMO-BIG društvo s ograničenom odgovornošću za usluge i trgovinu, OIB 70767742567</item>
    </izvorni_sadrzaj>
    <derivirana_varijabla naziv="DomainObject.Predmet.ProtuStrankaListFormatedOIB_1">
      <item>PROMO-BIG društvo s ograničenom odgovornošću za usluge i trgovinu, OIB 70767742567</item>
    </derivirana_varijabla>
  </DomainObject.Predmet.ProtuStrankaListFormatedOIB>
  <DomainObject.Predmet.ProtuStrankaListFormatedWithAdress>
    <izvorni_sadrzaj>
      <item>PROMO-BIG društvo s ograničenom odgovornošću za usluge i trgovinu, Ulica Krunoslava Heruca 91, 48260 Križevci</item>
    </izvorni_sadrzaj>
    <derivirana_varijabla naziv="DomainObject.Predmet.ProtuStrankaListFormatedWithAdress_1">
      <item>PROMO-BIG društvo s ograničenom odgovornošću za usluge i trgovinu, Ulica Krunoslava Heruca 91, 48260 Križevci</item>
    </derivirana_varijabla>
  </DomainObject.Predmet.ProtuStrankaListFormatedWithAdress>
  <DomainObject.Predmet.ProtuStrankaListFormatedWithAdressOIB>
    <izvorni_sadrzaj>
      <item>PROMO-BIG društvo s ograničenom odgovornošću za usluge i trgovinu, OIB 70767742567, Ulica Krunoslava Heruca 91, 48260 Križevci</item>
    </izvorni_sadrzaj>
    <derivirana_varijabla naziv="DomainObject.Predmet.ProtuStrankaListFormatedWithAdressOIB_1">
      <item>PROMO-BIG društvo s ograničenom odgovornošću za usluge i trgovinu, OIB 70767742567, Ulica Krunoslava Heruca 91, 48260 Križevci</item>
    </derivirana_varijabla>
  </DomainObject.Predmet.ProtuStrankaListFormatedWithAdressOIB>
  <DomainObject.Predmet.ProtuStrankaListNazivFormated>
    <izvorni_sadrzaj>
      <item>PROMO-BIG društvo s ograničenom odgovornošću za usluge i trgovinu</item>
    </izvorni_sadrzaj>
    <derivirana_varijabla naziv="DomainObject.Predmet.ProtuStrankaListNazivFormated_1">
      <item>PROMO-BIG društvo s ograničenom odgovornošću za usluge i trgovinu</item>
    </derivirana_varijabla>
  </DomainObject.Predmet.ProtuStrankaListNazivFormated>
  <DomainObject.Predmet.ProtuStrankaListNazivFormatedOIB>
    <izvorni_sadrzaj>
      <item>PROMO-BIG društvo s ograničenom odgovornošću za usluge i trgovinu, OIB 70767742567</item>
    </izvorni_sadrzaj>
    <derivirana_varijabla naziv="DomainObject.Predmet.ProtuStrankaListNazivFormatedOIB_1">
      <item>PROMO-BIG društvo s ograničenom odgovornošću za usluge i trgovinu, OIB 70767742567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PROMO-BIG društvo s ograničenom odgovornošću za usluge i trgovinu</izvorni_sadrzaj>
    <derivirana_varijabla naziv="DomainObject.Predmet.ProtustrankaIDrugi_1">PROMO-BIG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PROMO-BIG društvo s ograničenom odgovornošću za usluge i trgovinu, OIB 70767742567, Ulica Krunoslava Heruca 91, 48260 Križevci</izvorni_sadrzaj>
    <derivirana_varijabla naziv="DomainObject.Predmet.ProtustrankaIDrugiAdressOIB_1">PROMO-BIG društvo s ograničenom odgovornošću za usluge i trgovinu, OIB 70767742567, Ulica Krunoslava Heruca 91,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PROMO-BIG društvo s ograničenom odgovornošću za usluge i trgovinu</item>
      <item>Sudski registar</item>
    </izvorni_sadrzaj>
    <derivirana_varijabla naziv="DomainObject.Predmet.SudioniciListNaziv_1">
      <item>Financijska agencija</item>
      <item>PROMO-BIG društvo s ograničenom odgovornošću za usluge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PROMO-BIG društvo s ograničenom odgovornošću za usluge i trgovinu, OIB 70767742567, Ulica Krunoslava Heruca 91,48260 Križevci</item>
      <item>Sudski registar</item>
    </izvorni_sadrzaj>
    <derivirana_varijabla naziv="DomainObject.Predmet.SudioniciListAdressOIB_1">
      <item>Financijska agencija, OIB 85821130368, A. Cesarca 2,42000 Varaždin</item>
      <item>PROMO-BIG društvo s ograničenom odgovornošću za usluge i trgovinu, OIB 70767742567, Ulica Krunoslava Heruca 91,48260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70767742567</item>
      <item>, OIB null</item>
    </izvorni_sadrzaj>
    <derivirana_varijabla naziv="DomainObject.Predmet.SudioniciListNazivOIB_1">
      <item>, OIB 85821130368</item>
      <item>, OIB 70767742567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334</properties:Words>
  <properties:Characters>1806</properties:Characters>
  <properties:Lines>72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2016-05-20T12:25:00Z</cp:lastPrinted>
  <dcterms:modified xmlns:xsi="http://www.w3.org/2001/XMLSchema-instance" xsi:type="dcterms:W3CDTF">2016-05-20T12:38:00Z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