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bad7" w14:paraId="f8dbad7" w:rsidRDefault="00800F16" w:rsidP="008C16F7" w:rsidR="008C16F7" w:rsidRPr="00EE3E0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EE3E0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</w:t>
      </w:r>
      <w:r w:rsidR="008C16F7" w:rsidRPr="00EE3E0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</w:t>
      </w:r>
      <w:r w:rsidR="008C16F7" w:rsidRPr="00EE3E0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EE3E09">
        <w:tc>
          <w:tcPr>
            <w:tcW w:type="dxa" w:w="3060"/>
          </w:tcPr>
          <w:p w:rsidRDefault="008C16F7" w:rsidR="008C16F7" w:rsidRPr="00EE3E0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EE3E0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E3E09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EE3E0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E3E0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EE3E0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E3E0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EE3E0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E3E0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EE3E0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EE3E0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EE3E0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EE3E0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EE3E09">
        <w:rPr>
          <w:rFonts w:hAnsi="Times New Roman" w:ascii="Times New Roman"/>
          <w:sz w:val="24"/>
          <w:szCs w:val="24"/>
        </w:rPr>
        <w:t xml:space="preserve">prijedloga predlagatelja 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EE3E09" w:rsidRPr="00EE3E09">
        <w:rPr>
          <w:rFonts w:hAnsi="Times New Roman" w:ascii="Times New Roman"/>
          <w:sz w:val="24"/>
          <w:szCs w:val="24"/>
        </w:rPr>
        <w:t>KREATIVAN DOM d.o.o., Bestovje, Gorjanska 4, OIB: 89038275984</w:t>
      </w:r>
      <w:r w:rsidR="00111759" w:rsidRPr="00EE3E09">
        <w:rPr>
          <w:rFonts w:hAnsi="Times New Roman" w:ascii="Times New Roman"/>
          <w:sz w:val="24"/>
          <w:szCs w:val="24"/>
        </w:rPr>
        <w:t xml:space="preserve">, </w:t>
      </w:r>
      <w:r w:rsidR="00EE3E09" w:rsidRPr="00EE3E09">
        <w:rPr>
          <w:rFonts w:hAnsi="Times New Roman" w:ascii="Times New Roman"/>
          <w:sz w:val="24"/>
          <w:szCs w:val="24"/>
        </w:rPr>
        <w:t xml:space="preserve">20. travnja 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8C16F7" w:rsidR="008C16F7" w:rsidRPr="00EE3E09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EE3E09" w:rsidRPr="00EE3E09">
        <w:rPr>
          <w:rFonts w:hAnsi="Times New Roman" w:ascii="Times New Roman"/>
          <w:sz w:val="24"/>
          <w:szCs w:val="24"/>
        </w:rPr>
        <w:t>KREATIVAN DOM d.o.o., Bestovje, Gorjanska 4, OIB: 89038275984</w:t>
      </w:r>
      <w:r w:rsidR="00800F16" w:rsidRPr="00EE3E09">
        <w:rPr>
          <w:rFonts w:hAnsi="Times New Roman" w:ascii="Times New Roman"/>
          <w:sz w:val="24"/>
          <w:szCs w:val="24"/>
        </w:rPr>
        <w:t>,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E3E09" w:rsidRPr="00EE3E09">
        <w:rPr>
          <w:rFonts w:eastAsia="Times New Roman" w:hAnsi="Times New Roman" w:ascii="Times New Roman"/>
          <w:sz w:val="24"/>
          <w:szCs w:val="24"/>
          <w:lang w:eastAsia="hr-HR"/>
        </w:rPr>
        <w:t>Denisu Kneževiću, Bestovje, Gorjanska 4, OIB: 72440388823</w:t>
      </w:r>
      <w:r w:rsidR="00701AC2" w:rsidRPr="00EE3E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</w:t>
      </w:r>
      <w:r w:rsidR="002E1ABF"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EE3E09" w:rsidRPr="00EE3E09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5</w:t>
      </w:r>
      <w:r w:rsidRPr="00EE3E09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EE3E09"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3810</w:t>
      </w:r>
      <w:r w:rsidR="00800F16"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-2016.</w:t>
      </w:r>
    </w:p>
    <w:p w:rsidRDefault="008C16F7" w:rsidP="008C16F7" w:rsidR="008C16F7" w:rsidRPr="00EE3E0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EE3E0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EE3E09" w:rsidRPr="00EE3E09">
        <w:rPr>
          <w:rFonts w:eastAsia="Times New Roman" w:hAnsi="Times New Roman" w:ascii="Times New Roman"/>
          <w:b/>
          <w:sz w:val="24"/>
          <w:szCs w:val="24"/>
          <w:lang w:eastAsia="hr-HR"/>
        </w:rPr>
        <w:t>3810</w:t>
      </w:r>
      <w:r w:rsidR="00800F16" w:rsidRPr="00EE3E09">
        <w:rPr>
          <w:rFonts w:eastAsia="Times New Roman" w:hAnsi="Times New Roman" w:ascii="Times New Roman"/>
          <w:b/>
          <w:sz w:val="24"/>
          <w:szCs w:val="24"/>
          <w:lang w:eastAsia="hr-HR"/>
        </w:rPr>
        <w:t>-2016</w:t>
      </w:r>
      <w:r w:rsidRPr="00EE3E0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EE3E0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EE3E09" w:rsidRPr="00EE3E09">
        <w:rPr>
          <w:rFonts w:hAnsi="Times New Roman" w:ascii="Times New Roman"/>
          <w:sz w:val="24"/>
          <w:szCs w:val="24"/>
        </w:rPr>
        <w:t>KREATIVAN DOM d.o.o., Bestovje, Gorjanska 4, OIB: 89038275984</w:t>
      </w:r>
      <w:r w:rsidR="00800F16" w:rsidRPr="00EE3E09">
        <w:rPr>
          <w:rFonts w:hAnsi="Times New Roman" w:ascii="Times New Roman"/>
          <w:sz w:val="24"/>
          <w:szCs w:val="24"/>
        </w:rPr>
        <w:t>.</w:t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EE3E09">
        <w:rPr>
          <w:rFonts w:eastAsia="Times New Roman" w:hAnsi="Times New Roman" w:ascii="Times New Roman"/>
          <w:sz w:val="24"/>
          <w:szCs w:val="24"/>
          <w:lang w:eastAsia="hr-HR"/>
        </w:rPr>
        <w:t>20. travnja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EE3E0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FD3D2E" w:rsidR="008C16F7" w:rsidRPr="00EE3E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E0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EE3E09">
      <w:pPr>
        <w:rPr>
          <w:rFonts w:hAnsi="Times New Roman" w:ascii="Times New Roman"/>
          <w:sz w:val="24"/>
          <w:szCs w:val="24"/>
        </w:rPr>
      </w:pPr>
    </w:p>
    <w:sectPr w:rsidR="007B6B50" w:rsidRPr="00EE3E0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20F" w:rsidP="007B6B50" w:rsidR="00CE620F">
      <w:pPr>
        <w:spacing w:lineRule="auto" w:line="240" w:after="0"/>
      </w:pPr>
      <w:r>
        <w:separator/>
      </w:r>
    </w:p>
  </w:endnote>
  <w:endnote w:id="0" w:type="continuationSeparator">
    <w:p w:rsidRDefault="00CE620F" w:rsidP="007B6B50" w:rsidR="00CE62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20F" w:rsidP="007B6B50" w:rsidR="00CE620F">
      <w:pPr>
        <w:spacing w:lineRule="auto" w:line="240" w:after="0"/>
      </w:pPr>
      <w:r>
        <w:separator/>
      </w:r>
    </w:p>
  </w:footnote>
  <w:footnote w:id="0" w:type="continuationSeparator">
    <w:p w:rsidRDefault="00CE620F" w:rsidP="007B6B50" w:rsidR="00CE62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90314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D2E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EE3E09">
      <w:t>3810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111759"/>
    <w:rsid w:val="00124D40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01AC2"/>
    <w:rsid w:val="007B6B50"/>
    <w:rsid w:val="00800F16"/>
    <w:rsid w:val="008C16F7"/>
    <w:rsid w:val="00993712"/>
    <w:rsid w:val="009E6ED0"/>
    <w:rsid w:val="00A0659A"/>
    <w:rsid w:val="00BC469A"/>
    <w:rsid w:val="00C65219"/>
    <w:rsid w:val="00CB0F4D"/>
    <w:rsid w:val="00CE620F"/>
    <w:rsid w:val="00DC0153"/>
    <w:rsid w:val="00EE3E09"/>
    <w:rsid w:val="00F25127"/>
    <w:rsid w:val="00FD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D2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3D2E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3D2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3D2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D2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3D2E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3D2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3D2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5.000,00 kn</izvorni_sadrzaj>
    <derivirana_varijabla naziv="DomainObject.Primjedba_1">predujam u iznosu od 5.000,00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3810</izvorni_sadrzaj>
    <derivirana_varijabla naziv="DomainObject.Predmet.Broj_1">3810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St-3810/2016</izvorni_sadrzaj>
    <derivirana_varijabla naziv="DomainObject.Predmet.OznakaBroj_1">St-3810/2016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KREATIVAN DOM d.o.o. zastupanog po punomoćniku Denis Knežević</izvorni_sadrzaj>
    <derivirana_varijabla naziv="DomainObject.Predmet.ProtustrankaFormated_1">  KREATIVAN DOM d.o.o. zastupanog po punomoćniku Denis Knežević</derivirana_varijabla>
  </DomainObject.Predmet.ProtustrankaFormated>
  <DomainObject.Predmet.ProtustrankaFormatedOIB>
    <izvorni_sadrzaj>  KREATIVAN DOM d.o.o., OIB 89038275984 zastupanog po punomoćniku Denis Knežević</izvorni_sadrzaj>
    <derivirana_varijabla naziv="DomainObject.Predmet.ProtustrankaFormatedOIB_1">  KREATIVAN DOM d.o.o., OIB 89038275984 zastupanog po punomoćniku Denis Knežević</derivirana_varijabla>
  </DomainObject.Predmet.ProtustrankaFormatedOIB>
  <DomainObject.Predmet.ProtustrankaFormatedWithAdress>
    <izvorni_sadrzaj> KREATIVAN DOM d.o.o., Gorjanska 4, 10437 Bestovje zastupanog po punomoćniku Denis Knežević</izvorni_sadrzaj>
    <derivirana_varijabla naziv="DomainObject.Predmet.ProtustrankaFormatedWithAdress_1"> KREATIVAN DOM d.o.o., Gorjanska 4, 10437 Bestovje zastupanog po punomoćniku Denis Knežević</derivirana_varijabla>
  </DomainObject.Predmet.ProtustrankaFormatedWithAdress>
  <DomainObject.Predmet.ProtustrankaFormatedWithAdressOIB>
    <izvorni_sadrzaj> KREATIVAN DOM d.o.o., OIB 89038275984, Gorjanska 4, 10437 Bestovje zastupanog po punomoćniku Denis Knežević</izvorni_sadrzaj>
    <derivirana_varijabla naziv="DomainObject.Predmet.ProtustrankaFormatedWithAdressOIB_1"> KREATIVAN DOM d.o.o., OIB 89038275984, Gorjanska 4, 10437 Bestovje zastupanog po punomoćniku Denis Knežević</derivirana_varijabla>
  </DomainObject.Predmet.ProtustrankaFormatedWithAdressOIB>
  <DomainObject.Predmet.ProtustrankaWithAdress>
    <izvorni_sadrzaj>KREATIVAN DOM d.o.o. Gorjanska 4, 10437 Bestovje</izvorni_sadrzaj>
    <derivirana_varijabla naziv="DomainObject.Predmet.ProtustrankaWithAdress_1">KREATIVAN DOM d.o.o. Gorjanska 4, 10437 Bestovje</derivirana_varijabla>
  </DomainObject.Predmet.ProtustrankaWithAdress>
  <DomainObject.Predmet.ProtustrankaWithAdressOIB>
    <izvorni_sadrzaj>KREATIVAN DOM d.o.o., OIB 89038275984, Gorjanska 4, 10437 Bestovje</izvorni_sadrzaj>
    <derivirana_varijabla naziv="DomainObject.Predmet.ProtustrankaWithAdressOIB_1">KREATIVAN DOM d.o.o., OIB 89038275984, Gorjanska 4, 10437 Bestovje</derivirana_varijabla>
  </DomainObject.Predmet.ProtustrankaWithAdressOIB>
  <DomainObject.Predmet.ProtustrankaNazivFormated>
    <izvorni_sadrzaj>KREATIVAN DOM d.o.o.</izvorni_sadrzaj>
    <derivirana_varijabla naziv="DomainObject.Predmet.ProtustrankaNazivFormated_1">KREATIVAN DOM d.o.o.</derivirana_varijabla>
  </DomainObject.Predmet.ProtustrankaNazivFormated>
  <DomainObject.Predmet.ProtustrankaNazivFormatedOIB>
    <izvorni_sadrzaj>KREATIVAN DOM d.o.o., OIB 89038275984</izvorni_sadrzaj>
    <derivirana_varijabla naziv="DomainObject.Predmet.ProtustrankaNazivFormatedOIB_1">KREATIVAN DOM d.o.o., OIB 89038275984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KREATIVAN DOM d.o.o. zastupanog po punomoćniku Denis Knežević</item>
    </izvorni_sadrzaj>
    <derivirana_varijabla naziv="DomainObject.Predmet.ProtuStrankaListFormated_1">
      <item>KREATIVAN DOM d.o.o. zastupanog po punomoćniku Denis Knežević</item>
    </derivirana_varijabla>
  </DomainObject.Predmet.ProtuStrankaListFormated>
  <DomainObject.Predmet.ProtuStrankaListFormatedOIB>
    <izvorni_sadrzaj>
      <item>KREATIVAN DOM d.o.o., OIB 89038275984 zastupanog po punomoćniku Denis Knežević</item>
    </izvorni_sadrzaj>
    <derivirana_varijabla naziv="DomainObject.Predmet.ProtuStrankaListFormatedOIB_1">
      <item>KREATIVAN DOM d.o.o., OIB 89038275984 zastupanog po punomoćniku Denis Knežević</item>
    </derivirana_varijabla>
  </DomainObject.Predmet.ProtuStrankaListFormatedOIB>
  <DomainObject.Predmet.ProtuStrankaListFormatedWithAdress>
    <izvorni_sadrzaj>
      <item>KREATIVAN DOM d.o.o., Gorjanska 4, 10437 Bestovje zastupanog po punomoćniku Denis Knežević</item>
    </izvorni_sadrzaj>
    <derivirana_varijabla naziv="DomainObject.Predmet.ProtuStrankaListFormatedWithAdress_1">
      <item>KREATIVAN DOM d.o.o., Gorjanska 4, 10437 Bestovje zastupanog po punomoćniku Denis Knežević</item>
    </derivirana_varijabla>
  </DomainObject.Predmet.ProtuStrankaListFormatedWithAdress>
  <DomainObject.Predmet.ProtuStrankaListFormatedWithAdressOIB>
    <izvorni_sadrzaj>
      <item>KREATIVAN DOM d.o.o., OIB 89038275984, Gorjanska 4, 10437 Bestovje zastupanog po punomoćniku Denis Knežević</item>
    </izvorni_sadrzaj>
    <derivirana_varijabla naziv="DomainObject.Predmet.ProtuStrankaListFormatedWithAdressOIB_1">
      <item>KREATIVAN DOM d.o.o., OIB 89038275984, Gorjanska 4, 10437 Bestovje zastupanog po punomoćniku Denis Knežević</item>
    </derivirana_varijabla>
  </DomainObject.Predmet.ProtuStrankaListFormatedWithAdressOIB>
  <DomainObject.Predmet.ProtuStrankaListNazivFormated>
    <izvorni_sadrzaj>
      <item>KREATIVAN DOM d.o.o.</item>
    </izvorni_sadrzaj>
    <derivirana_varijabla naziv="DomainObject.Predmet.ProtuStrankaListNazivFormated_1">
      <item>KREATIVAN DOM d.o.o.</item>
    </derivirana_varijabla>
  </DomainObject.Predmet.ProtuStrankaListNazivFormated>
  <DomainObject.Predmet.ProtuStrankaListNazivFormatedOIB>
    <izvorni_sadrzaj>
      <item>KREATIVAN DOM d.o.o., OIB 89038275984</item>
    </izvorni_sadrzaj>
    <derivirana_varijabla naziv="DomainObject.Predmet.ProtuStrankaListNazivFormatedOIB_1">
      <item>KREATIVAN DOM d.o.o., OIB 89038275984</item>
    </derivirana_varijabla>
  </DomainObject.Predmet.ProtuStrankaListNazivFormatedOIB>
  <DomainObject.Predmet.OstaliListFormated>
    <izvorni_sadrzaj>
      <item>Denis Knežević punomoćnik sudionika u postupku KREATIVAN DOM d.o.o.</item>
    </izvorni_sadrzaj>
    <derivirana_varijabla naziv="DomainObject.Predmet.OstaliListFormated_1">
      <item>Denis Knežević punomoćnik sudionika u postupku KREATIVAN DOM d.o.o.</item>
    </derivirana_varijabla>
  </DomainObject.Predmet.OstaliListFormated>
  <DomainObject.Predmet.OstaliListFormatedOIB>
    <izvorni_sadrzaj>
      <item>Denis Knežević, OIB 72440388823 punomoćnik sudionika u postupku KREATIVAN DOM d.o.o.</item>
    </izvorni_sadrzaj>
    <derivirana_varijabla naziv="DomainObject.Predmet.OstaliListFormatedOIB_1">
      <item>Denis Knežević, OIB 72440388823 punomoćnik sudionika u postupku KREATIVAN DOM d.o.o.</item>
    </derivirana_varijabla>
  </DomainObject.Predmet.OstaliListFormatedOIB>
  <DomainObject.Predmet.OstaliListFormatedWithAdress>
    <izvorni_sadrzaj>
      <item>Denis Knežević, Gorjanska 4, 10437 Bestovje punomoćnik sudionika u postupku KREATIVAN DOM d.o.o.</item>
    </izvorni_sadrzaj>
    <derivirana_varijabla naziv="DomainObject.Predmet.OstaliListFormatedWithAdress_1">
      <item>Denis Knežević, Gorjanska 4, 10437 Bestovje punomoćnik sudionika u postupku KREATIVAN DOM d.o.o.</item>
    </derivirana_varijabla>
  </DomainObject.Predmet.OstaliListFormatedWithAdress>
  <DomainObject.Predmet.OstaliListFormatedWithAdressOIB>
    <izvorni_sadrzaj>
      <item>Denis Knežević, OIB 72440388823, Gorjanska 4, 10437 Bestovje punomoćnik sudionika u postupku KREATIVAN DOM d.o.o.</item>
    </izvorni_sadrzaj>
    <derivirana_varijabla naziv="DomainObject.Predmet.OstaliListFormatedWithAdressOIB_1">
      <item>Denis Knežević, OIB 72440388823, Gorjanska 4, 10437 Bestovje punomoćnik sudionika u postupku KREATIVAN DOM d.o.o.</item>
    </derivirana_varijabla>
  </DomainObject.Predmet.OstaliListFormatedWithAdressOIB>
  <DomainObject.Predmet.OstaliListNazivFormated>
    <izvorni_sadrzaj>
      <item>Denis Knežević</item>
    </izvorni_sadrzaj>
    <derivirana_varijabla naziv="DomainObject.Predmet.OstaliListNazivFormated_1">
      <item>Denis Knežević</item>
    </derivirana_varijabla>
  </DomainObject.Predmet.OstaliListNazivFormated>
  <DomainObject.Predmet.OstaliListNazivFormatedOIB>
    <izvorni_sadrzaj>
      <item>Denis Knežević, OIB 72440388823</item>
    </izvorni_sadrzaj>
    <derivirana_varijabla naziv="DomainObject.Predmet.OstaliListNazivFormatedOIB_1">
      <item>Denis Knežević, OIB 72440388823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KREATIVAN DOM d.o.o.</izvorni_sadrzaj>
    <derivirana_varijabla naziv="DomainObject.Predmet.ProtustrankaIDrugi_1">KREATIVAN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KREATIVAN DOM d.o.o., OIB 89038275984, Gorjanska 4, 10437 Bestovje</izvorni_sadrzaj>
    <derivirana_varijabla naziv="DomainObject.Predmet.ProtustrankaIDrugiAdressOIB_1">KREATIVAN DOM d.o.o., OIB 89038275984,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KREATIVAN DOM d.o.o.</item>
      <item>Denis Knežević</item>
    </izvorni_sadrzaj>
    <derivirana_varijabla naziv="DomainObject.Predmet.SudioniciListNaziv_1">
      <item>FINA Regionalni centar Zagreb</item>
      <item>KREATIVAN DOM d.o.o.</item>
      <item>Denis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KREATIVAN DOM d.o.o., OIB 89038275984, Gorjanska 4,10437 Bestovje</item>
      <item>Denis Knežević, OIB 72440388823, Gorjanska 4,10437 Bestovje</item>
    </izvorni_sadrzaj>
    <derivirana_varijabla naziv="DomainObject.Predmet.SudioniciListAdressOIB_1">
      <item>FINA Regionalni centar Zagreb, OIB 85821130368, Trg svibanjskih žrtava 1995. 1,10000 Zagreb</item>
      <item>KREATIVAN DOM d.o.o., OIB 89038275984, Gorjanska 4,10437 Bestovje</item>
      <item>Denis Knežević, OIB 72440388823, Gorjanska 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89038275984</item>
      <item>, OIB 72440388823</item>
    </izvorni_sadrzaj>
    <derivirana_varijabla naziv="DomainObject.Predmet.SudioniciListNazivOIB_1">
      <item>, OIB 85821130368</item>
      <item>, OIB 89038275984</item>
      <item>, OIB 72440388823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2427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2017-04-20T08:42:00Z</dcterms:created>
  <dc:creator>Draženka Prpić</dc:creator>
  <cp:lastModifiedBy>Draženka Prpić</cp:lastModifiedBy>
  <cp:lastPrinted>2017-04-20T08:42:00Z</cp:lastPrinted>
  <dcterms:modified xmlns:xsi="http://www.w3.org/2001/XMLSchema-instance" xsi:type="dcterms:W3CDTF">2017-04-20T08:43:00Z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