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365f" w14:paraId="2e5365f" w:rsidRDefault="00BD7433" w:rsidP="00910611" w:rsidR="00BD743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7433" w:rsidP="00910611" w:rsidR="00BD7433">
      <w:r>
        <w:rPr>
          <w:rFonts w:eastAsia="MS Mincho"/>
        </w:rPr>
        <w:t xml:space="preserve">   REPUBLIKA HRVATSKA</w:t>
      </w:r>
    </w:p>
    <w:p w:rsidRDefault="00BD7433" w:rsidP="00910611" w:rsidR="00BD7433">
      <w:r>
        <w:rPr>
          <w:rFonts w:eastAsia="MS Mincho"/>
        </w:rPr>
        <w:t>TRGOVAČKI SUD U RIJECI</w:t>
      </w:r>
    </w:p>
    <w:p w:rsidRDefault="00BD7433" w:rsidP="00BD7433" w:rsidR="00270CAB" w:rsidRPr="00BD7433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AE264B">
        <w:t>226</w:t>
      </w:r>
      <w:r w:rsidR="00805F8A">
        <w:t>/18-3</w:t>
      </w:r>
    </w:p>
    <w:p w:rsidRDefault="00270CAB" w:rsidP="00DA66D5" w:rsidR="00270CAB" w:rsidRPr="00A83FF9">
      <w:pPr>
        <w:jc w:val="center"/>
      </w:pP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 xml:space="preserve">ad dužnikom </w:t>
      </w:r>
      <w:r w:rsidR="00BE4B48">
        <w:rPr>
          <w:rFonts w:cs="Arial"/>
        </w:rPr>
        <w:t>udrugom</w:t>
      </w:r>
      <w:r w:rsidR="00AE264B">
        <w:rPr>
          <w:rFonts w:cs="Arial"/>
          <w:b/>
        </w:rPr>
        <w:t xml:space="preserve"> DOBROVOLJNO VATROGASNO DRUŠTVO "BAG" Karlobag, Trg dr. Franje Tuđmana 2</w:t>
      </w:r>
      <w:r w:rsidR="00134E2B">
        <w:rPr>
          <w:rFonts w:cs="Arial"/>
          <w:b/>
        </w:rPr>
        <w:t xml:space="preserve">, OIB </w:t>
      </w:r>
      <w:r w:rsidR="00AE264B">
        <w:rPr>
          <w:rFonts w:cs="Arial"/>
          <w:b/>
        </w:rPr>
        <w:t xml:space="preserve">74655411815 </w:t>
      </w:r>
      <w:r w:rsidRPr="00B65459">
        <w:rPr>
          <w:rFonts w:cs="Arial"/>
        </w:rPr>
        <w:t xml:space="preserve">dana </w:t>
      </w:r>
      <w:r w:rsidR="00BE4B48">
        <w:rPr>
          <w:rFonts w:cs="Arial"/>
        </w:rPr>
        <w:t>6</w:t>
      </w:r>
      <w:r w:rsidR="00805F8A">
        <w:rPr>
          <w:rFonts w:cs="Arial"/>
        </w:rPr>
        <w:t>. travnja</w:t>
      </w:r>
      <w:r w:rsidR="00134E2B">
        <w:rPr>
          <w:rFonts w:cs="Arial"/>
        </w:rPr>
        <w:t xml:space="preserve">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AE264B">
        <w:rPr>
          <w:rFonts w:cs="Arial"/>
          <w:b/>
        </w:rPr>
        <w:t>DOBROVOLJNO VATROGASNO DRUŠTVO "BAG" Karlobag, Trg dr. Franje Tuđmana 2, OIB 74655411815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>Za privremenog stečajnog upravitelja imenuje se</w:t>
      </w:r>
      <w:r w:rsidR="00805F8A">
        <w:t xml:space="preserve"> </w:t>
      </w:r>
      <w:r w:rsidR="00AE264B" w:rsidRPr="00AE264B">
        <w:rPr>
          <w:b/>
        </w:rPr>
        <w:t>Lilijana Augustin iz Matulja, Šmogorska 43, OIB 12365783008</w:t>
      </w:r>
      <w:r w:rsidR="00AE264B">
        <w:rPr>
          <w:b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AE264B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5. lipanj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 w:rsidR="003D6D77">
        <w:rPr>
          <w:b/>
          <w:bCs/>
        </w:rPr>
        <w:t>3</w:t>
      </w:r>
      <w:r w:rsidR="005867FD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CC7D0C" w:rsidP="00BF24A6" w:rsidR="00CC7D0C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lastRenderedPageBreak/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677DB1" w:rsidP="00BF24A6" w:rsidR="00677DB1">
      <w:pPr>
        <w:jc w:val="both"/>
      </w:pPr>
    </w:p>
    <w:p w:rsidRDefault="003D6D77" w:rsidP="00BF24A6" w:rsidR="00BF24A6" w:rsidRPr="00BF24A6">
      <w:pPr>
        <w:jc w:val="both"/>
      </w:pPr>
      <w:r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AE264B">
        <w:t>23</w:t>
      </w:r>
      <w:r w:rsidR="00D32640">
        <w:t>. ožujka 2018.</w:t>
      </w:r>
      <w:r w:rsidR="003D6D77">
        <w:t xml:space="preserve"> </w:t>
      </w:r>
      <w:r>
        <w:t xml:space="preserve">prijedlog za otvaranje stečajnog postupka nad dužnikom </w:t>
      </w:r>
      <w:r w:rsidR="00AE264B">
        <w:rPr>
          <w:rFonts w:cs="Arial"/>
          <w:b/>
        </w:rPr>
        <w:t>DOBROVOLJNO VATROGASNO DRUŠTVO "BAG" Karlobag, Trg dr. Franje Tuđmana 2</w:t>
      </w:r>
      <w:r w:rsidR="003D6D77">
        <w:rPr>
          <w:rFonts w:cs="Arial"/>
          <w:b/>
        </w:rPr>
        <w:t xml:space="preserve">,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AE264B">
        <w:t>20</w:t>
      </w:r>
      <w:r w:rsidR="003D6D77">
        <w:t>. ožujka</w:t>
      </w:r>
      <w:r w:rsidR="00D32640">
        <w:t xml:space="preserve"> 2018</w:t>
      </w:r>
      <w:r>
        <w:t xml:space="preserve">. u Očevidniku redoslijeda osnova za plaćanje ima evidentirane neizvršene osnove za plaćanje u neprekinutom razdoblju od 120 dana u ukupnom iznosu od </w:t>
      </w:r>
      <w:r w:rsidR="00AE264B">
        <w:t>17.792,48</w:t>
      </w:r>
      <w:r>
        <w:t xml:space="preserve"> 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D32640">
        <w:t xml:space="preserve">jednog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851399">
        <w:t>6</w:t>
      </w:r>
      <w:r w:rsidR="00D32640">
        <w:t>. travnja</w:t>
      </w:r>
      <w:r>
        <w:t xml:space="preserve"> 2018. utvrđeno je da su na računu dužnika evidentirane neizvršene osnove za plaćanje u razdoblju dužem od 60 dana, a iznos nepodmirenih obveza iznosi </w:t>
      </w:r>
      <w:r w:rsidR="00AE264B">
        <w:t xml:space="preserve">17.815,63 </w:t>
      </w:r>
      <w:r>
        <w:t>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 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 85. st. 1. SZ-a.</w:t>
      </w:r>
    </w:p>
    <w:p w:rsidRDefault="00B65459" w:rsidP="00B65459" w:rsidR="00B65459">
      <w:pPr>
        <w:jc w:val="both"/>
      </w:pPr>
    </w:p>
    <w:p w:rsidRDefault="001704C1" w:rsidR="00722C92" w:rsidRPr="00134E2B">
      <w:pPr>
        <w:jc w:val="center"/>
      </w:pPr>
      <w:r w:rsidRPr="00134E2B">
        <w:t>U Rijeci,</w:t>
      </w:r>
      <w:r w:rsidR="00016072" w:rsidRPr="00134E2B">
        <w:t xml:space="preserve"> </w:t>
      </w:r>
      <w:r w:rsidR="003D6D77">
        <w:t>6</w:t>
      </w:r>
      <w:r w:rsidR="00D32640">
        <w:t>. travnja</w:t>
      </w:r>
      <w:r w:rsidR="00134E2B">
        <w:t xml:space="preserve"> 2018.</w:t>
      </w: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681744" w:rsidP="00AE264B" w:rsidR="00681744" w:rsidRPr="00575D26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CC7D0C" w:rsidP="00E50421" w:rsidR="00CC7D0C" w:rsidRPr="004E613C">
      <w:pPr>
        <w:ind w:firstLine="708" w:left="1416"/>
        <w:jc w:val="right"/>
        <w:rPr>
          <w:sz w:val="32"/>
        </w:rPr>
      </w:pPr>
    </w:p>
    <w:p w:rsidRDefault="00F9757A" w:rsidP="001A5F3A" w:rsidR="00F9757A">
      <w:pPr>
        <w:ind w:firstLine="708" w:left="1416"/>
        <w:jc w:val="right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74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FF9" w:rsidP="00A83FF9" w:rsidR="002F5D3C" w:rsidRPr="00A83FF9">
    <w:pPr>
      <w:pStyle w:val="Zaglavlje"/>
      <w:jc w:val="right"/>
    </w:pPr>
    <w:r>
      <w:t>Poslovni broj</w:t>
    </w:r>
    <w:r w:rsidRPr="00DA66D5">
      <w:t xml:space="preserve"> 15 St-</w:t>
    </w:r>
    <w:r w:rsidR="00AE264B">
      <w:t>226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F5D3C"/>
    <w:rsid w:val="00321827"/>
    <w:rsid w:val="00344D37"/>
    <w:rsid w:val="0036495B"/>
    <w:rsid w:val="00367E18"/>
    <w:rsid w:val="00384432"/>
    <w:rsid w:val="003859A7"/>
    <w:rsid w:val="003A60E3"/>
    <w:rsid w:val="003B2388"/>
    <w:rsid w:val="003D43CB"/>
    <w:rsid w:val="003D6D77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05F8A"/>
    <w:rsid w:val="00821538"/>
    <w:rsid w:val="00837722"/>
    <w:rsid w:val="00851399"/>
    <w:rsid w:val="00856C6D"/>
    <w:rsid w:val="00871E20"/>
    <w:rsid w:val="00885ECD"/>
    <w:rsid w:val="008E181E"/>
    <w:rsid w:val="00902968"/>
    <w:rsid w:val="00945219"/>
    <w:rsid w:val="009B219F"/>
    <w:rsid w:val="009B744A"/>
    <w:rsid w:val="00A46343"/>
    <w:rsid w:val="00A5297B"/>
    <w:rsid w:val="00A61CD8"/>
    <w:rsid w:val="00A63D14"/>
    <w:rsid w:val="00A71F87"/>
    <w:rsid w:val="00A83FF9"/>
    <w:rsid w:val="00AA2E5E"/>
    <w:rsid w:val="00AB559F"/>
    <w:rsid w:val="00AD0E3C"/>
    <w:rsid w:val="00AE264B"/>
    <w:rsid w:val="00B05FB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D7433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86CBE"/>
    <w:rsid w:val="00C87349"/>
    <w:rsid w:val="00CB53EC"/>
    <w:rsid w:val="00CC7D0C"/>
    <w:rsid w:val="00CD53BB"/>
    <w:rsid w:val="00D32640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774C8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4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4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4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4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4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4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4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4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BAG</izvorni_sadrzaj>
    <derivirana_varijabla naziv="DomainObject.Predmet.ProtustrankaFormated_1">  Dobrovoljno vatrogasno društvo BAG</derivirana_varijabla>
  </DomainObject.Predmet.ProtustrankaFormated>
  <DomainObject.Predmet.ProtustrankaFormatedOIB>
    <izvorni_sadrzaj>  Dobrovoljno vatrogasno društvo BAG, OIB 74655411815</izvorni_sadrzaj>
    <derivirana_varijabla naziv="DomainObject.Predmet.ProtustrankaFormatedOIB_1">  Dobrovoljno vatrogasno društvo BAG, OIB 74655411815</derivirana_varijabla>
  </DomainObject.Predmet.ProtustrankaFormatedOIB>
  <DomainObject.Predmet.ProtustrankaFormatedWithAdress>
    <izvorni_sadrzaj> Dobrovoljno vatrogasno društvo BAG, Trg dr. Franje Tuđmana 2, 53288 Karlobag</izvorni_sadrzaj>
    <derivirana_varijabla naziv="DomainObject.Predmet.ProtustrankaFormatedWithAdress_1"> Dobrovoljno vatrogasno društvo BAG, Trg dr. Franje Tuđmana 2, 53288 Karlobag</derivirana_varijabla>
  </DomainObject.Predmet.ProtustrankaFormatedWithAdress>
  <DomainObject.Predmet.ProtustrankaFormatedWithAdressOIB>
    <izvorni_sadrzaj> Dobrovoljno vatrogasno društvo BAG, OIB 74655411815, Trg dr. Franje Tuđmana 2, 53288 Karlobag</izvorni_sadrzaj>
    <derivirana_varijabla naziv="DomainObject.Predmet.ProtustrankaFormatedWithAdressOIB_1"> Dobrovoljno vatrogasno društvo BAG, OIB 74655411815, Trg dr. Franje Tuđmana 2, 53288 Karlobag</derivirana_varijabla>
  </DomainObject.Predmet.ProtustrankaFormatedWithAdressOIB>
  <DomainObject.Predmet.ProtustrankaWithAdress>
    <izvorni_sadrzaj>Dobrovoljno vatrogasno društvo BAG Trg dr. Franje Tuđmana 2, 53288 Karlobag</izvorni_sadrzaj>
    <derivirana_varijabla naziv="DomainObject.Predmet.ProtustrankaWithAdress_1">Dobrovoljno vatrogasno društvo BAG Trg dr. Franje Tuđmana 2, 53288 Karlobag</derivirana_varijabla>
  </DomainObject.Predmet.ProtustrankaWithAdress>
  <DomainObject.Predmet.ProtustrankaWithAdressOIB>
    <izvorni_sadrzaj>Dobrovoljno vatrogasno društvo BAG, OIB 74655411815, Trg dr. Franje Tuđmana 2, 53288 Karlobag</izvorni_sadrzaj>
    <derivirana_varijabla naziv="DomainObject.Predmet.ProtustrankaWithAdressOIB_1">Dobrovoljno vatrogasno društvo BAG, OIB 74655411815, Trg dr. Franje Tuđmana 2, 53288 Karlobag</derivirana_varijabla>
  </DomainObject.Predmet.ProtustrankaWithAdressOIB>
  <DomainObject.Predmet.ProtustrankaNazivFormated>
    <izvorni_sadrzaj>Dobrovoljno vatrogasno društvo BAG</izvorni_sadrzaj>
    <derivirana_varijabla naziv="DomainObject.Predmet.ProtustrankaNazivFormated_1">Dobrovoljno vatrogasno društvo BAG</derivirana_varijabla>
  </DomainObject.Predmet.ProtustrankaNazivFormated>
  <DomainObject.Predmet.ProtustrankaNazivFormatedOIB>
    <izvorni_sadrzaj>Dobrovoljno vatrogasno društvo BAG, OIB 74655411815</izvorni_sadrzaj>
    <derivirana_varijabla naziv="DomainObject.Predmet.ProtustrankaNazivFormatedOIB_1">Dobrovoljno vatrogasno društvo BAG, OIB 74655411815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Dobrovoljno vatrogasno društvo BAG</item>
    </izvorni_sadrzaj>
    <derivirana_varijabla naziv="DomainObject.Predmet.ProtuStrankaListFormated_1">
      <item>Dobrovoljno vatrogasno društvo BAG</item>
    </derivirana_varijabla>
  </DomainObject.Predmet.ProtuStrankaListFormated>
  <DomainObject.Predmet.ProtuStrankaListFormatedOIB>
    <izvorni_sadrzaj>
      <item>Dobrovoljno vatrogasno društvo BAG, OIB 74655411815</item>
    </izvorni_sadrzaj>
    <derivirana_varijabla naziv="DomainObject.Predmet.ProtuStrankaListFormatedOIB_1">
      <item>Dobrovoljno vatrogasno društvo BAG, OIB 74655411815</item>
    </derivirana_varijabla>
  </DomainObject.Predmet.ProtuStrankaListFormatedOIB>
  <DomainObject.Predmet.ProtuStrankaListFormatedWithAdress>
    <izvorni_sadrzaj>
      <item>Dobrovoljno vatrogasno društvo BAG, Trg dr. Franje Tuđmana 2, 53288 Karlobag</item>
    </izvorni_sadrzaj>
    <derivirana_varijabla naziv="DomainObject.Predmet.ProtuStrankaListFormatedWithAdress_1">
      <item>Dobrovoljno vatrogasno društvo BAG, Trg dr. Franje Tuđmana 2, 53288 Karlobag</item>
    </derivirana_varijabla>
  </DomainObject.Predmet.ProtuStrankaListFormatedWithAdress>
  <DomainObject.Predmet.ProtuStrankaListFormatedWithAdressOIB>
    <izvorni_sadrzaj>
      <item>Dobrovoljno vatrogasno društvo BAG, OIB 74655411815, Trg dr. Franje Tuđmana 2, 53288 Karlobag</item>
    </izvorni_sadrzaj>
    <derivirana_varijabla naziv="DomainObject.Predmet.ProtuStrankaListFormatedWithAdressOIB_1">
      <item>Dobrovoljno vatrogasno društvo BAG, OIB 74655411815, Trg dr. Franje Tuđmana 2, 53288 Karlobag</item>
    </derivirana_varijabla>
  </DomainObject.Predmet.ProtuStrankaListFormatedWithAdressOIB>
  <DomainObject.Predmet.ProtuStrankaListNazivFormated>
    <izvorni_sadrzaj>
      <item>Dobrovoljno vatrogasno društvo BAG</item>
    </izvorni_sadrzaj>
    <derivirana_varijabla naziv="DomainObject.Predmet.ProtuStrankaListNazivFormated_1">
      <item>Dobrovoljno vatrogasno društvo BAG</item>
    </derivirana_varijabla>
  </DomainObject.Predmet.ProtuStrankaListNazivFormated>
  <DomainObject.Predmet.ProtuStrankaListNazivFormatedOIB>
    <izvorni_sadrzaj>
      <item>Dobrovoljno vatrogasno društvo BAG, OIB 74655411815</item>
    </izvorni_sadrzaj>
    <derivirana_varijabla naziv="DomainObject.Predmet.ProtuStrankaListNazivFormatedOIB_1">
      <item>Dobrovoljno vatrogasno društvo BAG, OIB 74655411815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Dobrovoljno vatrogasno društvo BAG</izvorni_sadrzaj>
    <derivirana_varijabla naziv="DomainObject.Predmet.ProtustrankaIDrugi_1">Dobrovoljno vatrogasno društvo BAG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Dobrovoljno vatrogasno društvo BAG, OIB 74655411815, Trg dr. Franje Tuđmana 2, 53288 Karlobag</izvorni_sadrzaj>
    <derivirana_varijabla naziv="DomainObject.Predmet.ProtustrankaIDrugiAdressOIB_1">Dobrovoljno vatrogasno društvo BAG, OIB 74655411815, Trg dr. Franje Tuđmana 2, 53288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Dobrovoljno vatrogasno društvo BAG</item>
    </izvorni_sadrzaj>
    <derivirana_varijabla naziv="DomainObject.Predmet.SudioniciListNaziv_1">
      <item>FINA  Rijeka</item>
      <item>Dobrovoljno vatrogasno društvo BAG</item>
    </derivirana_varijabla>
  </DomainObject.Predmet.SudioniciListNaziv>
  <DomainObject.Predmet.SudioniciListAdressOIB>
    <izvorni_sadrzaj>
      <item>FINA  Rijeka, OIB 85821130368, Frana Kurelca 8,51000 Rijeka</item>
      <item>Dobrovoljno vatrogasno društvo BAG, OIB 74655411815, Trg dr. Franje Tuđmana 2,53288 Karlobag</item>
    </izvorni_sadrzaj>
    <derivirana_varijabla naziv="DomainObject.Predmet.SudioniciListAdressOIB_1">
      <item>FINA  Rijeka, OIB 85821130368, Frana Kurelca 8,51000 Rijeka</item>
      <item>Dobrovoljno vatrogasno društvo BAG, OIB 74655411815, Trg dr. Franje Tuđmana 2,53288 Karlobag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74655411815</item>
    </izvorni_sadrzaj>
    <derivirana_varijabla naziv="DomainObject.Predmet.SudioniciListNazivOIB_1">
      <item>, OIB 85821130368</item>
      <item>, OIB 74655411815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E9FB0-8384-47E4-A67B-5C7D53C08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624</properties:Words>
  <properties:Characters>3439</properties:Characters>
  <properties:Lines>93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2018-04-06T09:46:00Z</dcterms:created>
  <dc:creator>stecaj</dc:creator>
  <cp:lastModifiedBy>Jasna Radulović</cp:lastModifiedBy>
  <cp:lastPrinted>2018-04-06T09:12:00Z</cp:lastPrinted>
  <dcterms:modified xmlns:xsi="http://www.w3.org/2001/XMLSchema-instance" xsi:type="dcterms:W3CDTF">2018-04-06T09:52:00Z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(226-18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