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2d43e" w14:paraId="252d43e"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627854">
        <w:t>2153</w:t>
      </w:r>
      <w:r w:rsidR="00A30481">
        <w:t>/18</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3E2C11">
        <w:t xml:space="preserve"> </w:t>
      </w:r>
      <w:r w:rsidR="00627854" w:rsidRPr="00AD027E">
        <w:t>NINA-SAMOBOR d.o.o., Samobor, Gornji Kraj 34, OIB 34884703574</w:t>
      </w:r>
      <w:r w:rsidR="001B52B6">
        <w:t>,</w:t>
      </w:r>
      <w:r w:rsidR="00CD702D">
        <w:t xml:space="preserve"> </w:t>
      </w:r>
      <w:r w:rsidR="002C5A29" w:rsidRPr="00435B5D">
        <w:t xml:space="preserve">dana </w:t>
      </w:r>
      <w:r w:rsidR="00627854">
        <w:t>22. studenog</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627854" w:rsidP="00627854" w:rsidR="00627854" w:rsidRPr="00D2202F">
      <w:pPr>
        <w:ind w:firstLine="720"/>
        <w:jc w:val="both"/>
      </w:pPr>
    </w:p>
    <w:p w:rsidRDefault="00627854" w:rsidP="00627854" w:rsidR="00627854" w:rsidRPr="00D2202F">
      <w:pPr>
        <w:numPr>
          <w:ilvl w:val="0"/>
          <w:numId w:val="8"/>
        </w:numPr>
        <w:jc w:val="both"/>
      </w:pPr>
      <w:r w:rsidRPr="00D2202F">
        <w:t xml:space="preserve">Utvrđuje se da imovina dužnika </w:t>
      </w:r>
      <w:r w:rsidRPr="00AD027E">
        <w:t>NINA-SAMOBOR d.o.o., Samobor, Gornji Kraj 34, OIB 34884703574</w:t>
      </w:r>
      <w:r w:rsidRPr="00D2202F">
        <w:t xml:space="preserve">, koja bi ušla u stečajnu masu, nije dovoljna ni za namirenje troškova postupka.  </w:t>
      </w:r>
    </w:p>
    <w:p w:rsidRDefault="00627854" w:rsidP="00627854" w:rsidR="00627854" w:rsidRPr="00D2202F">
      <w:pPr>
        <w:ind w:left="75"/>
        <w:jc w:val="both"/>
      </w:pPr>
      <w:r w:rsidRPr="00D2202F">
        <w:t xml:space="preserve"> </w:t>
      </w:r>
    </w:p>
    <w:p w:rsidRDefault="00627854" w:rsidP="00627854" w:rsidR="00627854" w:rsidRPr="00D2202F">
      <w:pPr>
        <w:numPr>
          <w:ilvl w:val="0"/>
          <w:numId w:val="8"/>
        </w:numPr>
        <w:jc w:val="both"/>
      </w:pPr>
      <w:r w:rsidRPr="00D2202F">
        <w:t>Pozivaju se osobe koje imaju pravni interes za provedbom stečajnog postupka nad dužnikom, unatoč utvrđenoj nedostatnosti stečajne mase, da u roku 15 dana na žiro račun Trgovačkog suda u Zagrebu IBAN: HR9223900011300000460 model 05-</w:t>
      </w:r>
      <w:r>
        <w:t>215318</w:t>
      </w:r>
      <w:r w:rsidRPr="00D2202F">
        <w:t xml:space="preserve">, predujme iznos od </w:t>
      </w:r>
      <w:r>
        <w:t>32</w:t>
      </w:r>
      <w:r w:rsidRPr="005006E8">
        <w:t>.130,00 kn</w:t>
      </w:r>
      <w:r w:rsidRPr="00D2202F">
        <w:t xml:space="preserve"> za namirenje troškova prethodnog i otvorenoga stečajnog postupka. </w:t>
      </w:r>
    </w:p>
    <w:p w:rsidRDefault="00627854" w:rsidP="00627854" w:rsidR="00627854" w:rsidRPr="00D2202F">
      <w:pPr>
        <w:jc w:val="both"/>
      </w:pPr>
      <w:r w:rsidRPr="00D2202F">
        <w:t xml:space="preserve"> </w:t>
      </w:r>
    </w:p>
    <w:p w:rsidRDefault="00627854" w:rsidP="00627854" w:rsidR="00627854" w:rsidRPr="00D2202F">
      <w:pPr>
        <w:numPr>
          <w:ilvl w:val="0"/>
          <w:numId w:val="8"/>
        </w:numPr>
        <w:jc w:val="both"/>
      </w:pPr>
      <w:r w:rsidRPr="00D2202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627854" w:rsidP="00627854" w:rsidR="00627854" w:rsidRPr="00D2202F">
      <w:pPr>
        <w:jc w:val="both"/>
      </w:pPr>
    </w:p>
    <w:p w:rsidRDefault="00627854" w:rsidP="00627854" w:rsidR="00627854" w:rsidRPr="00D2202F">
      <w:pPr>
        <w:numPr>
          <w:ilvl w:val="0"/>
          <w:numId w:val="8"/>
        </w:numPr>
        <w:jc w:val="both"/>
      </w:pPr>
      <w:r w:rsidRPr="00D2202F">
        <w:t xml:space="preserve">Ovo rješenje će se objaviti na mrežnoj stranici e-Oglasna ploča suda. </w:t>
      </w:r>
    </w:p>
    <w:p w:rsidRDefault="0020573B" w:rsidP="0020573B" w:rsidR="0020573B" w:rsidRPr="00D2202F">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502FB4">
        <w:t>27. kolovoza</w:t>
      </w:r>
      <w:r w:rsidR="00614FD6">
        <w:t xml:space="preserve"> 2018.</w:t>
      </w:r>
      <w:r>
        <w:t xml:space="preserve"> prijedlog za otvaranje stečajnog postupka nad dužnikom </w:t>
      </w:r>
      <w:r w:rsidR="00502FB4" w:rsidRPr="00AD027E">
        <w:t>NINA-SAMOBOR d.o.o., Samobor, Gornji Kraj 34, OIB 34884703574</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502FB4">
        <w:t>23. kolovoza</w:t>
      </w:r>
      <w:r w:rsidR="00614FD6">
        <w:t xml:space="preserve"> 2018.</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502FB4">
        <w:t xml:space="preserve">38.375,57 </w:t>
      </w:r>
      <w:r w:rsidR="00A72BEE">
        <w:t xml:space="preserve">kn, te da dužnik ima </w:t>
      </w:r>
      <w:r w:rsidR="00502FB4">
        <w:t>dvoje zaposlenih</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t>Rješenjem ovog suda posl.br. 4 St-</w:t>
      </w:r>
      <w:r w:rsidR="00502FB4">
        <w:t>2153</w:t>
      </w:r>
      <w:r w:rsidR="00614FD6">
        <w:t>/18</w:t>
      </w:r>
      <w:r>
        <w:t xml:space="preserve"> od </w:t>
      </w:r>
      <w:r w:rsidR="00502FB4">
        <w:t>6. rujna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2C5139" w:rsidP="00D96100" w:rsidR="00D96100">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502FB4">
        <w:t>10. listopada</w:t>
      </w:r>
      <w:r w:rsidR="008F3D3E">
        <w:t xml:space="preserve"> 2018</w:t>
      </w:r>
      <w:r w:rsidR="007A4FE5">
        <w:t>.</w:t>
      </w:r>
      <w:r w:rsidR="00DB1D6D">
        <w:t>,</w:t>
      </w:r>
      <w:r w:rsidR="007A4FE5">
        <w:t xml:space="preserve"> </w:t>
      </w:r>
      <w:r w:rsidR="00502FB4">
        <w:t xml:space="preserve">niti na ročište radi rasprave o pretpostavkama za otvaranje stečajnog postupka nad dužnikom od 22. studenog 2018., </w:t>
      </w:r>
      <w:r w:rsidR="00A72BEE">
        <w:t xml:space="preserve">nisu pristupili niti predlagatelj, niti dužnik, niti zakonski zastupnik dužnika, a niti je dužnik </w:t>
      </w:r>
      <w:r w:rsidR="0019546C">
        <w:t xml:space="preserve">postupio po zaključku suda od </w:t>
      </w:r>
      <w:r w:rsidR="00502FB4">
        <w:t>6. rujna</w:t>
      </w:r>
      <w:r w:rsidR="008F3D3E">
        <w:t xml:space="preserve"> 2018</w:t>
      </w:r>
      <w:r w:rsidR="007A4FE5">
        <w:t>.</w:t>
      </w:r>
      <w:r w:rsidR="00A72BEE">
        <w:t xml:space="preserve"> da dostavi sudu </w:t>
      </w:r>
      <w:r w:rsidR="00D96100">
        <w:t>popis imovine i obveza dužnika, pa je sud</w:t>
      </w:r>
      <w:r w:rsidR="0019546C">
        <w:t xml:space="preserve"> zaključ</w:t>
      </w:r>
      <w:r w:rsidR="007A4FE5">
        <w:t>kom</w:t>
      </w:r>
      <w:r w:rsidR="0019546C">
        <w:t xml:space="preserve"> od </w:t>
      </w:r>
      <w:r w:rsidR="00502FB4">
        <w:t>10. listopada</w:t>
      </w:r>
      <w:r w:rsidR="003976EE">
        <w:t xml:space="preserve"> </w:t>
      </w:r>
      <w:r w:rsidR="008F3D3E">
        <w:t>2018.</w:t>
      </w:r>
      <w:r w:rsidR="00D96100">
        <w:t xml:space="preserve"> zatražio od javnih tijela koja vode evidenciju o određenoj vrsti imovine dostavu podataka iz njihovih službenih evidencija o tome da li je dužnik evidentiran kao vlasnik imovine. </w:t>
      </w:r>
    </w:p>
    <w:p w:rsidRDefault="00A72BEE" w:rsidP="003C4E43" w:rsidR="00A72BEE">
      <w:pPr>
        <w:ind w:firstLine="708"/>
        <w:jc w:val="both"/>
      </w:pPr>
    </w:p>
    <w:p w:rsidRDefault="00A72BEE" w:rsidP="00392EE6" w:rsidR="00A72BEE">
      <w:pPr>
        <w:ind w:firstLine="708"/>
        <w:jc w:val="both"/>
      </w:pPr>
      <w:r>
        <w:t>Uvidom u</w:t>
      </w:r>
      <w:r w:rsidRPr="00A44D76">
        <w:t xml:space="preserve"> pribavljen</w:t>
      </w:r>
      <w:r>
        <w:t>e podatke</w:t>
      </w:r>
      <w:r w:rsidRPr="00A44D76">
        <w:t xml:space="preserve"> iz informacijskog sustava zemljišnih knjiga (list </w:t>
      </w:r>
      <w:r w:rsidR="00502FB4">
        <w:t>14 do 16</w:t>
      </w:r>
      <w:r w:rsidRPr="00A44D76">
        <w:t xml:space="preserve"> spisa) o vlasništvu dužnika na nekretninama,</w:t>
      </w:r>
      <w:r>
        <w:t xml:space="preserve"> utvrđeno je d</w:t>
      </w:r>
      <w:r w:rsidRPr="00A44D76">
        <w:t>a dužnik u zemljišnim knjigama nije evidentiran kao vlasnik nekretnine.</w:t>
      </w:r>
      <w:r w:rsidR="008F1901" w:rsidRPr="008F1901">
        <w:t xml:space="preserve"> </w:t>
      </w:r>
      <w:r w:rsidR="000B3AD9">
        <w:t xml:space="preserve">Uvidom u obavijest Hrvatske agencije za civilno zrakoplovstvo od </w:t>
      </w:r>
      <w:r w:rsidR="00502FB4">
        <w:t>16. listopada</w:t>
      </w:r>
      <w:r w:rsidR="008F3D3E">
        <w:t xml:space="preserve"> 2018.</w:t>
      </w:r>
      <w:r w:rsidR="000B3AD9">
        <w:t xml:space="preserve"> (list </w:t>
      </w:r>
      <w:r w:rsidR="00614FD6">
        <w:t>1</w:t>
      </w:r>
      <w:r w:rsidR="00502FB4">
        <w:t>7</w:t>
      </w:r>
      <w:r w:rsidR="000B3AD9">
        <w:t xml:space="preserve"> spisa) utvrđeno je da dužnik nije registriran kao vlasnik zrakoplova. </w:t>
      </w:r>
      <w:r w:rsidR="00502FB4">
        <w:t>Uvidom u</w:t>
      </w:r>
      <w:r w:rsidR="00502FB4" w:rsidRPr="00A44D76">
        <w:t xml:space="preserve"> obavijest Središnjeg klirinško depozitarnog društva d.d. od </w:t>
      </w:r>
      <w:r w:rsidR="00502FB4">
        <w:t>16. listopada 2018.</w:t>
      </w:r>
      <w:r w:rsidR="00502FB4" w:rsidRPr="00A44D76">
        <w:t xml:space="preserve"> (list </w:t>
      </w:r>
      <w:r w:rsidR="00502FB4">
        <w:t xml:space="preserve">18 </w:t>
      </w:r>
      <w:r w:rsidR="00502FB4" w:rsidRPr="00A44D76">
        <w:t xml:space="preserve">spisa) </w:t>
      </w:r>
      <w:r w:rsidR="00502FB4">
        <w:t>utvrđeno je</w:t>
      </w:r>
      <w:r w:rsidR="00502FB4" w:rsidRPr="00A44D76">
        <w:t xml:space="preserve"> da u sustavu SKDD d.d. ne postoji račun nematerijaliziranih vrijednosnih papira dužnika.</w:t>
      </w:r>
      <w:r w:rsidR="00502FB4">
        <w:t xml:space="preserve"> </w:t>
      </w:r>
      <w:r w:rsidR="00495385">
        <w:t>Uvidom u</w:t>
      </w:r>
      <w:r w:rsidR="00495385" w:rsidRPr="00A44D76">
        <w:t xml:space="preserve"> obavijest Ministarstva mora, prometa i infrastrukture od </w:t>
      </w:r>
      <w:r w:rsidR="00502FB4">
        <w:t>17. listopada</w:t>
      </w:r>
      <w:r w:rsidR="00495385">
        <w:t xml:space="preserve"> 2018.</w:t>
      </w:r>
      <w:r w:rsidR="00495385" w:rsidRPr="00A44D76">
        <w:t xml:space="preserve"> (list </w:t>
      </w:r>
      <w:r w:rsidR="00502FB4">
        <w:t>21</w:t>
      </w:r>
      <w:r w:rsidR="00495385" w:rsidRPr="00A44D76">
        <w:t xml:space="preserve"> spisa) </w:t>
      </w:r>
      <w:r w:rsidR="00495385">
        <w:t>utvrđeno je</w:t>
      </w:r>
      <w:r w:rsidR="00495385" w:rsidRPr="00A44D76">
        <w:t xml:space="preserve"> da dužnik nije upisan kao vlasnik nijednog broda, brodice, jahte, čamca, plutajućeg objekta, nepomičnog odobalnog objekta, broda u gradnji, plutajućeg objekta u gradnji, niti nepomičnog odobalnog objekta u gradnji.</w:t>
      </w:r>
      <w:r w:rsidR="00495385">
        <w:t xml:space="preserve"> </w:t>
      </w:r>
      <w:r w:rsidR="007C329F">
        <w:t xml:space="preserve">Uvidom u uvjerenje Državne geodetske uprave od </w:t>
      </w:r>
      <w:r w:rsidR="00502FB4">
        <w:t>9. studenog</w:t>
      </w:r>
      <w:r w:rsidR="007C329F">
        <w:t xml:space="preserve"> 2018. (list </w:t>
      </w:r>
      <w:r w:rsidR="00614FD6">
        <w:t>2</w:t>
      </w:r>
      <w:r w:rsidR="00502FB4">
        <w:t>6</w:t>
      </w:r>
      <w:r w:rsidR="007C329F">
        <w:t xml:space="preserve"> spisa) utvrđeno je da dužnik nije upisan u katastarski operat. </w:t>
      </w:r>
    </w:p>
    <w:p w:rsidRDefault="00614FD6" w:rsidP="00392EE6" w:rsidR="00614FD6">
      <w:pPr>
        <w:ind w:firstLine="708"/>
        <w:jc w:val="both"/>
      </w:pPr>
    </w:p>
    <w:p w:rsidRDefault="00614FD6" w:rsidP="00614FD6" w:rsidR="00614FD6">
      <w:pPr>
        <w:ind w:firstLine="708"/>
        <w:jc w:val="both"/>
      </w:pPr>
      <w:r>
        <w:t>Uvidom u uvjerenje Stanice za tehnički pregled vozila "</w:t>
      </w:r>
      <w:r w:rsidR="00502FB4">
        <w:t>Croatia</w:t>
      </w:r>
      <w:r>
        <w:t>"</w:t>
      </w:r>
      <w:r w:rsidR="00502FB4">
        <w:t>, Samobor,</w:t>
      </w:r>
      <w:r>
        <w:t xml:space="preserve"> </w:t>
      </w:r>
      <w:r w:rsidRPr="003A3ECE">
        <w:t xml:space="preserve">od </w:t>
      </w:r>
      <w:r w:rsidR="00502FB4">
        <w:t xml:space="preserve">16. listopada </w:t>
      </w:r>
      <w:r>
        <w:t>2018. (list 2</w:t>
      </w:r>
      <w:r w:rsidR="00502FB4">
        <w:t>0</w:t>
      </w:r>
      <w:r>
        <w:t xml:space="preserve"> spisa) utvrđeno je da je dužnik evidentiran kao vlasnik vozila</w:t>
      </w:r>
      <w:r w:rsidR="00502FB4">
        <w:t>:</w:t>
      </w:r>
      <w:r>
        <w:t xml:space="preserve"> </w:t>
      </w:r>
      <w:r w:rsidR="00502FB4">
        <w:t>N1, marka RENAULT 1.4 RN EXPRESS, godina proizvodnje 1999., broj šasije VF1FC0HAF20801652, reg. oznaka ZG3644DM, datum odjave 9. rujna 2011.</w:t>
      </w:r>
    </w:p>
    <w:p w:rsidRDefault="007C329F" w:rsidP="00392EE6" w:rsidR="007C329F">
      <w:pPr>
        <w:ind w:firstLine="708"/>
        <w:jc w:val="both"/>
      </w:pPr>
    </w:p>
    <w:p w:rsidRDefault="00300BA8" w:rsidP="004327FC" w:rsidR="00300BA8">
      <w:pPr>
        <w:ind w:firstLine="708"/>
        <w:jc w:val="both"/>
      </w:pPr>
      <w:r>
        <w:t>Nadalje,</w:t>
      </w:r>
      <w:r w:rsidR="0019546C">
        <w:t xml:space="preserve"> uvidom u potvrdu</w:t>
      </w:r>
      <w:r>
        <w:t xml:space="preserve"> FINA</w:t>
      </w:r>
      <w:r w:rsidR="0019546C">
        <w:t>-e</w:t>
      </w:r>
      <w:r>
        <w:t xml:space="preserve"> </w:t>
      </w:r>
      <w:r w:rsidR="0019546C">
        <w:t xml:space="preserve">o </w:t>
      </w:r>
      <w:r w:rsidR="008F1901">
        <w:t xml:space="preserve">blokadi računa i novčanih sredstava dužnika </w:t>
      </w:r>
      <w:r w:rsidR="0019546C">
        <w:t xml:space="preserve">od </w:t>
      </w:r>
      <w:r w:rsidR="00502FB4">
        <w:t>19. listopada</w:t>
      </w:r>
      <w:r w:rsidR="00392EE6">
        <w:t xml:space="preserve"> 2018</w:t>
      </w:r>
      <w:r w:rsidR="007A4FE5">
        <w:t>.</w:t>
      </w:r>
      <w:r w:rsidR="0019546C">
        <w:t xml:space="preserve"> </w:t>
      </w:r>
      <w:r>
        <w:t>(list</w:t>
      </w:r>
      <w:r w:rsidR="00614FD6">
        <w:t xml:space="preserve"> 2</w:t>
      </w:r>
      <w:r w:rsidR="00502FB4">
        <w:t>3</w:t>
      </w:r>
      <w:r>
        <w:t xml:space="preserve"> spisa) sud </w:t>
      </w:r>
      <w:r w:rsidR="0019546C">
        <w:t xml:space="preserve">je </w:t>
      </w:r>
      <w:r>
        <w:t>utvrd</w:t>
      </w:r>
      <w:r w:rsidR="0019546C">
        <w:t xml:space="preserve">io da </w:t>
      </w:r>
      <w:r w:rsidR="00D96100">
        <w:t xml:space="preserve">na dan izdavanja potvrde </w:t>
      </w:r>
      <w:r w:rsidR="0019546C">
        <w:t xml:space="preserve">u Očevidniku redoslijeda osnova za plaćanje dužnik ima </w:t>
      </w:r>
      <w:r w:rsidR="00D96100">
        <w:t xml:space="preserve">evidentirane neizvršene osnove za plaćanje u neprekinutom razdoblju od </w:t>
      </w:r>
      <w:r w:rsidR="00502FB4">
        <w:t>176</w:t>
      </w:r>
      <w:r w:rsidR="00D96100">
        <w:t xml:space="preserve"> dana</w:t>
      </w:r>
      <w:r w:rsidR="008F1901">
        <w:t xml:space="preserve">, time da nepodmirene obveze na dan izdavanja potvrde iznose </w:t>
      </w:r>
      <w:r w:rsidR="00502FB4">
        <w:t>49.946,80</w:t>
      </w:r>
      <w:r w:rsidR="008F1901">
        <w:t xml:space="preserve"> kn</w:t>
      </w:r>
      <w:r w:rsidR="000B3AD9">
        <w:t>.</w:t>
      </w:r>
    </w:p>
    <w:p w:rsidRDefault="00147CED" w:rsidP="004327FC" w:rsidR="00147CED">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w:t>
      </w:r>
      <w:r w:rsidR="0019546C">
        <w:t xml:space="preserve">od </w:t>
      </w:r>
      <w:r w:rsidR="00502FB4">
        <w:t>19. listopada</w:t>
      </w:r>
      <w:r w:rsidR="00392EE6">
        <w:t xml:space="preserve"> 2018</w:t>
      </w:r>
      <w:r w:rsidR="007A4FE5">
        <w:t>.</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w:t>
      </w:r>
      <w:r w:rsidR="00A05832" w:rsidRPr="00435B5D">
        <w:lastRenderedPageBreak/>
        <w:t xml:space="preserve">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502FB4">
      <w:pPr>
        <w:ind w:firstLine="708"/>
        <w:jc w:val="both"/>
      </w:pPr>
      <w:r>
        <w:t>Prema tome, iz dostupnih podataka u spisu</w:t>
      </w:r>
      <w:r w:rsidR="007C329F">
        <w:t xml:space="preserve"> </w:t>
      </w:r>
      <w:r w:rsidR="00502FB4">
        <w:t xml:space="preserve">proizlazi da imovina dužnika nije dostatna za pokriće predvidivih troškova prethodnoga i otvorenoga stečajnog postupka. Naime, iz pribavljenih podataka o imovini dužnika proizlazi da stečajnu masu eventualno čini jedna pokretnina – vozilo marke Renault 1.4 RN Express, međutim, vozilo je staro gotovo dvadeset godina te je odjavljeno prije sedam godina, iz čega ovaj sud zaključuje da čak i ako navedeno vozilo još uvijek fizički postoji te je u posjedu dužnika, vrijednost tog vozila ne bi bila dostatna za pokriće troškova postupka. Naime, uvidom u internetske stranice na kojima se oglašava prodaja vozila sud je utvrdio da se tržišna vrijednost takvog vozila iste godine proizvodnje kreće u visini od cca 10.000,00 kn, pa uzimajući u obzir navedeno i činjenicu da je na ime predujma za namirenje troškova stečajnog postupka na računu dužnika zaplijenjen iznos od 3.638,99 kn, sud je utvrdio da ta sredstva nisu dostatna za pokriće troškova stečajnog postupka. </w:t>
      </w:r>
    </w:p>
    <w:p w:rsidRDefault="00614FD6" w:rsidP="007A4FE5" w:rsidR="00614FD6">
      <w:pPr>
        <w:ind w:firstLine="708"/>
        <w:jc w:val="both"/>
      </w:pPr>
    </w:p>
    <w:p w:rsidRDefault="00614FD6" w:rsidP="00614FD6" w:rsidR="00614FD6" w:rsidRPr="005006E8">
      <w:pPr>
        <w:ind w:firstLine="708"/>
        <w:jc w:val="both"/>
      </w:pPr>
      <w:r w:rsidRPr="005006E8">
        <w:t xml:space="preserve">Naime, predvidivi troškovi stečajnog postupka za razdoblje </w:t>
      </w:r>
      <w:r>
        <w:t>od 6 mjeseci iznose minimalno 32</w:t>
      </w:r>
      <w:r w:rsidRPr="005006E8">
        <w:t>.130,00 kn, a čine ih trošak nagrade privremenog stečajnog upravitelja u iznosu od 5.000,00 kn bruto, trošak nagrade stečajnom upravitelju u bruto iznosu od 8.000,00 kn, trošak knjigovodstva u iznosu od 6.000,00 kn (1.000,00 kn x 6 mjeseci), trošak procjene vrijednosti vozila dužnika po ovlaštenom sudskom vještaku u iznosu od 3.000,00 kn, troškovi smještaja i čuvanja vozila do njegove prodaje u iznosu od 3.000,00 kn, trošak arhiviranja dužnikove dokumentacije u iznosu od 4.000,00 kn, razni materijalni troškovi u periodu od šest mjeseci u iznosu od 2.600,00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w:t>
      </w:r>
      <w:r>
        <w:t>o računa u iznosu od 380,00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A97678">
        <w:t>32.13</w:t>
      </w:r>
      <w:r w:rsidR="00D03DFF">
        <w:t>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2C5A29" w:rsidP="003D13B4" w:rsidR="00367C05" w:rsidRPr="00435B5D">
      <w:pPr>
        <w:jc w:val="center"/>
      </w:pPr>
      <w:r w:rsidRPr="00435B5D">
        <w:t>U Karlovcu</w:t>
      </w:r>
      <w:r w:rsidR="00233CF9" w:rsidRPr="00435B5D">
        <w:t xml:space="preserve"> </w:t>
      </w:r>
      <w:r w:rsidR="00502FB4">
        <w:t>22. studenog</w:t>
      </w:r>
      <w:r w:rsidR="007A4FE5">
        <w:t xml:space="preserve"> 2018.</w:t>
      </w:r>
    </w:p>
    <w:p w:rsidRDefault="00577C3C" w:rsidP="007170B8" w:rsidR="002C5A29" w:rsidRPr="00435B5D">
      <w:pPr>
        <w:ind w:left="6372"/>
        <w:jc w:val="both"/>
      </w:pPr>
      <w:r w:rsidRPr="00435B5D">
        <w:t xml:space="preserve">         </w:t>
      </w:r>
      <w:r w:rsidR="007170B8" w:rsidRPr="00435B5D">
        <w:t>Stečajni sudac:</w:t>
      </w:r>
    </w:p>
    <w:p w:rsidRDefault="007170B8" w:rsidP="00CC2F97" w:rsidR="00812850">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3D13B4" w:rsidP="00CC2F97" w:rsidR="003D13B4" w:rsidRPr="00435B5D">
      <w:pPr>
        <w:jc w:val="both"/>
      </w:pPr>
    </w:p>
    <w:p w:rsidRDefault="00973C31" w:rsidP="003D13B4" w:rsidR="008F3D3E">
      <w:pPr>
        <w:tabs>
          <w:tab w:pos="6900" w:val="left"/>
        </w:tabs>
        <w:jc w:val="both"/>
      </w:pPr>
      <w:r w:rsidRPr="00435B5D">
        <w:tab/>
      </w:r>
      <w:r w:rsidR="003D13B4">
        <w:t>Za točnost otpravka:</w:t>
      </w:r>
    </w:p>
    <w:p w:rsidRDefault="003D13B4" w:rsidP="003D13B4" w:rsidR="003D13B4">
      <w:pPr>
        <w:tabs>
          <w:tab w:pos="6900" w:val="left"/>
        </w:tabs>
        <w:jc w:val="both"/>
      </w:pPr>
      <w:r>
        <w:tab/>
        <w:t>Renata Klokočki</w:t>
      </w:r>
    </w:p>
    <w:p w:rsidRDefault="00905904" w:rsidP="00905904" w:rsidR="00905904">
      <w:pPr>
        <w:tabs>
          <w:tab w:pos="6900" w:val="left"/>
        </w:tabs>
      </w:pPr>
      <w:r>
        <w:t>Pouka o pravnom lijeku:</w:t>
      </w:r>
      <w:r w:rsidRPr="00435B5D">
        <w:tab/>
      </w:r>
    </w:p>
    <w:p w:rsidRDefault="00905904" w:rsidP="003D13B4" w:rsidR="00905904" w:rsidRPr="00435B5D">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sectPr w:rsidSect="00502FB4" w:rsidR="00905904" w:rsidRPr="00435B5D">
      <w:headerReference w:type="even" r:id="rId10"/>
      <w:headerReference w:type="default" r:id="rId11"/>
      <w:pgSz w:h="16838" w:w="11906"/>
      <w:pgMar w:gutter="0" w:footer="708" w:header="708" w:left="1417" w:bottom="1702"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364E">
      <w:rPr>
        <w:rStyle w:val="Brojstranice"/>
        <w:noProof/>
      </w:rPr>
      <w:t>3</w:t>
    </w:r>
    <w:r>
      <w:rPr>
        <w:rStyle w:val="Brojstranice"/>
      </w:rPr>
      <w:fldChar w:fldCharType="end"/>
    </w:r>
  </w:p>
  <w:p w:rsidRDefault="0087685A" w:rsidP="001D2296" w:rsidR="0087685A" w:rsidRPr="003C4E43">
    <w:r>
      <w:t xml:space="preserve">                                                                                                                               </w:t>
    </w:r>
    <w:r w:rsidRPr="003C4E43">
      <w:t>4 St-</w:t>
    </w:r>
    <w:r w:rsidR="00502FB4">
      <w:t>2153</w:t>
    </w:r>
    <w:r w:rsidR="00A30481">
      <w:t>/18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0573B"/>
    <w:rsid w:val="002220FA"/>
    <w:rsid w:val="00233CF9"/>
    <w:rsid w:val="00235A74"/>
    <w:rsid w:val="00240381"/>
    <w:rsid w:val="00270ADC"/>
    <w:rsid w:val="00281A68"/>
    <w:rsid w:val="00293964"/>
    <w:rsid w:val="002944F5"/>
    <w:rsid w:val="002A0331"/>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976EE"/>
    <w:rsid w:val="003B65CF"/>
    <w:rsid w:val="003C4E43"/>
    <w:rsid w:val="003D13B4"/>
    <w:rsid w:val="003E2C11"/>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95385"/>
    <w:rsid w:val="004A519F"/>
    <w:rsid w:val="004D554C"/>
    <w:rsid w:val="004F47B9"/>
    <w:rsid w:val="00501BE5"/>
    <w:rsid w:val="00502FB4"/>
    <w:rsid w:val="00523E58"/>
    <w:rsid w:val="0053364E"/>
    <w:rsid w:val="00542FD0"/>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14FD6"/>
    <w:rsid w:val="0062640E"/>
    <w:rsid w:val="00627854"/>
    <w:rsid w:val="00657078"/>
    <w:rsid w:val="00662CB6"/>
    <w:rsid w:val="00675D95"/>
    <w:rsid w:val="0067725B"/>
    <w:rsid w:val="006861EF"/>
    <w:rsid w:val="006A4DA9"/>
    <w:rsid w:val="006B6292"/>
    <w:rsid w:val="006C786C"/>
    <w:rsid w:val="006D261E"/>
    <w:rsid w:val="006E1EBE"/>
    <w:rsid w:val="007170B8"/>
    <w:rsid w:val="00717D4A"/>
    <w:rsid w:val="00753D5D"/>
    <w:rsid w:val="00755A60"/>
    <w:rsid w:val="007604DE"/>
    <w:rsid w:val="00776B6D"/>
    <w:rsid w:val="00784A92"/>
    <w:rsid w:val="0078584A"/>
    <w:rsid w:val="007861DF"/>
    <w:rsid w:val="007A4FE5"/>
    <w:rsid w:val="007A550F"/>
    <w:rsid w:val="007C0F88"/>
    <w:rsid w:val="007C329F"/>
    <w:rsid w:val="007C39CF"/>
    <w:rsid w:val="007D2C25"/>
    <w:rsid w:val="007D7A92"/>
    <w:rsid w:val="007F2A49"/>
    <w:rsid w:val="00812850"/>
    <w:rsid w:val="00825B2D"/>
    <w:rsid w:val="0084192B"/>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0481"/>
    <w:rsid w:val="00A347AB"/>
    <w:rsid w:val="00A34FB5"/>
    <w:rsid w:val="00A352E1"/>
    <w:rsid w:val="00A44818"/>
    <w:rsid w:val="00A4636C"/>
    <w:rsid w:val="00A505C4"/>
    <w:rsid w:val="00A52D64"/>
    <w:rsid w:val="00A66293"/>
    <w:rsid w:val="00A66684"/>
    <w:rsid w:val="00A72BEE"/>
    <w:rsid w:val="00A74268"/>
    <w:rsid w:val="00A74708"/>
    <w:rsid w:val="00A86374"/>
    <w:rsid w:val="00A97678"/>
    <w:rsid w:val="00AA4EB8"/>
    <w:rsid w:val="00AB1D66"/>
    <w:rsid w:val="00AB5DA4"/>
    <w:rsid w:val="00AB7742"/>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53364E"/>
    <w:rPr>
      <w:color w:val="808080"/>
      <w:bdr w:space="0" w:sz="0" w:color="auto" w:val="none"/>
      <w:shd w:fill="auto" w:color="auto" w:val="clear"/>
    </w:rPr>
  </w:style>
  <w:style w:customStyle="true" w:styleId="eSPISCCParagraphDefaultFont" w:type="character">
    <w:name w:val="eSPIS_CC_Paragraph Default Font"/>
    <w:basedOn w:val="Zadanifontodlomka"/>
    <w:rsid w:val="005336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64E"/>
    <w:rPr>
      <w:bdr w:space="0" w:sz="0" w:color="auto" w:val="none"/>
      <w:shd w:fill="FFFFCC" w:color="auto" w:val="clear"/>
      <w:lang w:val="hr-HR"/>
    </w:rPr>
  </w:style>
  <w:style w:customStyle="true" w:styleId="PozadinaSvijetloCrvena" w:type="character">
    <w:name w:val="Pozadina_SvijetloCrvena"/>
    <w:basedOn w:val="eSPISCCParagraphDefaultFont"/>
    <w:rsid w:val="005336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6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53364E"/>
    <w:rPr>
      <w:color w:val="808080"/>
      <w:bdr w:color="auto" w:space="0" w:sz="0" w:val="none"/>
      <w:shd w:color="auto" w:fill="auto" w:val="clear"/>
    </w:rPr>
  </w:style>
  <w:style w:customStyle="1" w:styleId="eSPISCCParagraphDefaultFont" w:type="character">
    <w:name w:val="eSPIS_CC_Paragraph Default Font"/>
    <w:basedOn w:val="Zadanifontodlomka"/>
    <w:rsid w:val="005336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64E"/>
    <w:rPr>
      <w:bdr w:color="auto" w:space="0" w:sz="0" w:val="none"/>
      <w:shd w:color="auto" w:fill="FFFFCC" w:val="clear"/>
      <w:lang w:val="hr-HR"/>
    </w:rPr>
  </w:style>
  <w:style w:customStyle="1" w:styleId="PozadinaSvijetloCrvena" w:type="character">
    <w:name w:val="Pozadina_SvijetloCrvena"/>
    <w:basedOn w:val="eSPISCCParagraphDefaultFont"/>
    <w:rsid w:val="005336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6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298685485">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 w:id="2084915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2153</izvorni_sadrzaj>
    <derivirana_varijabla naziv="DomainObject.Predmet.Broj_1">2153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St-2153/2018</izvorni_sadrzaj>
    <derivirana_varijabla naziv="DomainObject.Predmet.OznakaBroj_1">St-2153/2018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NINA-SAMOBOR d.o.o. zastupanog po punomoćniku Dorijan Bošnjak-Praunsperger</izvorni_sadrzaj>
    <derivirana_varijabla naziv="DomainObject.Predmet.ProtustrankaFormated_1">  NINA-SAMOBOR d.o.o. zastupanog po punomoćniku Dorijan Bošnjak-Praunsperger</derivirana_varijabla>
  </DomainObject.Predmet.ProtustrankaFormated>
  <DomainObject.Predmet.ProtustrankaFormatedOIB>
    <izvorni_sadrzaj>  NINA-SAMOBOR d.o.o., OIB 34884703574 zastupanog po punomoćniku Dorijan Bošnjak-Praunsperger</izvorni_sadrzaj>
    <derivirana_varijabla naziv="DomainObject.Predmet.ProtustrankaFormatedOIB_1">  NINA-SAMOBOR d.o.o., OIB 34884703574 zastupanog po punomoćniku Dorijan Bošnjak-Praunsperger</derivirana_varijabla>
  </DomainObject.Predmet.ProtustrankaFormatedOIB>
  <DomainObject.Predmet.ProtustrankaFormatedWithAdress>
    <izvorni_sadrzaj> NINA-SAMOBOR d.o.o., Gornji Kraj 34, 10430 Samobor zastupanog po punomoćniku Dorijan Bošnjak-Praunsperger</izvorni_sadrzaj>
    <derivirana_varijabla naziv="DomainObject.Predmet.ProtustrankaFormatedWithAdress_1"> NINA-SAMOBOR d.o.o., Gornji Kraj 34, 10430 Samobor zastupanog po punomoćniku Dorijan Bošnjak-Praunsperger</derivirana_varijabla>
  </DomainObject.Predmet.ProtustrankaFormatedWithAdress>
  <DomainObject.Predmet.ProtustrankaFormatedWithAdressOIB>
    <izvorni_sadrzaj> NINA-SAMOBOR d.o.o., OIB 34884703574, Gornji Kraj 34, 10430 Samobor zastupanog po punomoćniku Dorijan Bošnjak-Praunsperger</izvorni_sadrzaj>
    <derivirana_varijabla naziv="DomainObject.Predmet.ProtustrankaFormatedWithAdressOIB_1"> NINA-SAMOBOR d.o.o., OIB 34884703574, Gornji Kraj 34, 10430 Samobor zastupanog po punomoćniku Dorijan Bošnjak-Praunsperger</derivirana_varijabla>
  </DomainObject.Predmet.ProtustrankaFormatedWithAdressOIB>
  <DomainObject.Predmet.ProtustrankaWithAdress>
    <izvorni_sadrzaj>NINA-SAMOBOR d.o.o. Gornji Kraj 34, 10430 Samobor</izvorni_sadrzaj>
    <derivirana_varijabla naziv="DomainObject.Predmet.ProtustrankaWithAdress_1">NINA-SAMOBOR d.o.o. Gornji Kraj 34, 10430 Samobor</derivirana_varijabla>
  </DomainObject.Predmet.ProtustrankaWithAdress>
  <DomainObject.Predmet.ProtustrankaWithAdressOIB>
    <izvorni_sadrzaj>NINA-SAMOBOR d.o.o., OIB 34884703574, Gornji Kraj 34, 10430 Samobor</izvorni_sadrzaj>
    <derivirana_varijabla naziv="DomainObject.Predmet.ProtustrankaWithAdressOIB_1">NINA-SAMOBOR d.o.o., OIB 34884703574, Gornji Kraj 34, 10430 Samobor</derivirana_varijabla>
  </DomainObject.Predmet.ProtustrankaWithAdressOIB>
  <DomainObject.Predmet.ProtustrankaNazivFormated>
    <izvorni_sadrzaj>NINA-SAMOBOR d.o.o.</izvorni_sadrzaj>
    <derivirana_varijabla naziv="DomainObject.Predmet.ProtustrankaNazivFormated_1">NINA-SAMOBOR d.o.o.</derivirana_varijabla>
  </DomainObject.Predmet.ProtustrankaNazivFormated>
  <DomainObject.Predmet.ProtustrankaNazivFormatedOIB>
    <izvorni_sadrzaj>NINA-SAMOBOR d.o.o., OIB 34884703574</izvorni_sadrzaj>
    <derivirana_varijabla naziv="DomainObject.Predmet.ProtustrankaNazivFormatedOIB_1">NINA-SAMOBOR d.o.o., OIB 34884703574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NINA-SAMOBOR d.o.o. zastupanog po punomoćniku Dorijan Bošnjak-Praunsperger</item>
    </izvorni_sadrzaj>
    <derivirana_varijabla naziv="DomainObject.Predmet.ProtuStrankaListFormated_1">
      <item>NINA-SAMOBOR d.o.o. zastupanog po punomoćniku Dorijan Bošnjak-Praunsperger</item>
    </derivirana_varijabla>
  </DomainObject.Predmet.ProtuStrankaListFormated>
  <DomainObject.Predmet.ProtuStrankaListFormatedOIB>
    <izvorni_sadrzaj>
      <item>NINA-SAMOBOR d.o.o., OIB 34884703574 zastupanog po punomoćniku Dorijan Bošnjak-Praunsperger</item>
    </izvorni_sadrzaj>
    <derivirana_varijabla naziv="DomainObject.Predmet.ProtuStrankaListFormatedOIB_1">
      <item>NINA-SAMOBOR d.o.o., OIB 34884703574 zastupanog po punomoćniku Dorijan Bošnjak-Praunsperger</item>
    </derivirana_varijabla>
  </DomainObject.Predmet.ProtuStrankaListFormatedOIB>
  <DomainObject.Predmet.ProtuStrankaListFormatedWithAdress>
    <izvorni_sadrzaj>
      <item>NINA-SAMOBOR d.o.o., Gornji Kraj 34, 10430 Samobor zastupanog po punomoćniku Dorijan Bošnjak-Praunsperger</item>
    </izvorni_sadrzaj>
    <derivirana_varijabla naziv="DomainObject.Predmet.ProtuStrankaListFormatedWithAdress_1">
      <item>NINA-SAMOBOR d.o.o., Gornji Kraj 34, 10430 Samobor zastupanog po punomoćniku Dorijan Bošnjak-Praunsperger</item>
    </derivirana_varijabla>
  </DomainObject.Predmet.ProtuStrankaListFormatedWithAdress>
  <DomainObject.Predmet.ProtuStrankaListFormatedWithAdressOIB>
    <izvorni_sadrzaj>
      <item>NINA-SAMOBOR d.o.o., OIB 34884703574, Gornji Kraj 34, 10430 Samobor zastupanog po punomoćniku Dorijan Bošnjak-Praunsperger</item>
    </izvorni_sadrzaj>
    <derivirana_varijabla naziv="DomainObject.Predmet.ProtuStrankaListFormatedWithAdressOIB_1">
      <item>NINA-SAMOBOR d.o.o., OIB 34884703574, Gornji Kraj 34, 10430 Samobor zastupanog po punomoćniku Dorijan Bošnjak-Praunsperger</item>
    </derivirana_varijabla>
  </DomainObject.Predmet.ProtuStrankaListFormatedWithAdressOIB>
  <DomainObject.Predmet.ProtuStrankaListNazivFormated>
    <izvorni_sadrzaj>
      <item>NINA-SAMOBOR d.o.o.</item>
    </izvorni_sadrzaj>
    <derivirana_varijabla naziv="DomainObject.Predmet.ProtuStrankaListNazivFormated_1">
      <item>NINA-SAMOBOR d.o.o.</item>
    </derivirana_varijabla>
  </DomainObject.Predmet.ProtuStrankaListNazivFormated>
  <DomainObject.Predmet.ProtuStrankaListNazivFormatedOIB>
    <izvorni_sadrzaj>
      <item>NINA-SAMOBOR d.o.o., OIB 34884703574</item>
    </izvorni_sadrzaj>
    <derivirana_varijabla naziv="DomainObject.Predmet.ProtuStrankaListNazivFormatedOIB_1">
      <item>NINA-SAMOBOR d.o.o., OIB 34884703574</item>
    </derivirana_varijabla>
  </DomainObject.Predmet.ProtuStrankaListNazivFormatedOIB>
  <DomainObject.Predmet.OstaliListFormated>
    <izvorni_sadrzaj>
      <item>Dorijan Bošnjak-Praunsperger punomoćnik sudionika u postupku NINA-SAMOBOR d.o.o.</item>
    </izvorni_sadrzaj>
    <derivirana_varijabla naziv="DomainObject.Predmet.OstaliListFormated_1">
      <item>Dorijan Bošnjak-Praunsperger punomoćnik sudionika u postupku NINA-SAMOBOR d.o.o.</item>
    </derivirana_varijabla>
  </DomainObject.Predmet.OstaliListFormated>
  <DomainObject.Predmet.OstaliListFormatedOIB>
    <izvorni_sadrzaj>
      <item>Dorijan Bošnjak-Praunsperger, OIB 23979129446 punomoćnik sudionika u postupku NINA-SAMOBOR d.o.o.</item>
    </izvorni_sadrzaj>
    <derivirana_varijabla naziv="DomainObject.Predmet.OstaliListFormatedOIB_1">
      <item>Dorijan Bošnjak-Praunsperger, OIB 23979129446 punomoćnik sudionika u postupku NINA-SAMOBOR d.o.o.</item>
    </derivirana_varijabla>
  </DomainObject.Predmet.OstaliListFormatedOIB>
  <DomainObject.Predmet.OstaliListFormatedWithAdress>
    <izvorni_sadrzaj>
      <item>Dorijan Bošnjak-Praunsperger, Gornji Kraj 34, 10430 Samobor punomoćnik sudionika u postupku NINA-SAMOBOR d.o.o.</item>
    </izvorni_sadrzaj>
    <derivirana_varijabla naziv="DomainObject.Predmet.OstaliListFormatedWithAdress_1">
      <item>Dorijan Bošnjak-Praunsperger, Gornji Kraj 34, 10430 Samobor punomoćnik sudionika u postupku NINA-SAMOBOR d.o.o.</item>
    </derivirana_varijabla>
  </DomainObject.Predmet.OstaliListFormatedWithAdress>
  <DomainObject.Predmet.OstaliListFormatedWithAdressOIB>
    <izvorni_sadrzaj>
      <item>Dorijan Bošnjak-Praunsperger, OIB 23979129446, Gornji Kraj 34, 10430 Samobor punomoćnik sudionika u postupku NINA-SAMOBOR d.o.o.</item>
    </izvorni_sadrzaj>
    <derivirana_varijabla naziv="DomainObject.Predmet.OstaliListFormatedWithAdressOIB_1">
      <item>Dorijan Bošnjak-Praunsperger, OIB 23979129446, Gornji Kraj 34, 10430 Samobor punomoćnik sudionika u postupku NINA-SAMOBOR d.o.o.</item>
    </derivirana_varijabla>
  </DomainObject.Predmet.OstaliListFormatedWithAdressOIB>
  <DomainObject.Predmet.OstaliListNazivFormated>
    <izvorni_sadrzaj>
      <item>Dorijan Bošnjak-Praunsperger</item>
    </izvorni_sadrzaj>
    <derivirana_varijabla naziv="DomainObject.Predmet.OstaliListNazivFormated_1">
      <item>Dorijan Bošnjak-Praunsperger</item>
    </derivirana_varijabla>
  </DomainObject.Predmet.OstaliListNazivFormated>
  <DomainObject.Predmet.OstaliListNazivFormatedOIB>
    <izvorni_sadrzaj>
      <item>Dorijan Bošnjak-Praunsperger, OIB 23979129446</item>
    </izvorni_sadrzaj>
    <derivirana_varijabla naziv="DomainObject.Predmet.OstaliListNazivFormatedOIB_1">
      <item>Dorijan Bošnjak-Praunsperger, OIB 23979129446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NINA-SAMOBOR d.o.o.</izvorni_sadrzaj>
    <derivirana_varijabla naziv="DomainObject.Predmet.ProtustrankaIDrugi_1">NINA-SAMOBOR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NINA-SAMOBOR d.o.o., OIB 34884703574, Gornji Kraj 34, 10430 Samobor</izvorni_sadrzaj>
    <derivirana_varijabla naziv="DomainObject.Predmet.ProtustrankaIDrugiAdressOIB_1">NINA-SAMOBOR d.o.o., OIB 34884703574, Gornji Kraj 34,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NINA-SAMOBOR d.o.o.</item>
      <item>Dorijan Bošnjak-Praunsperger</item>
    </izvorni_sadrzaj>
    <derivirana_varijabla naziv="DomainObject.Predmet.SudioniciListNaziv_1">
      <item>FINA Regionalni centar Zagreb</item>
      <item>NINA-SAMOBOR d.o.o.</item>
      <item>Dorijan Bošnjak-Praunsperger</item>
    </derivirana_varijabla>
  </DomainObject.Predmet.SudioniciListNaziv>
  <DomainObject.Predmet.SudioniciListAdressOIB>
    <izvorni_sadrzaj>
      <item>FINA Regionalni centar Zagreb, OIB 85821130368, Trg svibanjskih žrtava 1995.1,10000 Zagreb</item>
      <item>NINA-SAMOBOR d.o.o., OIB 34884703574, Gornji Kraj 34,10430 Samobor</item>
      <item>Dorijan Bošnjak-Praunsperger, OIB 23979129446, Gornji Kraj 34,10430 Samobor</item>
    </izvorni_sadrzaj>
    <derivirana_varijabla naziv="DomainObject.Predmet.SudioniciListAdressOIB_1">
      <item>FINA Regionalni centar Zagreb, OIB 85821130368, Trg svibanjskih žrtava 1995.1,10000 Zagreb</item>
      <item>NINA-SAMOBOR d.o.o., OIB 34884703574, Gornji Kraj 34,10430 Samobor</item>
      <item>Dorijan Bošnjak-Praunsperger, OIB 23979129446, Gornji Kraj 34,10430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34884703574</item>
      <item>, OIB 23979129446</item>
    </izvorni_sadrzaj>
    <derivirana_varijabla naziv="DomainObject.Predmet.SudioniciListNazivOIB_1">
      <item>, OIB 85821130368</item>
      <item>, OIB 34884703574</item>
      <item>, OIB 23979129446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St-2153/2018-7</izvorni_sadrzaj>
    <derivirana_varijabla naziv="DomainObject.PredzadnjaOdlukaIzPredmeta.Oznaka_1">St-2153/2018-7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1313</properties:Words>
  <properties:Characters>7217</properties:Characters>
  <properties:Lines>140</properties:Lines>
  <properties:Paragraphs>33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2018-11-22T09:05:00Z</dcterms:created>
  <dc:creator>Korisnik</dc:creator>
  <cp:lastModifiedBy>Renata Klokočki</cp:lastModifiedBy>
  <cp:lastPrinted>2018-11-22T09:15:00Z</cp:lastPrinted>
  <dcterms:modified xmlns:xsi="http://www.w3.org/2001/XMLSchema-instance" xsi:type="dcterms:W3CDTF">2018-11-22T09:16:00Z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(RJEŠENJE-čl.132--NINA-SAMOBOR.docx)</vt:lpwstr>
  </prop:property>
  <prop:property name="CC_coloring" pid="4" fmtid="{D5CDD505-2E9C-101B-9397-08002B2CF9AE}">
    <vt:bool>false</vt:bool>
  </prop:property>
  <prop:property name="BrojStranica" pid="5" fmtid="{D5CDD505-2E9C-101B-9397-08002B2CF9AE}">
    <vt:i4>3</vt:i4>
  </prop:property>
</prop:Properties>
</file>