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5430d" w14:paraId="115430d" w:rsidRDefault="009138E7" w:rsidP="00910611" w:rsidR="009138E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38E7" w:rsidP="00910611" w:rsidR="009138E7">
      <w:r>
        <w:rPr>
          <w:rFonts w:eastAsia="MS Mincho"/>
        </w:rPr>
        <w:t>REPUBLIKA HRVATSKA</w:t>
      </w:r>
    </w:p>
    <w:p w:rsidRDefault="009138E7" w:rsidP="00910611" w:rsidR="009138E7">
      <w:r>
        <w:rPr>
          <w:rFonts w:eastAsia="MS Mincho"/>
        </w:rPr>
        <w:t>TRGOVAČKI SUD U RIJECI</w:t>
      </w:r>
    </w:p>
    <w:p w:rsidRDefault="009138E7" w:rsidR="009138E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8719A" w:rsidP="0073588E" w:rsidR="0098719A" w:rsidRPr="00BB5DCB">
      <w:pPr>
        <w:jc w:val="center"/>
      </w:pPr>
    </w:p>
    <w:p w:rsidRDefault="008965DC" w:rsidP="0073588E" w:rsidR="008965DC" w:rsidRPr="00BB5DCB">
      <w:pPr>
        <w:jc w:val="center"/>
        <w:rPr>
          <w:bCs/>
        </w:rPr>
      </w:pPr>
    </w:p>
    <w:p w:rsidRDefault="008965DC" w:rsidP="008965DC" w:rsidR="008965DC" w:rsidRPr="00BB5DCB">
      <w:pPr>
        <w:jc w:val="center"/>
        <w:rPr>
          <w:bCs/>
        </w:rPr>
      </w:pPr>
      <w:r w:rsidRPr="00BB5DCB">
        <w:rPr>
          <w:bCs/>
        </w:rPr>
        <w:t>R E P U B L I K A    H R V A T S K A</w:t>
      </w:r>
    </w:p>
    <w:p w:rsidRDefault="008965DC" w:rsidP="008965DC" w:rsidR="008965DC" w:rsidRPr="00BB5DCB">
      <w:pPr>
        <w:jc w:val="center"/>
        <w:rPr>
          <w:bCs/>
        </w:rPr>
      </w:pPr>
      <w:r w:rsidRPr="00BB5DCB">
        <w:rPr>
          <w:bCs/>
        </w:rPr>
        <w:t>R J E Š E N J E</w:t>
      </w:r>
    </w:p>
    <w:p w:rsidRDefault="008965DC" w:rsidP="008965DC" w:rsidR="008965DC" w:rsidRPr="00BB5DCB">
      <w:pPr>
        <w:jc w:val="both"/>
      </w:pPr>
    </w:p>
    <w:p w:rsidRDefault="007B688B" w:rsidP="007B688B" w:rsidR="007B688B" w:rsidRPr="00BB5DCB">
      <w:pPr>
        <w:autoSpaceDE w:val="false"/>
        <w:autoSpaceDN w:val="false"/>
        <w:adjustRightInd w:val="false"/>
        <w:jc w:val="both"/>
      </w:pPr>
      <w:r w:rsidRPr="00BB5DCB">
        <w:tab/>
        <w:t xml:space="preserve">Trgovački sud u Rijeci, po sucu Veri Jelenović, </w:t>
      </w:r>
      <w:r w:rsidR="00AD50D3">
        <w:t>u postupku</w:t>
      </w:r>
      <w:r w:rsidRPr="00BB5DCB">
        <w:t xml:space="preserve"> nad </w:t>
      </w:r>
      <w:r w:rsidR="001709A9" w:rsidRPr="00BB5DCB">
        <w:t xml:space="preserve">dužnikom </w:t>
      </w:r>
      <w:r w:rsidR="00AD50D3" w:rsidRPr="009E6467">
        <w:t xml:space="preserve">STARA LIKA jednostavno društvo s ograničenom odgovornošću za medijske usluge, turizam i turistička agencija </w:t>
      </w:r>
      <w:r w:rsidR="00AD50D3">
        <w:t xml:space="preserve">u stečaju </w:t>
      </w:r>
      <w:r w:rsidR="00AD50D3" w:rsidRPr="00AD50D3">
        <w:t>Gospić, Petra Svačića 55</w:t>
      </w:r>
      <w:r w:rsidR="00AD50D3">
        <w:t xml:space="preserve">, MBS: </w:t>
      </w:r>
      <w:r w:rsidR="00AD50D3" w:rsidRPr="00AD50D3">
        <w:t>040342058</w:t>
      </w:r>
      <w:r w:rsidR="00AD50D3" w:rsidRPr="009E6467">
        <w:t>, OIB: 54278833101</w:t>
      </w:r>
      <w:r w:rsidRPr="00BB5DCB">
        <w:t>, dana</w:t>
      </w:r>
      <w:r w:rsidR="00AD50D3">
        <w:t xml:space="preserve"> 2. listopada 2018.</w:t>
      </w:r>
      <w:r w:rsidRPr="00BB5DCB">
        <w:t xml:space="preserve">  </w:t>
      </w:r>
    </w:p>
    <w:p w:rsidRDefault="0073588E" w:rsidP="0073588E" w:rsidR="0073588E" w:rsidRPr="00BB5DCB">
      <w:pPr>
        <w:jc w:val="both"/>
      </w:pPr>
      <w:r w:rsidRPr="00BB5DCB">
        <w:t xml:space="preserve"> </w:t>
      </w:r>
    </w:p>
    <w:p w:rsidRDefault="0073588E" w:rsidP="0073588E" w:rsidR="0073588E" w:rsidRPr="00BB5DCB">
      <w:pPr>
        <w:jc w:val="center"/>
        <w:rPr>
          <w:bCs/>
        </w:rPr>
      </w:pPr>
      <w:r w:rsidRPr="00BB5DCB">
        <w:rPr>
          <w:bCs/>
        </w:rPr>
        <w:t>r i j e š i o  j e</w:t>
      </w:r>
    </w:p>
    <w:p w:rsidRDefault="0073588E" w:rsidP="0073588E" w:rsidR="0073588E" w:rsidRPr="00BB5DCB">
      <w:pPr>
        <w:jc w:val="center"/>
        <w:rPr>
          <w:bCs/>
        </w:rPr>
      </w:pPr>
    </w:p>
    <w:p w:rsidRDefault="006319A6" w:rsidP="00B712DB" w:rsidR="006319A6" w:rsidRPr="00BB5DCB">
      <w:pPr>
        <w:ind w:firstLine="720"/>
        <w:jc w:val="both"/>
      </w:pPr>
      <w:r w:rsidRPr="00BB5DCB">
        <w:t xml:space="preserve">Privremenom stečajnom upravitelju </w:t>
      </w:r>
      <w:r w:rsidR="00032409">
        <w:t xml:space="preserve"> Borisu Debeliću, OIB: 14888255196, Rastočine 3, Rijeka</w:t>
      </w:r>
      <w:r w:rsidRPr="00BB5DCB">
        <w:t xml:space="preserve">, određuje se naknada troškova učinjenih u prethodnom postupku u iznosu od </w:t>
      </w:r>
      <w:r w:rsidR="00AD50D3">
        <w:t>276,80</w:t>
      </w:r>
      <w:r w:rsidRPr="00BB5DCB">
        <w:t xml:space="preserve"> kn neto. </w:t>
      </w:r>
    </w:p>
    <w:p w:rsidRDefault="008965DC" w:rsidP="0073588E" w:rsidR="008965DC" w:rsidRPr="00BB5DCB">
      <w:pPr>
        <w:jc w:val="both"/>
      </w:pPr>
    </w:p>
    <w:p w:rsidRDefault="0073588E" w:rsidP="0073588E" w:rsidR="0073588E">
      <w:pPr>
        <w:jc w:val="center"/>
        <w:rPr>
          <w:bCs/>
        </w:rPr>
      </w:pPr>
      <w:r w:rsidRPr="00BB5DCB">
        <w:rPr>
          <w:bCs/>
        </w:rPr>
        <w:t>Obrazloženje</w:t>
      </w:r>
    </w:p>
    <w:p w:rsidRDefault="00AD50D3" w:rsidP="0073588E" w:rsidR="00AD50D3" w:rsidRPr="00BB5DCB">
      <w:pPr>
        <w:jc w:val="center"/>
        <w:rPr>
          <w:bCs/>
        </w:rPr>
      </w:pPr>
    </w:p>
    <w:p w:rsidRDefault="00AD50D3" w:rsidP="00AD50D3" w:rsidR="00AD50D3" w:rsidRPr="009E6467">
      <w:pPr>
        <w:pStyle w:val="Zaglavlje"/>
        <w:ind w:firstLine="709"/>
        <w:jc w:val="both"/>
        <w:rPr>
          <w:bCs/>
        </w:rPr>
      </w:pPr>
      <w:r w:rsidRPr="009E6467">
        <w:rPr>
          <w:bCs/>
        </w:rPr>
        <w:t xml:space="preserve">Rješenjem ovog suda </w:t>
      </w:r>
      <w:r w:rsidRPr="009E6467">
        <w:t xml:space="preserve">posl. br. 14. St-748/2017-3 </w:t>
      </w:r>
      <w:r w:rsidRPr="009E6467">
        <w:rPr>
          <w:bCs/>
        </w:rPr>
        <w:t>od  29. prosinca 2017. pokrenut je prethodni postupak radi utvrđivanja uvjeta za otvaranje stečajnog postupka nad dužnikom STARA LIKA jednostavno društvo s ograničenom odgovornošću za medijske usluge, turizam i turistička agencija , OIB: 54278833101</w:t>
      </w:r>
      <w:r w:rsidRPr="009E6467">
        <w:t xml:space="preserve">, a rješenjem posl. br. 14 St-748/2017-12 od  6. ožujka 2018. </w:t>
      </w:r>
      <w:r w:rsidRPr="009E6467">
        <w:rPr>
          <w:bCs/>
        </w:rPr>
        <w:t xml:space="preserve">imenovan privremeni stečajni upravitelj </w:t>
      </w:r>
      <w:r w:rsidRPr="009E6467">
        <w:t>Boris Debelić, OIB: 14888255196, Rastočine 3, Rijeka</w:t>
      </w:r>
      <w:r w:rsidRPr="009E6467">
        <w:rPr>
          <w:bCs/>
        </w:rPr>
        <w:t>.</w:t>
      </w:r>
    </w:p>
    <w:p w:rsidRDefault="00AD50D3" w:rsidP="00AD50D3" w:rsidR="00AD50D3" w:rsidRPr="009E6467">
      <w:pPr>
        <w:ind w:firstLine="709"/>
        <w:jc w:val="both"/>
        <w:rPr>
          <w:bCs/>
        </w:rPr>
      </w:pPr>
      <w:r w:rsidRPr="009E6467">
        <w:rPr>
          <w:bCs/>
        </w:rPr>
        <w:t>U prethodnom postupku privremeni stečajni upravitelj je po nalogu suda podnio dana  10. svibnja 2018. izvješće o gospodarsko-financijskom stanju dužnika.</w:t>
      </w:r>
    </w:p>
    <w:p w:rsidRDefault="00AD50D3" w:rsidP="00AD50D3" w:rsidR="006319A6" w:rsidRPr="00BB5DCB">
      <w:pPr>
        <w:ind w:firstLine="709"/>
        <w:jc w:val="both"/>
      </w:pPr>
      <w:r>
        <w:t xml:space="preserve">Po obrazloženom i dokumentiranom zahtjevu privremenog stečajnog upravitelja je sud </w:t>
      </w:r>
      <w:r w:rsidR="006319A6" w:rsidRPr="00BB5DCB">
        <w:t xml:space="preserve">na temelju članka 128. stavak 9. SZ-a kao u </w:t>
      </w:r>
      <w:r>
        <w:t>izreci</w:t>
      </w:r>
      <w:r w:rsidR="006319A6" w:rsidRPr="00BB5DCB">
        <w:t>.</w:t>
      </w:r>
    </w:p>
    <w:p w:rsidRDefault="006319A6" w:rsidP="006319A6" w:rsidR="006319A6" w:rsidRPr="00BB5DCB">
      <w:pPr>
        <w:jc w:val="both"/>
      </w:pPr>
      <w:r w:rsidRPr="00BB5DCB">
        <w:tab/>
        <w:t xml:space="preserve">Pri tome je privremenom stečajnom upravitelju priznato je </w:t>
      </w:r>
      <w:r w:rsidR="00AD50D3">
        <w:t xml:space="preserve"> 180,00 kn za izradu pečata dužnika za potrebe ovjere otkaza ugovora o radu i ovjere odjave zaposlenika sa HZMO, 30,00 kn sudskih pristojbi te 66,80 kn poštanskih troškova</w:t>
      </w:r>
      <w:r w:rsidRPr="00BB5DCB">
        <w:t>.</w:t>
      </w:r>
    </w:p>
    <w:p w:rsidRDefault="00EA73B0" w:rsidP="006319A6" w:rsidR="00EA73B0" w:rsidRPr="00BB5DCB">
      <w:pPr>
        <w:jc w:val="both"/>
      </w:pPr>
    </w:p>
    <w:p w:rsidRDefault="006319A6" w:rsidP="006319A6" w:rsidR="0073588E" w:rsidRPr="00BB5DCB">
      <w:pPr>
        <w:jc w:val="center"/>
      </w:pPr>
      <w:r w:rsidRPr="00BB5DCB">
        <w:t xml:space="preserve"> </w:t>
      </w:r>
      <w:r w:rsidR="0073588E" w:rsidRPr="00BB5DCB">
        <w:t>Rijeka,</w:t>
      </w:r>
      <w:r w:rsidR="00AD50D3">
        <w:t xml:space="preserve"> 2. listopada 2018.</w:t>
      </w:r>
      <w:r w:rsidR="0073588E" w:rsidRPr="00BB5DCB">
        <w:t xml:space="preserve"> </w:t>
      </w:r>
    </w:p>
    <w:p w:rsidRDefault="0073588E" w:rsidP="0073588E" w:rsidR="0073588E" w:rsidRPr="00BB5DCB">
      <w:pPr>
        <w:jc w:val="both"/>
      </w:pPr>
      <w:r w:rsidRPr="00BB5DCB">
        <w:tab/>
      </w:r>
      <w:r w:rsidR="008B16A3" w:rsidRPr="00BB5DCB">
        <w:t xml:space="preserve">                </w:t>
      </w:r>
      <w:r w:rsidRPr="00BB5DCB">
        <w:t xml:space="preserve"> </w:t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Pr="00BB5DCB">
        <w:tab/>
      </w:r>
      <w:r w:rsidR="00796152" w:rsidRPr="00BB5DCB">
        <w:t xml:space="preserve">      </w:t>
      </w:r>
      <w:r w:rsidRPr="00BB5DCB">
        <w:t xml:space="preserve">   </w:t>
      </w:r>
      <w:r w:rsidR="00245085" w:rsidRPr="00BB5DCB">
        <w:t xml:space="preserve">       S</w:t>
      </w:r>
      <w:r w:rsidRPr="00BB5DCB">
        <w:t xml:space="preserve">udac                 </w:t>
      </w:r>
    </w:p>
    <w:p w:rsidRDefault="0073588E" w:rsidP="0073588E" w:rsidR="0073588E" w:rsidRPr="00BB5DCB">
      <w:pPr>
        <w:ind w:left="2160"/>
        <w:jc w:val="both"/>
      </w:pPr>
      <w:r w:rsidRPr="00BB5DCB">
        <w:t xml:space="preserve">                     </w:t>
      </w:r>
      <w:r w:rsidRPr="00BB5DCB">
        <w:tab/>
      </w:r>
      <w:r w:rsidRPr="00BB5DCB">
        <w:tab/>
        <w:t xml:space="preserve">                 </w:t>
      </w:r>
      <w:r w:rsidR="00E8360A" w:rsidRPr="00BB5DCB">
        <w:t xml:space="preserve">        </w:t>
      </w:r>
      <w:r w:rsidR="00796152" w:rsidRPr="00BB5DCB">
        <w:t xml:space="preserve">     </w:t>
      </w:r>
      <w:r w:rsidR="008965DC" w:rsidRPr="00BB5DCB">
        <w:t xml:space="preserve">  </w:t>
      </w:r>
      <w:r w:rsidR="00796152" w:rsidRPr="00BB5DCB">
        <w:t xml:space="preserve"> </w:t>
      </w:r>
      <w:r w:rsidRPr="00BB5DCB">
        <w:t xml:space="preserve">Vera </w:t>
      </w:r>
      <w:r w:rsidR="00E8360A" w:rsidRPr="00BB5DCB">
        <w:t>Jelenović</w:t>
      </w:r>
      <w:r w:rsidRPr="00BB5DCB">
        <w:t xml:space="preserve"> </w:t>
      </w:r>
    </w:p>
    <w:p w:rsidRDefault="0098719A" w:rsidP="0073588E" w:rsidR="0098719A"/>
    <w:p w:rsidRDefault="00AD50D3" w:rsidP="0073588E" w:rsidR="00AD50D3"/>
    <w:p w:rsidRDefault="0073588E" w:rsidP="0073588E" w:rsidR="0073588E" w:rsidRPr="00BB5DCB">
      <w:r w:rsidRPr="00BB5DCB">
        <w:t>UPUTA O PRAVNOM LIJEKU:</w:t>
      </w:r>
    </w:p>
    <w:p w:rsidRDefault="006D42D1" w:rsidP="009D4DE3" w:rsidR="00095F3E" w:rsidRPr="00BB5DCB">
      <w:pPr>
        <w:jc w:val="both"/>
      </w:pPr>
      <w:r w:rsidRPr="00BB5DCB">
        <w:t xml:space="preserve">Protiv  ovog  rješenja nezadovoljna stranka može podnijeti žalbu u roku od 8 dana od dana primitka istog. </w:t>
      </w:r>
      <w:r>
        <w:t xml:space="preserve">Dostava se smatra obavljenom istekom osmoga dana od dana objave pismena na mrežnoj stranici e-Oglasna ploča sudova. </w:t>
      </w:r>
      <w:r w:rsidRPr="00BB5DCB">
        <w:t>Žalba se podnosi putem ovog  suda u dva  istovjetna primjerka, a o žalbi odlučuje Visoki trgovački sud  Republike  Hrvatske.</w:t>
      </w:r>
      <w:r w:rsidR="009D4DE3" w:rsidRPr="00BB5DCB">
        <w:t xml:space="preserve"> </w:t>
      </w:r>
    </w:p>
    <w:sectPr w:rsidSect="008B16A3" w:rsidR="00095F3E" w:rsidRPr="00BB5DCB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3CF2" w:rsidR="00C13CF2">
      <w:r>
        <w:separator/>
      </w:r>
    </w:p>
  </w:endnote>
  <w:endnote w:id="0" w:type="continuationSeparator">
    <w:p w:rsidRDefault="00C13CF2" w:rsidR="00C13C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449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3CF2" w:rsidR="00C13CF2">
      <w:r>
        <w:separator/>
      </w:r>
    </w:p>
  </w:footnote>
  <w:footnote w:id="0" w:type="continuationSeparator">
    <w:p w:rsidRDefault="00C13CF2" w:rsidR="00C13C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AD50D3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AD50D3">
      <w:t>748</w:t>
    </w:r>
    <w:r w:rsidR="000D4BF6">
      <w:t>/2017</w:t>
    </w:r>
    <w:r w:rsidR="009138E7">
      <w:t>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32409"/>
    <w:rsid w:val="00045C23"/>
    <w:rsid w:val="00095F3E"/>
    <w:rsid w:val="000B7560"/>
    <w:rsid w:val="000D0E95"/>
    <w:rsid w:val="000D4BF6"/>
    <w:rsid w:val="001416B9"/>
    <w:rsid w:val="001622F6"/>
    <w:rsid w:val="001709A9"/>
    <w:rsid w:val="00191C72"/>
    <w:rsid w:val="001C05C1"/>
    <w:rsid w:val="001D5070"/>
    <w:rsid w:val="001E3197"/>
    <w:rsid w:val="00245085"/>
    <w:rsid w:val="00274354"/>
    <w:rsid w:val="002A4238"/>
    <w:rsid w:val="002D3728"/>
    <w:rsid w:val="002E2D19"/>
    <w:rsid w:val="0031745B"/>
    <w:rsid w:val="00332182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24E14"/>
    <w:rsid w:val="00482343"/>
    <w:rsid w:val="004B4CB8"/>
    <w:rsid w:val="004D7F97"/>
    <w:rsid w:val="00506782"/>
    <w:rsid w:val="00507EFD"/>
    <w:rsid w:val="00542215"/>
    <w:rsid w:val="00543BE2"/>
    <w:rsid w:val="00544474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D42D1"/>
    <w:rsid w:val="006F44F2"/>
    <w:rsid w:val="0070493E"/>
    <w:rsid w:val="0073198B"/>
    <w:rsid w:val="0073588E"/>
    <w:rsid w:val="0076185D"/>
    <w:rsid w:val="007922C9"/>
    <w:rsid w:val="00796152"/>
    <w:rsid w:val="0079743C"/>
    <w:rsid w:val="007B688B"/>
    <w:rsid w:val="007F314C"/>
    <w:rsid w:val="008133B3"/>
    <w:rsid w:val="008361C4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138E7"/>
    <w:rsid w:val="009247BD"/>
    <w:rsid w:val="00927D8D"/>
    <w:rsid w:val="00953A18"/>
    <w:rsid w:val="009658EC"/>
    <w:rsid w:val="0098719A"/>
    <w:rsid w:val="009A0806"/>
    <w:rsid w:val="009A1A80"/>
    <w:rsid w:val="009B0BD2"/>
    <w:rsid w:val="009C7D9A"/>
    <w:rsid w:val="009D4DE3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D50D3"/>
    <w:rsid w:val="00AE61BD"/>
    <w:rsid w:val="00AF3BFB"/>
    <w:rsid w:val="00B029EF"/>
    <w:rsid w:val="00B073DD"/>
    <w:rsid w:val="00B17D82"/>
    <w:rsid w:val="00B20B9B"/>
    <w:rsid w:val="00B712DB"/>
    <w:rsid w:val="00BB5DCB"/>
    <w:rsid w:val="00C02D7B"/>
    <w:rsid w:val="00C13CF2"/>
    <w:rsid w:val="00C7136A"/>
    <w:rsid w:val="00C741AF"/>
    <w:rsid w:val="00C84494"/>
    <w:rsid w:val="00C9680F"/>
    <w:rsid w:val="00CB6547"/>
    <w:rsid w:val="00CB6FCF"/>
    <w:rsid w:val="00CE58EB"/>
    <w:rsid w:val="00D06E23"/>
    <w:rsid w:val="00D201E2"/>
    <w:rsid w:val="00D25970"/>
    <w:rsid w:val="00D3599D"/>
    <w:rsid w:val="00D441BF"/>
    <w:rsid w:val="00D61648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8360A"/>
    <w:rsid w:val="00EA73B0"/>
    <w:rsid w:val="00EC3E0C"/>
    <w:rsid w:val="00EF1976"/>
    <w:rsid w:val="00EF1D21"/>
    <w:rsid w:val="00F16759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138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38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44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4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4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4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4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138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38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44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4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4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4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4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5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rujna 2018.</izvorni_sadrzaj>
    <derivirana_varijabla naziv="DomainObject.Predmet.DatumRjesavanja_1">26.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St-748/2017</izvorni_sadrzaj>
    <derivirana_varijabla naziv="DomainObject.Predmet.OznakaBroj_1">St-748/2017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STARA LIKA j.d.o.o.</izvorni_sadrzaj>
    <derivirana_varijabla naziv="DomainObject.Predmet.ProtustrankaFormated_1">  STARA LIKA j.d.o.o.</derivirana_varijabla>
  </DomainObject.Predmet.ProtustrankaFormated>
  <DomainObject.Predmet.ProtustrankaFormatedOIB>
    <izvorni_sadrzaj>  STARA LIKA j.d.o.o., OIB 54278833101</izvorni_sadrzaj>
    <derivirana_varijabla naziv="DomainObject.Predmet.ProtustrankaFormatedOIB_1">  STARA LIKA j.d.o.o., OIB 54278833101</derivirana_varijabla>
  </DomainObject.Predmet.ProtustrankaFormatedOIB>
  <DomainObject.Predmet.ProtustrankaFormatedWithAdress>
    <izvorni_sadrzaj> STARA LIKA j.d.o.o., Petra Svačića 55, 53000 Gospić</izvorni_sadrzaj>
    <derivirana_varijabla naziv="DomainObject.Predmet.ProtustrankaFormatedWithAdress_1"> STARA LIKA j.d.o.o., Petra Svačića 55, 53000 Gospić</derivirana_varijabla>
  </DomainObject.Predmet.ProtustrankaFormatedWithAdress>
  <DomainObject.Predmet.ProtustrankaFormatedWithAdressOIB>
    <izvorni_sadrzaj> STARA LIKA j.d.o.o., OIB 54278833101, Petra Svačića 55, 53000 Gospić</izvorni_sadrzaj>
    <derivirana_varijabla naziv="DomainObject.Predmet.ProtustrankaFormatedWithAdressOIB_1"> STARA LIKA j.d.o.o., OIB 54278833101, Petra Svačića 55, 53000 Gospić</derivirana_varijabla>
  </DomainObject.Predmet.ProtustrankaFormatedWithAdressOIB>
  <DomainObject.Predmet.ProtustrankaWithAdress>
    <izvorni_sadrzaj>STARA LIKA j.d.o.o. Petra Svačića 55, 53000 Gospić</izvorni_sadrzaj>
    <derivirana_varijabla naziv="DomainObject.Predmet.ProtustrankaWithAdress_1">STARA LIKA j.d.o.o. Petra Svačića 55, 53000 Gospić</derivirana_varijabla>
  </DomainObject.Predmet.ProtustrankaWithAdress>
  <DomainObject.Predmet.ProtustrankaWithAdressOIB>
    <izvorni_sadrzaj>STARA LIKA j.d.o.o., OIB 54278833101, Petra Svačića 55, 53000 Gospić</izvorni_sadrzaj>
    <derivirana_varijabla naziv="DomainObject.Predmet.ProtustrankaWithAdressOIB_1">STARA LIKA j.d.o.o., OIB 54278833101, Petra Svačića 55, 53000 Gospić</derivirana_varijabla>
  </DomainObject.Predmet.ProtustrankaWithAdressOIB>
  <DomainObject.Predmet.ProtustrankaNazivFormated>
    <izvorni_sadrzaj>STARA LIKA j.d.o.o.</izvorni_sadrzaj>
    <derivirana_varijabla naziv="DomainObject.Predmet.ProtustrankaNazivFormated_1">STARA LIKA j.d.o.o.</derivirana_varijabla>
  </DomainObject.Predmet.ProtustrankaNazivFormated>
  <DomainObject.Predmet.ProtustrankaNazivFormatedOIB>
    <izvorni_sadrzaj>STARA LIKA j.d.o.o., OIB 54278833101</izvorni_sadrzaj>
    <derivirana_varijabla naziv="DomainObject.Predmet.ProtustrankaNazivFormatedOIB_1">STARA LIKA j.d.o.o., OIB 54278833101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STARA LIKA j.d.o.o.</item>
    </izvorni_sadrzaj>
    <derivirana_varijabla naziv="DomainObject.Predmet.ProtuStrankaListFormated_1">
      <item>STARA LIKA j.d.o.o.</item>
    </derivirana_varijabla>
  </DomainObject.Predmet.ProtuStrankaListFormated>
  <DomainObject.Predmet.ProtuStrankaListFormatedOIB>
    <izvorni_sadrzaj>
      <item>STARA LIKA j.d.o.o., OIB 54278833101</item>
    </izvorni_sadrzaj>
    <derivirana_varijabla naziv="DomainObject.Predmet.ProtuStrankaListFormatedOIB_1">
      <item>STARA LIKA j.d.o.o., OIB 54278833101</item>
    </derivirana_varijabla>
  </DomainObject.Predmet.ProtuStrankaListFormatedOIB>
  <DomainObject.Predmet.ProtuStrankaListFormatedWithAdress>
    <izvorni_sadrzaj>
      <item>STARA LIKA j.d.o.o., Petra Svačića 55, 53000 Gospić</item>
    </izvorni_sadrzaj>
    <derivirana_varijabla naziv="DomainObject.Predmet.ProtuStrankaListFormatedWithAdress_1">
      <item>STARA LIKA j.d.o.o., Petra Svačića 55, 53000 Gospić</item>
    </derivirana_varijabla>
  </DomainObject.Predmet.ProtuStrankaListFormatedWithAdress>
  <DomainObject.Predmet.ProtuStrankaListFormatedWithAdressOIB>
    <izvorni_sadrzaj>
      <item>STARA LIKA j.d.o.o., OIB 54278833101, Petra Svačića 55, 53000 Gospić</item>
    </izvorni_sadrzaj>
    <derivirana_varijabla naziv="DomainObject.Predmet.ProtuStrankaListFormatedWithAdressOIB_1">
      <item>STARA LIKA j.d.o.o., OIB 54278833101, Petra Svačića 55, 53000 Gospić</item>
    </derivirana_varijabla>
  </DomainObject.Predmet.ProtuStrankaListFormatedWithAdressOIB>
  <DomainObject.Predmet.ProtuStrankaListNazivFormated>
    <izvorni_sadrzaj>
      <item>STARA LIKA j.d.o.o.</item>
    </izvorni_sadrzaj>
    <derivirana_varijabla naziv="DomainObject.Predmet.ProtuStrankaListNazivFormated_1">
      <item>STARA LIKA j.d.o.o.</item>
    </derivirana_varijabla>
  </DomainObject.Predmet.ProtuStrankaListNazivFormated>
  <DomainObject.Predmet.ProtuStrankaListNazivFormatedOIB>
    <izvorni_sadrzaj>
      <item>STARA LIKA j.d.o.o., OIB 54278833101</item>
    </izvorni_sadrzaj>
    <derivirana_varijabla naziv="DomainObject.Predmet.ProtuStrankaListNazivFormatedOIB_1">
      <item>STARA LIKA j.d.o.o., OIB 54278833101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STARA LIKA j.d.o.o.</izvorni_sadrzaj>
    <derivirana_varijabla naziv="DomainObject.Predmet.ProtustrankaIDrugi_1">STARA LIKA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STARA LIKA j.d.o.o., OIB 54278833101, Petra Svačića 55, 53000 Gospić</izvorni_sadrzaj>
    <derivirana_varijabla naziv="DomainObject.Predmet.ProtustrankaIDrugiAdressOIB_1">STARA LIKA j.d.o.o., OIB 54278833101, Petra Svačića 55,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rujna 2018.</izvorni_sadrzaj>
    <derivirana_varijabla naziv="DomainObject.Predmet.OdlukaRjesenje.DatumDonosenjaOdluke_1">26.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St-748/2017-22</izvorni_sadrzaj>
    <derivirana_varijabla naziv="DomainObject.Predmet.OdlukaRjesenje.Oznaka_1">St-748/2017-22</derivirana_varijabla>
  </DomainObject.Predmet.OdlukaRjesenje.Oznaka>
  <DomainObject.Predmet.SudioniciListNaziv>
    <izvorni_sadrzaj>
      <item>FINA  Rijeka</item>
      <item>STARA LIKA j.d.o.o.</item>
    </izvorni_sadrzaj>
    <derivirana_varijabla naziv="DomainObject.Predmet.SudioniciListNaziv_1">
      <item>FINA  Rijeka</item>
      <item>STARA LIKA j.d.o.o.</item>
    </derivirana_varijabla>
  </DomainObject.Predmet.SudioniciListNaziv>
  <DomainObject.Predmet.SudioniciListAdressOIB>
    <izvorni_sadrzaj>
      <item>FINA  Rijeka, OIB 85821130368, Frana Kurelca 8,51000 Rijeka</item>
      <item>STARA LIKA j.d.o.o., OIB 54278833101, Petra Svačića 55,53000 Gospić</item>
    </izvorni_sadrzaj>
    <derivirana_varijabla naziv="DomainObject.Predmet.SudioniciListAdressOIB_1">
      <item>FINA  Rijeka, OIB 85821130368, Frana Kurelca 8,51000 Rijeka</item>
      <item>STARA LIKA j.d.o.o., OIB 54278833101, Petra Svačića 55,53000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54278833101</item>
    </izvorni_sadrzaj>
    <derivirana_varijabla naziv="DomainObject.Predmet.SudioniciListNazivOIB_1">
      <item>, OIB 85821130368</item>
      <item>, OIB 54278833101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312</properties:Words>
  <properties:Characters>1669</properties:Characters>
  <properties:Lines>46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2018-10-02T11:48:00Z</dcterms:created>
  <dc:creator>M San Grupa</dc:creator>
  <cp:lastModifiedBy>Danijela Fumić</cp:lastModifiedBy>
  <cp:lastPrinted>2018-10-02T11:47:00Z</cp:lastPrinted>
  <dcterms:modified xmlns:xsi="http://www.w3.org/2001/XMLSchema-instance" xsi:type="dcterms:W3CDTF">2018-10-02T11:49:00Z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(748 17 trošak prethodni post. 105-15.docx)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