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75b4" w14:paraId="b9e75b4" w:rsidRDefault="00E61E7B" w:rsidP="00E61E7B" w:rsidR="00E61E7B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61E7B" w:rsidP="00E61E7B" w:rsidR="00E61E7B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61E7B" w:rsidP="00E61E7B" w:rsidR="00E61E7B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61E7B" w:rsidP="00E61E7B" w:rsidR="00E61E7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E61E7B" w:rsidP="00E61E7B" w:rsidR="00E61E7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St-1351/2015</w:t>
      </w:r>
    </w:p>
    <w:p w:rsidRDefault="00E61E7B" w:rsidP="00E61E7B" w:rsidR="00E61E7B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szCs w:val="24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1E7B" w:rsidP="00E61E7B" w:rsidR="00E61E7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E7B" w:rsidP="00E61E7B" w:rsidR="00E61E7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61E7B" w:rsidP="00E61E7B" w:rsidR="00E61E7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AUTO-KUĆA LENARD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09805679336, Rakitje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Rakitska c. 37,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22.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61E7B" w:rsidP="00E61E7B" w:rsidR="00E61E7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61E7B" w:rsidP="00E61E7B" w:rsidR="00E61E7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61E7B" w:rsidP="00E61E7B" w:rsidR="00E61E7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61E7B" w:rsidP="00E61E7B" w:rsidR="00E61E7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AUTO-KUĆA LENARD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09805679336, Rakitje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Rakitska c. 37.</w:t>
      </w:r>
    </w:p>
    <w:p w:rsidRDefault="00E61E7B" w:rsidP="00E61E7B" w:rsidR="00E61E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E7B" w:rsidP="00E61E7B" w:rsidR="00E61E7B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22. siječnja 2016. godine u 14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61E7B" w:rsidP="00E61E7B" w:rsidR="00E61E7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61E7B" w:rsidP="00E61E7B" w:rsidR="00E61E7B" w:rsidRPr="009E42E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Marijan Drljanovčan, OIB: 49708160625, Miholjanec, Antuna Mihanovića 131.</w:t>
      </w:r>
    </w:p>
    <w:p w:rsidRDefault="00E61E7B" w:rsidP="00E61E7B" w:rsidR="00E61E7B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61E7B" w:rsidP="00E61E7B" w:rsidR="00E61E7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AUTO-KUĆA LENARD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09805679336, Rakitje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Rakitska c. 37.</w:t>
      </w:r>
    </w:p>
    <w:p w:rsidRDefault="00E61E7B" w:rsidP="00E61E7B" w:rsidR="00E61E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E7B" w:rsidP="00E61E7B" w:rsidR="00E61E7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61E7B" w:rsidP="00E61E7B" w:rsidR="00E61E7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61E7B" w:rsidP="00E61E7B" w:rsidR="00E61E7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61E7B" w:rsidP="00E61E7B" w:rsidR="00E61E7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61E7B" w:rsidP="00E61E7B" w:rsidR="00E61E7B">
      <w:pPr>
        <w:jc w:val="both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E61E7B" w:rsidP="00E61E7B" w:rsidR="00E61E7B">
      <w:pPr>
        <w:jc w:val="both"/>
        <w:rPr>
          <w:rFonts w:hAnsi="Times New Roman" w:ascii="Times New Roman"/>
        </w:rPr>
      </w:pPr>
    </w:p>
    <w:p w:rsidRDefault="00E61E7B" w:rsidP="00E61E7B" w:rsidR="00E61E7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61E7B" w:rsidP="00E61E7B" w:rsidR="00E61E7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61E7B" w:rsidP="00E61E7B" w:rsidR="00E61E7B">
      <w:pPr>
        <w:jc w:val="both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E61E7B" w:rsidP="00E61E7B" w:rsidR="00E61E7B">
      <w:pPr>
        <w:jc w:val="center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lang w:val="hr-HR"/>
        </w:rPr>
      </w:pPr>
    </w:p>
    <w:p w:rsidRDefault="00E61E7B" w:rsidP="00E61E7B" w:rsidR="00E61E7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61E7B" w:rsidP="00E61E7B" w:rsidR="00E61E7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E61E7B" w:rsidP="00E61E7B" w:rsidR="00E61E7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61E7B" w:rsidP="00E61E7B" w:rsidR="00E61E7B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61E7B" w:rsidP="00E61E7B" w:rsidR="00E61E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</w:rPr>
      </w:pPr>
    </w:p>
    <w:p w:rsidRDefault="00E61E7B" w:rsidP="00E61E7B" w:rsidR="00E61E7B">
      <w:pPr>
        <w:jc w:val="both"/>
        <w:rPr>
          <w:rFonts w:hAnsi="Times New Roman" w:ascii="Times New Roman"/>
        </w:rPr>
      </w:pPr>
    </w:p>
    <w:p w:rsidRDefault="00E61E7B" w:rsidP="00E61E7B" w:rsidR="00E61E7B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E61E7B" w:rsidP="00E61E7B" w:rsidR="00E61E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E61E7B" w:rsidP="00E61E7B" w:rsidR="00E61E7B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61E7B" w:rsidP="00E61E7B" w:rsidR="00E61E7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61E7B" w:rsidP="00E61E7B" w:rsidR="00E61E7B" w:rsidRPr="00D44D4F">
      <w:pPr>
        <w:jc w:val="center"/>
        <w:rPr>
          <w:sz w:val="32"/>
          <w:u w:val="single"/>
          <w:lang w:val="hr-HR"/>
        </w:rPr>
      </w:pPr>
    </w:p>
    <w:p w:rsidRDefault="00E61E7B" w:rsidP="00E61E7B" w:rsidR="00E61E7B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FA1" w:rsidR="00000000">
      <w:r>
        <w:separator/>
      </w:r>
    </w:p>
  </w:endnote>
  <w:endnote w:id="0" w:type="continuationSeparator">
    <w:p w:rsidRDefault="00F74FA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FA1" w:rsidR="00000000">
      <w:r>
        <w:separator/>
      </w:r>
    </w:p>
  </w:footnote>
  <w:footnote w:id="0" w:type="continuationSeparator">
    <w:p w:rsidRDefault="00F74FA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61E7B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St-1351/2015</w:t>
        </w:r>
      </w:p>
    </w:sdtContent>
  </w:sdt>
  <w:p w:rsidRDefault="00E61E7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E7B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74FA1" w:rsidP="00840E3D" w:rsidR="00840E3D">
    <w:pPr>
      <w:pStyle w:val="Zaglavlje"/>
      <w:rPr>
        <w:lang w:val="hr-HR"/>
      </w:rPr>
    </w:pPr>
  </w:p>
  <w:p w:rsidRDefault="00E61E7B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61E7B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FF2"/>
    <w:rsid w:val="00135025"/>
    <w:rsid w:val="00181F4E"/>
    <w:rsid w:val="00C95241"/>
    <w:rsid w:val="00E61E7B"/>
    <w:rsid w:val="00F56FF2"/>
    <w:rsid w:val="00F7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E7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E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E7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61E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E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E7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4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E7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1E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E7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61E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E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E7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4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St-1351/2015</izvorni_sadrzaj>
    <derivirana_varijabla naziv="DomainObject.Predmet.OznakaBroj_1">St-1351/2015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AUTO-KUĆA LENARD d.o.o. zastupanog po punomoćniku MARIJAN LENARD</izvorni_sadrzaj>
    <derivirana_varijabla naziv="DomainObject.Predmet.ProtustrankaFormated_1">  AUTO-KUĆA LENARD d.o.o. zastupanog po punomoćniku MARIJAN LENARD</derivirana_varijabla>
  </DomainObject.Predmet.ProtustrankaFormated>
  <DomainObject.Predmet.ProtustrankaFormatedOIB>
    <izvorni_sadrzaj>  AUTO-KUĆA LENARD d.o.o., OIB 09805679336 zastupanog po punomoćniku MARIJAN LENARD</izvorni_sadrzaj>
    <derivirana_varijabla naziv="DomainObject.Predmet.ProtustrankaFormatedOIB_1">  AUTO-KUĆA LENARD d.o.o., OIB 09805679336 zastupanog po punomoćniku MARIJAN LENARD</derivirana_varijabla>
  </DomainObject.Predmet.ProtustrankaFormatedOIB>
  <DomainObject.Predmet.ProtustrankaFormatedWithAdress>
    <izvorni_sadrzaj> AUTO-KUĆA LENARD d.o.o., Rakitje, Rakitska c. 37, 10430 Samobor zastupanog po punomoćniku MARIJAN LENARD</izvorni_sadrzaj>
    <derivirana_varijabla naziv="DomainObject.Predmet.ProtustrankaFormatedWithAdress_1"> AUTO-KUĆA LENARD d.o.o., Rakitje, Rakitska c. 37, 10430 Samobor zastupanog po punomoćniku MARIJAN LENARD</derivirana_varijabla>
  </DomainObject.Predmet.ProtustrankaFormatedWithAdress>
  <DomainObject.Predmet.ProtustrankaFormatedWithAdressOIB>
    <izvorni_sadrzaj> AUTO-KUĆA LENARD d.o.o., OIB 09805679336, Rakitje, Rakitska c. 37, 10430 Samobor zastupanog po punomoćniku MARIJAN LENARD</izvorni_sadrzaj>
    <derivirana_varijabla naziv="DomainObject.Predmet.ProtustrankaFormatedWithAdressOIB_1"> AUTO-KUĆA LENARD d.o.o., OIB 09805679336, Rakitje, Rakitska c. 37, 10430 Samobor zastupanog po punomoćniku MARIJAN LENARD</derivirana_varijabla>
  </DomainObject.Predmet.ProtustrankaFormatedWithAdressOIB>
  <DomainObject.Predmet.ProtustrankaWithAdress>
    <izvorni_sadrzaj>AUTO-KUĆA LENARD d.o.o. Rakitje, Rakitska c. 37, 10430 Samobor</izvorni_sadrzaj>
    <derivirana_varijabla naziv="DomainObject.Predmet.ProtustrankaWithAdress_1">AUTO-KUĆA LENARD d.o.o. Rakitje, Rakitska c. 37, 10430 Samobor</derivirana_varijabla>
  </DomainObject.Predmet.ProtustrankaWithAdress>
  <DomainObject.Predmet.ProtustrankaWithAdressOIB>
    <izvorni_sadrzaj>AUTO-KUĆA LENARD d.o.o., OIB 09805679336, Rakitje, Rakitska c. 37, 10430 Samobor</izvorni_sadrzaj>
    <derivirana_varijabla naziv="DomainObject.Predmet.ProtustrankaWithAdressOIB_1">AUTO-KUĆA LENARD d.o.o., OIB 09805679336, Rakitje, Rakitska c. 37, 10430 Samobor</derivirana_varijabla>
  </DomainObject.Predmet.ProtustrankaWithAdressOIB>
  <DomainObject.Predmet.ProtustrankaNazivFormated>
    <izvorni_sadrzaj>AUTO-KUĆA LENARD d.o.o.</izvorni_sadrzaj>
    <derivirana_varijabla naziv="DomainObject.Predmet.ProtustrankaNazivFormated_1">AUTO-KUĆA LENARD d.o.o.</derivirana_varijabla>
  </DomainObject.Predmet.ProtustrankaNazivFormated>
  <DomainObject.Predmet.ProtustrankaNazivFormatedOIB>
    <izvorni_sadrzaj>AUTO-KUĆA LENARD d.o.o., OIB 09805679336</izvorni_sadrzaj>
    <derivirana_varijabla naziv="DomainObject.Predmet.ProtustrankaNazivFormatedOIB_1">AUTO-KUĆA LENARD d.o.o., OIB 09805679336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AUTO-KUĆA LENARD d.o.o. zastupanog po punomoćniku MARIJAN LENARD</item>
    </izvorni_sadrzaj>
    <derivirana_varijabla naziv="DomainObject.Predmet.ProtuStrankaListFormated_1">
      <item>AUTO-KUĆA LENARD d.o.o. zastupanog po punomoćniku MARIJAN LENARD</item>
    </derivirana_varijabla>
  </DomainObject.Predmet.ProtuStrankaListFormated>
  <DomainObject.Predmet.ProtuStrankaListFormatedOIB>
    <izvorni_sadrzaj>
      <item>AUTO-KUĆA LENARD d.o.o., OIB 09805679336 zastupanog po punomoćniku MARIJAN LENARD</item>
    </izvorni_sadrzaj>
    <derivirana_varijabla naziv="DomainObject.Predmet.ProtuStrankaListFormatedOIB_1">
      <item>AUTO-KUĆA LENARD d.o.o., OIB 09805679336 zastupanog po punomoćniku MARIJAN LENARD</item>
    </derivirana_varijabla>
  </DomainObject.Predmet.ProtuStrankaListFormatedOIB>
  <DomainObject.Predmet.ProtuStrankaListFormatedWithAdress>
    <izvorni_sadrzaj>
      <item>AUTO-KUĆA LENARD d.o.o., Rakitje, Rakitska c. 37, 10430 Samobor zastupanog po punomoćniku MARIJAN LENARD</item>
    </izvorni_sadrzaj>
    <derivirana_varijabla naziv="DomainObject.Predmet.ProtuStrankaListFormatedWithAdress_1">
      <item>AUTO-KUĆA LENARD d.o.o., Rakitje, Rakitska c. 37, 10430 Samobor zastupanog po punomoćniku MARIJAN LENARD</item>
    </derivirana_varijabla>
  </DomainObject.Predmet.ProtuStrankaListFormatedWithAdress>
  <DomainObject.Predmet.ProtuStrankaListFormatedWithAdressOIB>
    <izvorni_sadrzaj>
      <item>AUTO-KUĆA LENARD d.o.o., OIB 09805679336, Rakitje, Rakitska c. 37, 10430 Samobor zastupanog po punomoćniku MARIJAN LENARD</item>
    </izvorni_sadrzaj>
    <derivirana_varijabla naziv="DomainObject.Predmet.ProtuStrankaListFormatedWithAdressOIB_1">
      <item>AUTO-KUĆA LENARD d.o.o., OIB 09805679336, Rakitje, Rakitska c. 37, 10430 Samobor zastupanog po punomoćniku MARIJAN LENARD</item>
    </derivirana_varijabla>
  </DomainObject.Predmet.ProtuStrankaListFormatedWithAdressOIB>
  <DomainObject.Predmet.ProtuStrankaListNazivFormated>
    <izvorni_sadrzaj>
      <item>AUTO-KUĆA LENARD d.o.o.</item>
    </izvorni_sadrzaj>
    <derivirana_varijabla naziv="DomainObject.Predmet.ProtuStrankaListNazivFormated_1">
      <item>AUTO-KUĆA LENARD d.o.o.</item>
    </derivirana_varijabla>
  </DomainObject.Predmet.ProtuStrankaListNazivFormated>
  <DomainObject.Predmet.ProtuStrankaListNazivFormatedOIB>
    <izvorni_sadrzaj>
      <item>AUTO-KUĆA LENARD d.o.o., OIB 09805679336</item>
    </izvorni_sadrzaj>
    <derivirana_varijabla naziv="DomainObject.Predmet.ProtuStrankaListNazivFormatedOIB_1">
      <item>AUTO-KUĆA LENARD d.o.o., OIB 09805679336</item>
    </derivirana_varijabla>
  </DomainObject.Predmet.ProtuStrankaListNazivFormatedOIB>
  <DomainObject.Predmet.OstaliListFormated>
    <izvorni_sadrzaj>
      <item>MARIJAN LENARD punomoćnik sudionika u postupku AUTO-KUĆA LENARD d.o.o.</item>
    </izvorni_sadrzaj>
    <derivirana_varijabla naziv="DomainObject.Predmet.OstaliListFormated_1">
      <item>MARIJAN LENARD punomoćnik sudionika u postupku AUTO-KUĆA LENARD d.o.o.</item>
    </derivirana_varijabla>
  </DomainObject.Predmet.OstaliListFormated>
  <DomainObject.Predmet.OstaliListFormatedOIB>
    <izvorni_sadrzaj>
      <item>MARIJAN LENARD, OIB 55947103164 punomoćnik sudionika u postupku AUTO-KUĆA LENARD d.o.o.</item>
    </izvorni_sadrzaj>
    <derivirana_varijabla naziv="DomainObject.Predmet.OstaliListFormatedOIB_1">
      <item>MARIJAN LENARD, OIB 55947103164 punomoćnik sudionika u postupku AUTO-KUĆA LENARD d.o.o.</item>
    </derivirana_varijabla>
  </DomainObject.Predmet.OstaliListFormatedOIB>
  <DomainObject.Predmet.OstaliListFormatedWithAdress>
    <izvorni_sadrzaj>
      <item>MARIJAN LENARD, Rakitje, Rakitska c. 37, 10000 Zagreb punomoćnik sudionika u postupku AUTO-KUĆA LENARD d.o.o.</item>
    </izvorni_sadrzaj>
    <derivirana_varijabla naziv="DomainObject.Predmet.OstaliListFormatedWithAdress_1">
      <item>MARIJAN LENARD, Rakitje, Rakitska c. 37, 10000 Zagreb punomoćnik sudionika u postupku AUTO-KUĆA LENARD d.o.o.</item>
    </derivirana_varijabla>
  </DomainObject.Predmet.OstaliListFormatedWithAdress>
  <DomainObject.Predmet.OstaliListFormatedWithAdressOIB>
    <izvorni_sadrzaj>
      <item>MARIJAN LENARD, OIB 55947103164, Rakitje, Rakitska c. 37, 10000 Zagreb punomoćnik sudionika u postupku AUTO-KUĆA LENARD d.o.o.</item>
    </izvorni_sadrzaj>
    <derivirana_varijabla naziv="DomainObject.Predmet.OstaliListFormatedWithAdressOIB_1">
      <item>MARIJAN LENARD, OIB 55947103164, Rakitje, Rakitska c. 37, 10000 Zagreb punomoćnik sudionika u postupku AUTO-KUĆA LENARD d.o.o.</item>
    </derivirana_varijabla>
  </DomainObject.Predmet.OstaliListFormatedWithAdressOIB>
  <DomainObject.Predmet.OstaliListNazivFormated>
    <izvorni_sadrzaj>
      <item>MARIJAN LENARD</item>
    </izvorni_sadrzaj>
    <derivirana_varijabla naziv="DomainObject.Predmet.OstaliListNazivFormated_1">
      <item>MARIJAN LENARD</item>
    </derivirana_varijabla>
  </DomainObject.Predmet.OstaliListNazivFormated>
  <DomainObject.Predmet.OstaliListNazivFormatedOIB>
    <izvorni_sadrzaj>
      <item>MARIJAN LENARD, OIB 55947103164</item>
    </izvorni_sadrzaj>
    <derivirana_varijabla naziv="DomainObject.Predmet.OstaliListNazivFormatedOIB_1">
      <item>MARIJAN LENARD, OIB 55947103164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AUTO-KUĆA LENARD d.o.o.</izvorni_sadrzaj>
    <derivirana_varijabla naziv="DomainObject.Predmet.ProtustrankaIDrugi_1">AUTO-KUĆA LENARD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AUTO-KUĆA LENARD d.o.o., OIB 09805679336, Rakitje, Rakitska c. 37, 10430 Samobor</izvorni_sadrzaj>
    <derivirana_varijabla naziv="DomainObject.Predmet.ProtustrankaIDrugiAdressOIB_1">AUTO-KUĆA LENARD d.o.o., OIB 09805679336, Rakitje, Rakitska c. 37,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AUTO-KUĆA LENARD d.o.o.</item>
      <item>FINA Regionalni centar Zagreb</item>
      <item>MARIJAN LENARD</item>
    </izvorni_sadrzaj>
    <derivirana_varijabla naziv="DomainObject.Predmet.SudioniciListNaziv_1">
      <item>AUTO-KUĆA LENARD d.o.o.</item>
      <item>FINA Regionalni centar Zagreb</item>
      <item>MARIJAN LENARD</item>
    </derivirana_varijabla>
  </DomainObject.Predmet.SudioniciListNaziv>
  <DomainObject.Predmet.SudioniciListAdressOIB>
    <izvorni_sadrzaj>
      <item>AUTO-KUĆA LENARD d.o.o., OIB 09805679336, Rakitje, Rakitska c. 37,10430 Samobor</item>
      <item>FINA Regionalni centar Zagreb, OIB 85821130368, Trg svibanjskih žrtava 1995. 1,10000 Zagreb</item>
      <item>MARIJAN LENARD, OIB 55947103164, Rakitje, Rakitska c. 37,10000 Zagreb</item>
    </izvorni_sadrzaj>
    <derivirana_varijabla naziv="DomainObject.Predmet.SudioniciListAdressOIB_1">
      <item>AUTO-KUĆA LENARD d.o.o., OIB 09805679336, Rakitje, Rakitska c. 37,10430 Samobor</item>
      <item>FINA Regionalni centar Zagreb, OIB 85821130368, Trg svibanjskih žrtava 1995. 1,10000 Zagreb</item>
      <item>MARIJAN LENARD, OIB 55947103164, Rakitje, Rakitska c.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09805679336</item>
      <item>, OIB 85821130368</item>
      <item>, OIB 55947103164</item>
    </izvorni_sadrzaj>
    <derivirana_varijabla naziv="DomainObject.Predmet.SudioniciListNazivOIB_1">
      <item>, OIB 09805679336</item>
      <item>, OIB 85821130368</item>
      <item>, OIB 55947103164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2048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2016-01-26T13:14:00Z</dcterms:created>
  <dc:creator>Marija Lukić</dc:creator>
  <dc:description/>
  <cp:keywords/>
  <cp:lastModifiedBy>Marija Lukić</cp:lastModifiedBy>
  <cp:lastPrinted>2016-01-26T13:15:00Z</cp:lastPrinted>
  <dcterms:modified xmlns:xsi="http://www.w3.org/2001/XMLSchema-instance" xsi:type="dcterms:W3CDTF">2016-01-26T13:16:00Z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