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e0e7" w14:paraId="5d4e0e7" w:rsidRDefault="00464E5B" w:rsidP="00464E5B" w:rsidR="00464E5B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St-29/2015-25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jc w:val="center"/>
      </w:pPr>
      <w:r>
        <w:t xml:space="preserve">U    I M E    R E P U B L I K E     H R V A T S K E 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jc w:val="center"/>
      </w:pPr>
      <w:r>
        <w:t>R J E Š E N J E</w:t>
      </w:r>
    </w:p>
    <w:p w:rsidRDefault="00464E5B" w:rsidP="00464E5B" w:rsidR="00464E5B">
      <w:pPr>
        <w:pStyle w:val="Bezproreda"/>
        <w:jc w:val="center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TRGOVAČKI SUD U BJELOVARU, po stečajnom sucu Branki Pleskalt, u stečajnom predmetu nad stečajnim dužnikom ANTONOM ĆIBARIĆĆ vlasnik obrta za trgovinu naki</w:t>
      </w:r>
      <w:r w:rsidR="00787C3B">
        <w:t>tom Zlatar iz Virovitice, Kralj</w:t>
      </w:r>
      <w:r>
        <w:t>a Petra Krešimira 7, OIB: 70857667576, dana 1. listopada 2014. godine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jc w:val="center"/>
      </w:pPr>
      <w:r>
        <w:t>r i j e š i o      j e</w:t>
      </w:r>
    </w:p>
    <w:p w:rsidRDefault="00464E5B" w:rsidP="00464E5B" w:rsidR="00464E5B">
      <w:pPr>
        <w:pStyle w:val="Bezproreda"/>
        <w:jc w:val="center"/>
      </w:pPr>
    </w:p>
    <w:p w:rsidRDefault="00464E5B" w:rsidP="00464E5B" w:rsidR="00464E5B">
      <w:pPr>
        <w:pStyle w:val="Bezproreda"/>
        <w:jc w:val="center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Utvrđuju se slijedeće tražbine: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I  Tražbine II Višeg isplatnog reda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 xml:space="preserve"> a)Tražbine utvrđene u cijelosti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ind w:firstLine="708" w:left="4248"/>
      </w:pPr>
      <w:r>
        <w:t>prijavljeno             utvrđeno</w:t>
      </w:r>
    </w:p>
    <w:p w:rsidRDefault="00464E5B" w:rsidP="00464E5B" w:rsidR="00464E5B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u kn                      u kn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1.Financijska agencija Zagreb                                                1.770,00                 1.770,00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jc w:val="center"/>
      </w:pPr>
      <w:r>
        <w:t>Obrazloženje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Na ispitnom ročištu održanom dana 1. listopada 2015. godine ispitane su sve prijavljene tražbine prema svojim iznosima i redu.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Tražbine koje stečajni upravitelj nije osporio a nije ih osporio niti koji od nazočnih stečajnih vjerovnika, temeljem odredbe članka 177. st. l. Stečajnog zakona utvrđene su u cijelosti.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 xml:space="preserve">U odnosu na osporavanja potraživanja stečajnih vjerovnika koji su svoje prijave podnijeli temeljem  ovršnih isprava sud je u skladu s odredbom čl. 178. st. 4. Stečajnog zakona uputio na pokretanje parničnog postupka stečajnog upravitelja kao osporavatelja. 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Zbog navedenog riješeno je kao u izreci.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 xml:space="preserve">U Bjelovaru, 1. listopada 2015. 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  <w:ind w:firstLine="708" w:left="4248"/>
      </w:pPr>
      <w:r>
        <w:t>STEČAJNI SUDAC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</w:t>
      </w:r>
      <w:r w:rsidR="00787C3B">
        <w:t xml:space="preserve"> v.r.</w:t>
      </w:r>
    </w:p>
    <w:p w:rsidRDefault="00787C3B" w:rsidP="00464E5B" w:rsidR="00787C3B">
      <w:pPr>
        <w:pStyle w:val="Bezproreda"/>
      </w:pPr>
    </w:p>
    <w:p w:rsidRDefault="00787C3B" w:rsidP="00464E5B" w:rsidR="00787C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87C3B" w:rsidP="00464E5B" w:rsidR="00787C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</w:p>
    <w:p w:rsidRDefault="00464E5B" w:rsidP="00464E5B" w:rsidR="00464E5B">
      <w:pPr>
        <w:pStyle w:val="Bezproreda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sectPr w:rsidR="00464E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5B"/>
    <w:rsid w:val="004606F2"/>
    <w:rsid w:val="00464E5B"/>
    <w:rsid w:val="00787C3B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E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4E5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E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64E5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86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</izvorni_sadrzaj>
    <derivirana_varijabla naziv="DomainObject.Predmet.StrankaFormatedOIB_1">  FINA, REGIONALNI CENTAR: ZAGREB, Nagodbeno vijeće: ZG01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Ulica grada Vukovara 70, 10000 Zagreb</izvorni_sadrzaj>
    <derivirana_varijabla naziv="DomainObject.Predmet.StrankaFormatedWithAdressOIB_1"> FINA, REGIONALNI CENTAR: ZAGREB, Nagodbeno vijeće: ZG01,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Ulica grada Vukovara 70,10000 Zagreb</izvorni_sadrzaj>
    <derivirana_varijabla naziv="DomainObject.Predmet.StrankaWithAdressOIB_1">FINA, REGIONALNI CENTAR: ZAGREB, Nagodbeno vijeće: ZG01,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</izvorni_sadrzaj>
    <derivirana_varijabla naziv="DomainObject.Predmet.StrankaNazivFormatedOIB_1">FINA, REGIONALNI CENTAR: ZAGREB, Nagodbeno vijeće: ZG01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</item>
    </izvorni_sadrzaj>
    <derivirana_varijabla naziv="DomainObject.Predmet.StrankaListFormatedOIB_1">
      <item>FINA, REGIONALNI CENTAR: ZAGREB, Nagodbeno vijeće: ZG01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Ulica grada Vukovara 70, 10000 Zagreb</item>
    </izvorni_sadrzaj>
    <derivirana_varijabla naziv="DomainObject.Predmet.StrankaListFormatedWithAdressOIB_1">
      <item>FINA, REGIONALNI CENTAR: ZAGREB, Nagodbeno vijeće: ZG01,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</item>
    </izvorni_sadrzaj>
    <derivirana_varijabla naziv="DomainObject.Predmet.StrankaListNazivFormatedOIB_1">
      <item>FINA, REGIONALNI CENTAR: ZAGREB, Nagodbeno vijeće: ZG01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Ulica grada Vukovara 70, 10000 Zagreb</izvorni_sadrzaj>
    <derivirana_varijabla naziv="DomainObject.Predmet.StrankaIDrugiAdressOIB_1">FINA, REGIONALNI CENTAR: ZAGREB, Nagodbeno vijeće: ZG01,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</derivirana_varijabla>
  </DomainObject.Predmet.SudioniciListNaziv>
  <DomainObject.Predmet.SudioniciListAdressOIB>
    <izvorni_sadrzaj>
      <item>FINA, REGIONALNI CENTAR: ZAGREB, Nagodbeno vijeće: ZG01,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</izvorni_sadrzaj>
    <derivirana_varijabla naziv="DomainObject.Predmet.SudioniciListAdressOIB_1">
      <item>FINA, REGIONALNI CENTAR: ZAGREB, Nagodbeno vijeće: ZG01,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70857667576</item>
      <item>, OIB null</item>
      <item>, OIB null</item>
      <item>, OIB null</item>
      <item>, OIB null</item>
      <item>, OIB null</item>
      <item>, OIB null</item>
      <item>, OIB 42883746819</item>
      <item>, OIB null</item>
    </izvorni_sadrzaj>
    <derivirana_varijabla naziv="DomainObject.Predmet.SudioniciListNazivOIB_1">
      <item>, OIB null</item>
      <item>, OIB 70857667576</item>
      <item>, OIB null</item>
      <item>, OIB null</item>
      <item>, OIB null</item>
      <item>, OIB null</item>
      <item>, OIB null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2359</properties:Characters>
  <properties:Lines>84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2015-10-05T11:53:00Z</dcterms:created>
  <dc:creator>Vesna Dragišić</dc:creator>
  <cp:lastModifiedBy>Vesna Dragišić</cp:lastModifiedBy>
  <cp:lastPrinted>2015-10-05T12:01:00Z</cp:lastPrinted>
  <dcterms:modified xmlns:xsi="http://www.w3.org/2001/XMLSchema-instance" xsi:type="dcterms:W3CDTF">2015-10-05T12:03:00Z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