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bf28" w14:paraId="54dbf28" w:rsidRDefault="003C0FF6" w:rsidP="003C0FF6" w:rsidR="003C0FF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841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3C0FF6" w:rsidP="003C0FF6" w:rsidR="003C0FF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3C0FF6" w:rsidP="003C0FF6" w:rsidR="003C0FF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3C0FF6" w:rsidP="003C0FF6" w:rsidR="003C0FF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3C0FF6" w:rsidP="003C0FF6" w:rsidR="003C0FF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3C0FF6" w:rsidP="003C0FF6" w:rsidR="003C0FF6">
      <w:pPr>
        <w:rPr>
          <w:szCs w:val="24"/>
        </w:rPr>
      </w:pPr>
    </w:p>
    <w:p w:rsidRDefault="003C0FF6" w:rsidP="003C0FF6" w:rsidR="003C0FF6">
      <w:pPr>
        <w:rPr>
          <w:szCs w:val="24"/>
        </w:rPr>
      </w:pPr>
    </w:p>
    <w:p w:rsidRDefault="003C0FF6" w:rsidP="003C0FF6" w:rsidR="003C0FF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3C0FF6" w:rsidP="003C0FF6" w:rsidR="003C0FF6">
      <w:pPr>
        <w:rPr>
          <w:szCs w:val="24"/>
        </w:rPr>
      </w:pPr>
    </w:p>
    <w:p w:rsidRDefault="003C0FF6" w:rsidP="003C0FF6" w:rsidR="003C0FF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3C0FF6" w:rsidP="003C0FF6" w:rsidR="003C0FF6">
      <w:pPr>
        <w:rPr>
          <w:szCs w:val="24"/>
        </w:rPr>
      </w:pPr>
    </w:p>
    <w:p w:rsidRDefault="003C0FF6" w:rsidP="003C0FF6" w:rsidR="003C0FF6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ORAK j.d.o.o., OIB: 29704533587 sa sjedištem u Kalnička ulica 9, Križevci</w:t>
      </w:r>
      <w:r>
        <w:t>, dana 10. ožujka 2016. godine</w:t>
      </w:r>
    </w:p>
    <w:p w:rsidRDefault="003C0FF6" w:rsidP="003C0FF6" w:rsidR="003C0FF6">
      <w:pPr>
        <w:jc w:val="both"/>
      </w:pPr>
    </w:p>
    <w:p w:rsidRDefault="003C0FF6" w:rsidP="003C0FF6" w:rsidR="003C0FF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3C0FF6" w:rsidP="003C0FF6" w:rsidR="003C0FF6">
      <w:pPr>
        <w:rPr>
          <w:szCs w:val="24"/>
        </w:rPr>
      </w:pPr>
    </w:p>
    <w:p w:rsidRDefault="003C0FF6" w:rsidP="003C0FF6" w:rsidR="003C0FF6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ORAK j.d.o.o., OIB: 29704533587 sa sjedištem u Kalnička ulica 9, Križevci</w:t>
      </w:r>
      <w:r>
        <w:rPr>
          <w:szCs w:val="24"/>
        </w:rPr>
        <w:t>, s danom 10. ožujka 2016. u 13,00 sati.</w:t>
      </w:r>
    </w:p>
    <w:p w:rsidRDefault="003C0FF6" w:rsidP="003C0FF6" w:rsidR="003C0FF6">
      <w:pPr>
        <w:jc w:val="both"/>
        <w:rPr>
          <w:szCs w:val="24"/>
        </w:rPr>
      </w:pPr>
    </w:p>
    <w:p w:rsidRDefault="003C0FF6" w:rsidP="003C0FF6" w:rsidR="003C0FF6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ORAK j.d.o.o., OIB: 29704533587 sa sjedištem u Kalnička ulica 9, Križevci.</w:t>
      </w:r>
    </w:p>
    <w:p w:rsidRDefault="003C0FF6" w:rsidP="003C0FF6" w:rsidR="003C0FF6">
      <w:pPr>
        <w:jc w:val="both"/>
      </w:pPr>
    </w:p>
    <w:p w:rsidRDefault="003C0FF6" w:rsidP="003C0FF6" w:rsidR="003C0FF6">
      <w:pPr>
        <w:jc w:val="both"/>
      </w:pPr>
      <w:r>
        <w:tab/>
        <w:t xml:space="preserve">III Za stečajnog upravitelja imenuje se </w:t>
      </w:r>
      <w:r>
        <w:t xml:space="preserve">Ivan </w:t>
      </w:r>
      <w:proofErr w:type="spellStart"/>
      <w:r>
        <w:t>Gjurašić</w:t>
      </w:r>
      <w:proofErr w:type="spellEnd"/>
      <w:r>
        <w:t>, Petrinjska 28, Zagreb.</w:t>
      </w:r>
    </w:p>
    <w:p w:rsidRDefault="003C0FF6" w:rsidP="003C0FF6" w:rsidR="003C0FF6">
      <w:pPr>
        <w:jc w:val="both"/>
        <w:rPr>
          <w:color w:val="FF0000"/>
        </w:rPr>
      </w:pPr>
    </w:p>
    <w:p w:rsidRDefault="003C0FF6" w:rsidP="003C0FF6" w:rsidR="003C0FF6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3C0FF6" w:rsidP="003C0FF6" w:rsidR="003C0FF6">
      <w:pPr>
        <w:jc w:val="both"/>
        <w:rPr>
          <w:szCs w:val="24"/>
        </w:rPr>
      </w:pPr>
    </w:p>
    <w:p w:rsidRDefault="003C0FF6" w:rsidP="003C0FF6" w:rsidR="003C0FF6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ORAK j.d.o.o., OIB: 29704533587 sa sjedištem u Kalnička ulica 9, Križevci</w:t>
      </w:r>
      <w:r>
        <w:rPr>
          <w:szCs w:val="24"/>
        </w:rPr>
        <w:t xml:space="preserve">, </w:t>
      </w:r>
      <w:r>
        <w:rPr>
          <w:szCs w:val="24"/>
        </w:rPr>
        <w:t>bit će brisan iz sudskog registra.</w:t>
      </w:r>
    </w:p>
    <w:p w:rsidRDefault="003C0FF6" w:rsidP="003C0FF6" w:rsidR="003C0FF6">
      <w:pPr>
        <w:rPr>
          <w:szCs w:val="24"/>
        </w:rPr>
      </w:pPr>
    </w:p>
    <w:p w:rsidRDefault="003C0FF6" w:rsidP="003C0FF6" w:rsidR="003C0FF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C0FF6" w:rsidP="003C0FF6" w:rsidR="003C0FF6">
      <w:pPr>
        <w:rPr>
          <w:szCs w:val="24"/>
        </w:rPr>
      </w:pPr>
    </w:p>
    <w:p w:rsidRDefault="003C0FF6" w:rsidP="003C0FF6" w:rsidR="003C0FF6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18</w:t>
      </w:r>
      <w:r>
        <w:rPr>
          <w:szCs w:val="24"/>
        </w:rPr>
        <w:t xml:space="preserve">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C0FF6" w:rsidP="003C0FF6" w:rsidR="003C0FF6">
      <w:pPr>
        <w:rPr>
          <w:szCs w:val="24"/>
        </w:rPr>
      </w:pPr>
    </w:p>
    <w:p w:rsidRDefault="003C0FF6" w:rsidP="003C0FF6" w:rsidR="003C0FF6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C0FF6" w:rsidP="003C0FF6" w:rsidR="003C0FF6">
      <w:pPr>
        <w:rPr>
          <w:szCs w:val="24"/>
        </w:rPr>
      </w:pPr>
    </w:p>
    <w:p w:rsidRDefault="003C0FF6" w:rsidP="003C0FF6" w:rsidR="003C0FF6">
      <w:pPr>
        <w:rPr>
          <w:szCs w:val="24"/>
        </w:rPr>
      </w:pPr>
    </w:p>
    <w:p w:rsidRDefault="003C0FF6" w:rsidP="003C0FF6" w:rsidR="003C0FF6">
      <w:pPr>
        <w:jc w:val="center"/>
        <w:rPr>
          <w:szCs w:val="24"/>
        </w:rPr>
      </w:pPr>
      <w:r>
        <w:rPr>
          <w:szCs w:val="24"/>
        </w:rPr>
        <w:t>U Varaždinu, 10. ožujka 2016.</w:t>
      </w:r>
    </w:p>
    <w:p w:rsidRDefault="003C0FF6" w:rsidP="003C0FF6" w:rsidR="003C0FF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3C0FF6" w:rsidP="003C0FF6" w:rsidR="003C0FF6">
      <w:pPr>
        <w:rPr>
          <w:szCs w:val="24"/>
        </w:rPr>
      </w:pPr>
      <w:r>
        <w:rPr>
          <w:szCs w:val="24"/>
        </w:rPr>
        <w:t xml:space="preserve">     </w:t>
      </w:r>
    </w:p>
    <w:p w:rsidRDefault="003C0FF6" w:rsidP="003C0FF6" w:rsidR="003C0FF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3C0FF6" w:rsidP="003C0FF6" w:rsidR="003C0FF6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3C0FF6" w:rsidP="003C0FF6" w:rsidR="003C0FF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3C0FF6" w:rsidP="003C0FF6" w:rsidR="003C0FF6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3C0FF6" w:rsidP="003C0FF6" w:rsidR="003C0FF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3C0FF6" w:rsidP="003C0FF6" w:rsidR="003C0FF6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3C0FF6" w:rsidP="003C0FF6" w:rsidR="003C0FF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C0FF6" w:rsidP="003C0FF6" w:rsidR="003C0FF6">
      <w:pPr>
        <w:rPr>
          <w:szCs w:val="24"/>
        </w:rPr>
      </w:pPr>
    </w:p>
    <w:p w:rsidRDefault="003C0FF6" w:rsidP="003C0FF6" w:rsidR="003C0FF6">
      <w:pPr>
        <w:rPr>
          <w:szCs w:val="24"/>
        </w:rPr>
      </w:pPr>
    </w:p>
    <w:p w:rsidRDefault="003C0FF6" w:rsidP="003C0FF6" w:rsidR="003C0FF6">
      <w:pPr>
        <w:rPr>
          <w:szCs w:val="24"/>
        </w:rPr>
      </w:pPr>
      <w:r>
        <w:rPr>
          <w:szCs w:val="24"/>
        </w:rPr>
        <w:t>DNA:</w:t>
      </w:r>
    </w:p>
    <w:p w:rsidRDefault="003C0FF6" w:rsidP="003C0FF6" w:rsidR="003C0FF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3C0FF6" w:rsidP="003C0FF6" w:rsidR="003C0FF6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3C0FF6" w:rsidP="003C0FF6" w:rsidR="003C0FF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ORAK j.d.o.o., OIB: 29704533587 sa sjedištem u Kalnička ulica 9, Križevci</w:t>
      </w:r>
    </w:p>
    <w:p w:rsidRDefault="003C0FF6" w:rsidP="003C0FF6" w:rsidR="003C0FF6">
      <w:pPr>
        <w:numPr>
          <w:ilvl w:val="0"/>
          <w:numId w:val="47"/>
        </w:numPr>
        <w:rPr>
          <w:szCs w:val="24"/>
        </w:rPr>
      </w:pPr>
      <w:r>
        <w:t xml:space="preserve">Član uprave Saša </w:t>
      </w:r>
      <w:proofErr w:type="spellStart"/>
      <w:r>
        <w:t>Orak</w:t>
      </w:r>
      <w:proofErr w:type="spellEnd"/>
      <w:r>
        <w:t>, Križevci, Kalnička ulica 9</w:t>
      </w:r>
    </w:p>
    <w:p w:rsidRDefault="003C0FF6" w:rsidP="003C0FF6" w:rsidR="003C0FF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3C0FF6" w:rsidP="003C0FF6" w:rsidR="003C0FF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3C0FF6" w:rsidP="003C0FF6" w:rsidR="003C0FF6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Ivan </w:t>
      </w:r>
      <w:proofErr w:type="spellStart"/>
      <w:r>
        <w:t>Gjurašić</w:t>
      </w:r>
      <w:proofErr w:type="spellEnd"/>
      <w:r>
        <w:t>, Petrinjska 28, Zagreb</w:t>
      </w:r>
    </w:p>
    <w:p w:rsidRDefault="003C0FF6" w:rsidP="003C0FF6" w:rsidR="003C0FF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3C0FF6" w:rsidP="003C0FF6" w:rsidR="003C0FF6">
      <w:pPr>
        <w:rPr>
          <w:szCs w:val="24"/>
        </w:rPr>
      </w:pPr>
    </w:p>
    <w:p w:rsidRDefault="003C0FF6" w:rsidP="003C0FF6" w:rsidR="003C0FF6">
      <w:pPr>
        <w:rPr>
          <w:szCs w:val="24"/>
        </w:rPr>
      </w:pPr>
    </w:p>
    <w:p w:rsidRDefault="003C0FF6" w:rsidP="003C0FF6" w:rsidR="003C0FF6">
      <w:pPr>
        <w:rPr>
          <w:szCs w:val="24"/>
        </w:rPr>
      </w:pPr>
    </w:p>
    <w:p w:rsidRDefault="003C0FF6" w:rsidP="003C0FF6" w:rsidR="003C0FF6">
      <w:pPr>
        <w:rPr>
          <w:szCs w:val="24"/>
        </w:rPr>
      </w:pPr>
    </w:p>
    <w:p w:rsidRDefault="003C0FF6" w:rsidP="003C0FF6" w:rsidR="003C0FF6">
      <w:pPr>
        <w:rPr>
          <w:szCs w:val="24"/>
        </w:rPr>
      </w:pPr>
    </w:p>
    <w:p w:rsidRDefault="003C0FF6" w:rsidP="003C0FF6" w:rsidR="003C0FF6"/>
    <w:p w:rsidRDefault="003C0FF6" w:rsidP="003C0FF6" w:rsidR="003C0FF6"/>
    <w:p w:rsidRDefault="003C0FF6" w:rsidP="003C0FF6" w:rsidR="003C0FF6"/>
    <w:p w:rsidRDefault="003C0FF6" w:rsidP="003C0FF6" w:rsidR="003C0FF6"/>
    <w:p w:rsidRDefault="003C0FF6" w:rsidP="003C0FF6" w:rsidR="003C0FF6"/>
    <w:p w:rsidRDefault="00DA0242" w:rsidP="003C0FF6" w:rsidR="00DA0242" w:rsidRPr="003C0FF6"/>
    <w:sectPr w:rsidSect="00EB0D4C" w:rsidR="00DA0242" w:rsidRPr="003C0FF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FF6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C0FF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C0FF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84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St-841/2015-5</izvorni_sadrzaj>
    <derivirana_varijabla naziv="DomainObject.Oznaka_1">St-841/2015-5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St-841/2015</izvorni_sadrzaj>
    <derivirana_varijabla naziv="DomainObject.Predmet.OznakaBroj_1">St-841/2015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ORAK j.d.o.o. za ugostiteljstvo i trgovinu</izvorni_sadrzaj>
    <derivirana_varijabla naziv="DomainObject.Predmet.ProtustrankaFormated_1">  ORAK j.d.o.o. za ugostiteljstvo i trgovinu</derivirana_varijabla>
  </DomainObject.Predmet.ProtustrankaFormated>
  <DomainObject.Predmet.ProtustrankaFormatedOIB>
    <izvorni_sadrzaj>  ORAK j.d.o.o. za ugostiteljstvo i trgovinu, OIB 29704533587</izvorni_sadrzaj>
    <derivirana_varijabla naziv="DomainObject.Predmet.ProtustrankaFormatedOIB_1">  ORAK j.d.o.o. za ugostiteljstvo i trgovinu, OIB 29704533587</derivirana_varijabla>
  </DomainObject.Predmet.ProtustrankaFormatedOIB>
  <DomainObject.Predmet.ProtustrankaFormatedWithAdress>
    <izvorni_sadrzaj> ORAK j.d.o.o. za ugostiteljstvo i trgovinu, Kalnička ulica 9, 48260 Križevci</izvorni_sadrzaj>
    <derivirana_varijabla naziv="DomainObject.Predmet.ProtustrankaFormatedWithAdress_1"> ORAK j.d.o.o. za ugostiteljstvo i trgovinu, Kalnička ulica 9, 48260 Križevci</derivirana_varijabla>
  </DomainObject.Predmet.ProtustrankaFormatedWithAdress>
  <DomainObject.Predmet.ProtustrankaFormatedWithAdressOIB>
    <izvorni_sadrzaj> ORAK j.d.o.o. za ugostiteljstvo i trgovinu, OIB 29704533587, Kalnička ulica 9, 48260 Križevci</izvorni_sadrzaj>
    <derivirana_varijabla naziv="DomainObject.Predmet.ProtustrankaFormatedWithAdressOIB_1"> ORAK j.d.o.o. za ugostiteljstvo i trgovinu, OIB 29704533587, Kalnička ulica 9, 48260 Križevci</derivirana_varijabla>
  </DomainObject.Predmet.ProtustrankaFormatedWithAdressOIB>
  <DomainObject.Predmet.ProtustrankaWithAdress>
    <izvorni_sadrzaj>ORAK j.d.o.o. za ugostiteljstvo i trgovinu Kalnička ulica 9, 48260 Križevci</izvorni_sadrzaj>
    <derivirana_varijabla naziv="DomainObject.Predmet.ProtustrankaWithAdress_1">ORAK j.d.o.o. za ugostiteljstvo i trgovinu Kalnička ulica 9, 48260 Križevci</derivirana_varijabla>
  </DomainObject.Predmet.ProtustrankaWithAdress>
  <DomainObject.Predmet.ProtustrankaWithAdressOIB>
    <izvorni_sadrzaj>ORAK j.d.o.o. za ugostiteljstvo i trgovinu, OIB 29704533587, Kalnička ulica 9, 48260 Križevci</izvorni_sadrzaj>
    <derivirana_varijabla naziv="DomainObject.Predmet.ProtustrankaWithAdressOIB_1">ORAK j.d.o.o. za ugostiteljstvo i trgovinu, OIB 29704533587, Kalnička ulica 9, 48260 Križevci</derivirana_varijabla>
  </DomainObject.Predmet.ProtustrankaWithAdressOIB>
  <DomainObject.Predmet.ProtustrankaNazivFormated>
    <izvorni_sadrzaj>ORAK j.d.o.o. za ugostiteljstvo i trgovinu</izvorni_sadrzaj>
    <derivirana_varijabla naziv="DomainObject.Predmet.ProtustrankaNazivFormated_1">ORAK j.d.o.o. za ugostiteljstvo i trgovinu</derivirana_varijabla>
  </DomainObject.Predmet.ProtustrankaNazivFormated>
  <DomainObject.Predmet.ProtustrankaNazivFormatedOIB>
    <izvorni_sadrzaj>ORAK j.d.o.o. za ugostiteljstvo i trgovinu, OIB 29704533587</izvorni_sadrzaj>
    <derivirana_varijabla naziv="DomainObject.Predmet.ProtustrankaNazivFormatedOIB_1">ORAK j.d.o.o. za ugostiteljstvo i trgovinu, OIB 29704533587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100863.00</izvorni_sadrzaj>
    <derivirana_varijabla naziv="DomainObject.Predmet.TrenutnaVrijednost_1">100863.00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ORAK j.d.o.o. za ugostiteljstvo i trgovinu</item>
    </izvorni_sadrzaj>
    <derivirana_varijabla naziv="DomainObject.Predmet.ProtuStrankaListFormated_1">
      <item>ORAK j.d.o.o. za ugostiteljstvo i trgovinu</item>
    </derivirana_varijabla>
  </DomainObject.Predmet.ProtuStrankaListFormated>
  <DomainObject.Predmet.ProtuStrankaListFormatedOIB>
    <izvorni_sadrzaj>
      <item>ORAK j.d.o.o. za ugostiteljstvo i trgovinu, OIB 29704533587</item>
    </izvorni_sadrzaj>
    <derivirana_varijabla naziv="DomainObject.Predmet.ProtuStrankaListFormatedOIB_1">
      <item>ORAK j.d.o.o. za ugostiteljstvo i trgovinu, OIB 29704533587</item>
    </derivirana_varijabla>
  </DomainObject.Predmet.ProtuStrankaListFormatedOIB>
  <DomainObject.Predmet.ProtuStrankaListFormatedWithAdress>
    <izvorni_sadrzaj>
      <item>ORAK j.d.o.o. za ugostiteljstvo i trgovinu, Kalnička ulica 9, 48260 Križevci</item>
    </izvorni_sadrzaj>
    <derivirana_varijabla naziv="DomainObject.Predmet.ProtuStrankaListFormatedWithAdress_1">
      <item>ORAK j.d.o.o. za ugostiteljstvo i trgovinu, Kalnička ulica 9, 48260 Križevci</item>
    </derivirana_varijabla>
  </DomainObject.Predmet.ProtuStrankaListFormatedWithAdress>
  <DomainObject.Predmet.ProtuStrankaListFormatedWithAdressOIB>
    <izvorni_sadrzaj>
      <item>ORAK j.d.o.o. za ugostiteljstvo i trgovinu, OIB 29704533587, Kalnička ulica 9, 48260 Križevci</item>
    </izvorni_sadrzaj>
    <derivirana_varijabla naziv="DomainObject.Predmet.ProtuStrankaListFormatedWithAdressOIB_1">
      <item>ORAK j.d.o.o. za ugostiteljstvo i trgovinu, OIB 29704533587, Kalnička ulica 9, 48260 Križevci</item>
    </derivirana_varijabla>
  </DomainObject.Predmet.ProtuStrankaListFormatedWithAdressOIB>
  <DomainObject.Predmet.ProtuStrankaListNazivFormated>
    <izvorni_sadrzaj>
      <item>ORAK j.d.o.o. za ugostiteljstvo i trgovinu</item>
    </izvorni_sadrzaj>
    <derivirana_varijabla naziv="DomainObject.Predmet.ProtuStrankaListNazivFormated_1">
      <item>ORAK j.d.o.o. za ugostiteljstvo i trgovinu</item>
    </derivirana_varijabla>
  </DomainObject.Predmet.ProtuStrankaListNazivFormated>
  <DomainObject.Predmet.ProtuStrankaListNazivFormatedOIB>
    <izvorni_sadrzaj>
      <item>ORAK j.d.o.o. za ugostiteljstvo i trgovinu, OIB 29704533587</item>
    </izvorni_sadrzaj>
    <derivirana_varijabla naziv="DomainObject.Predmet.ProtuStrankaListNazivFormatedOIB_1">
      <item>ORAK j.d.o.o. za ugostiteljstvo i trgovinu, OIB 29704533587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St-841/2015-5</izvorni_sadrzaj>
    <derivirana_varijabla naziv="DomainObject.PoslovniBrojDokumenta_1">St-841/2015-5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ORAK j.d.o.o. za ugostiteljstvo i trgovinu</izvorni_sadrzaj>
    <derivirana_varijabla naziv="DomainObject.Predmet.ProtustrankaIDrugi_1">ORAK j.d.o.o.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ORAK j.d.o.o. za ugostiteljstvo i trgovinu, OIB 29704533587, Kalnička ulica 9, 48260 Križevci</izvorni_sadrzaj>
    <derivirana_varijabla naziv="DomainObject.Predmet.ProtustrankaIDrugiAdressOIB_1">ORAK j.d.o.o. za ugostiteljstvo i trgovinu, OIB 29704533587, Kalnička ulica 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ORAK j.d.o.o. za ugostiteljstvo i trgovinu</item>
      <item>E-oglasna ploča</item>
      <item>Sudski registar, Trgovački sud u Varaždinu</item>
    </izvorni_sadrzaj>
    <derivirana_varijabla naziv="DomainObject.Predmet.SudioniciListNaziv_1">
      <item>Financijska agencija</item>
      <item>ORAK j.d.o.o. za ugostiteljstvo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ORAK j.d.o.o. za ugostiteljstvo i trgovinu, OIB 29704533587, Kalnička ulica 9,48260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ORAK j.d.o.o. za ugostiteljstvo i trgovinu, OIB 29704533587, Kalnička ulica 9,48260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DECEC-5FFD-472C-9C6D-5DE0C6CAA6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2751</properties:Characters>
  <properties:Lines>88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2016-03-10T08:09:00Z</cp:lastPrinted>
  <dcterms:modified xmlns:xsi="http://www.w3.org/2001/XMLSchema-instance" xsi:type="dcterms:W3CDTF">2016-03-10T08:09:00Z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