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82abd" w14:paraId="1c82abd" w:rsidRDefault="00A16660" w:rsidP="00A16660" w:rsidR="00A16660" w:rsidRP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A0162">
      <w:pPr>
        <w:ind w:hanging="720" w:left="360"/>
      </w:pPr>
      <w:r w:rsidRPr="00DA0162">
        <w:t xml:space="preserve">     </w:t>
      </w:r>
      <w:r w:rsidR="00DA0162">
        <w:t xml:space="preserve"> </w:t>
      </w:r>
      <w:r w:rsidRPr="00DA0162">
        <w:t>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A0162" w:rsidP="00BD0DFD" w:rsidR="00DA016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542A7D" w:rsidR="008672A0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542A7D">
        <w:t>REPUBLIKA HRVATSKA, Ministarstvo financija, Porezna uprava, Područni ured Slavonija i Baranja, Porezno mjesto Vukovar, OIB: 18683136487, koju zastupa Županijsko državno odvjetništvo u Vukovaru</w:t>
      </w:r>
      <w:r w:rsidR="003E7E28">
        <w:t xml:space="preserve">, </w:t>
      </w:r>
      <w:r>
        <w:t xml:space="preserve">za otvaranje stečajnog postupka nad dužnikom </w:t>
      </w:r>
      <w:r w:rsidR="00542A7D">
        <w:t>NICOLE d.o.o., Cerić, Stjepana Radića 58, MBS: 050044039, OIB: 04444831934</w:t>
      </w:r>
      <w:r w:rsidR="00A16C5A">
        <w:rPr>
          <w:color w:val="000000"/>
        </w:rPr>
        <w:t xml:space="preserve">, dana </w:t>
      </w:r>
      <w:r w:rsidR="00542A7D">
        <w:rPr>
          <w:color w:val="000000"/>
        </w:rPr>
        <w:t>14</w:t>
      </w:r>
      <w:r w:rsidR="00DA0162">
        <w:rPr>
          <w:color w:val="000000"/>
        </w:rPr>
        <w:t xml:space="preserve">. </w:t>
      </w:r>
      <w:r w:rsidR="00542A7D">
        <w:rPr>
          <w:color w:val="000000"/>
        </w:rPr>
        <w:t>studenog</w:t>
      </w:r>
      <w:r w:rsidR="00A16C5A">
        <w:rPr>
          <w:color w:val="000000"/>
        </w:rPr>
        <w:t xml:space="preserve"> 2018. godine</w:t>
      </w:r>
    </w:p>
    <w:p w:rsidRDefault="00E87AE8" w:rsidP="00E87AE8" w:rsidR="00E87AE8">
      <w:pPr>
        <w:ind w:firstLine="708"/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542A7D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542A7D">
        <w:t>NICOLE d.o.o., Cerić, Stjepana Radića 58, MBS: 050044039, OIB: 04444831934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542A7D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13</w:t>
      </w:r>
      <w:r w:rsidR="005368E5">
        <w:rPr>
          <w:b/>
          <w:u w:val="single"/>
        </w:rPr>
        <w:t xml:space="preserve">. </w:t>
      </w:r>
      <w:r>
        <w:rPr>
          <w:b/>
          <w:u w:val="single"/>
        </w:rPr>
        <w:t>prosinac</w:t>
      </w:r>
      <w:r w:rsidR="007F6FAA">
        <w:rPr>
          <w:b/>
          <w:u w:val="single"/>
        </w:rPr>
        <w:t xml:space="preserve">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 w:rsidR="00C11680">
        <w:rPr>
          <w:b/>
          <w:u w:val="single"/>
        </w:rPr>
        <w:t>9</w:t>
      </w:r>
      <w:r w:rsidR="005504D6">
        <w:rPr>
          <w:b/>
          <w:u w:val="single"/>
        </w:rPr>
        <w:t>,</w:t>
      </w:r>
      <w:r w:rsidR="001379CF">
        <w:rPr>
          <w:b/>
          <w:u w:val="single"/>
        </w:rPr>
        <w:t>15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BF4411">
        <w:t>Vukovar</w:t>
      </w:r>
    </w:p>
    <w:p w:rsidRDefault="00A170A4" w:rsidP="00A170A4" w:rsidR="00A60784">
      <w:pPr>
        <w:jc w:val="both"/>
      </w:pPr>
      <w:r>
        <w:t>-zakonski zastupnik dužnika</w:t>
      </w:r>
      <w:r w:rsidR="005368E5">
        <w:t xml:space="preserve"> – direktor </w:t>
      </w:r>
      <w:r w:rsidR="00542A7D" w:rsidRPr="00542A7D">
        <w:t xml:space="preserve">Josip </w:t>
      </w:r>
      <w:proofErr w:type="spellStart"/>
      <w:r w:rsidR="00542A7D" w:rsidRPr="00542A7D">
        <w:t>Čuljak</w:t>
      </w:r>
      <w:proofErr w:type="spellEnd"/>
      <w:r w:rsidR="00542A7D" w:rsidRPr="00542A7D">
        <w:t>, OIB: 10013742688</w:t>
      </w:r>
      <w:r w:rsidR="005368E5">
        <w:t xml:space="preserve">, </w:t>
      </w:r>
      <w:r w:rsidR="00542A7D" w:rsidRPr="00542A7D">
        <w:t>Cerić, Alojzija Stepinca 59</w:t>
      </w:r>
    </w:p>
    <w:p w:rsidRDefault="00A60784" w:rsidP="00A170A4" w:rsidR="00A60784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941364">
        <w:t>14. studenog</w:t>
      </w:r>
      <w:r w:rsidR="006F25D8">
        <w:t xml:space="preserve"> 2018.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AD3817" w:rsidR="00AD3817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BF4411">
        <w:rPr>
          <w:color w:val="000000"/>
        </w:rPr>
        <w:t>Vukovar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AD3817" w:rsidR="00E87AE8">
      <w:pPr>
        <w:pStyle w:val="Odlomakpopisa"/>
        <w:numPr>
          <w:ilvl w:val="0"/>
          <w:numId w:val="10"/>
        </w:numPr>
        <w:jc w:val="both"/>
      </w:pPr>
      <w:r w:rsidRPr="00AD3817">
        <w:rPr>
          <w:color w:val="000000"/>
        </w:rPr>
        <w:t>zakonski zastupnik</w:t>
      </w:r>
      <w:r w:rsidR="00527AA7" w:rsidRPr="00AD3817">
        <w:rPr>
          <w:color w:val="000000"/>
        </w:rPr>
        <w:t xml:space="preserve"> dužnika</w:t>
      </w:r>
      <w:r w:rsidR="00C342B1" w:rsidRPr="00C342B1">
        <w:t xml:space="preserve"> </w:t>
      </w:r>
      <w:r w:rsidR="00AD3817">
        <w:t xml:space="preserve">Josip </w:t>
      </w:r>
      <w:proofErr w:type="spellStart"/>
      <w:r w:rsidR="00AD3817">
        <w:t>Čuljak</w:t>
      </w:r>
      <w:proofErr w:type="spellEnd"/>
      <w:r w:rsidR="00CC5FAF">
        <w:t xml:space="preserve">, </w:t>
      </w:r>
      <w:r w:rsidR="00AD3817">
        <w:t>Cerić, Alojzija Stepinca 59</w:t>
      </w:r>
    </w:p>
    <w:p w:rsidRDefault="00527AA7" w:rsidP="00E87AE8" w:rsidR="0033460E" w:rsidRPr="00CC5FAF">
      <w:pPr>
        <w:pStyle w:val="Odlomakpopisa"/>
        <w:numPr>
          <w:ilvl w:val="0"/>
          <w:numId w:val="10"/>
        </w:numPr>
        <w:jc w:val="both"/>
      </w:pPr>
      <w:r w:rsidRPr="00E87AE8">
        <w:rPr>
          <w:color w:val="000000"/>
        </w:rPr>
        <w:t xml:space="preserve">R </w:t>
      </w:r>
      <w:r w:rsidR="00AD3817">
        <w:rPr>
          <w:color w:val="000000"/>
        </w:rPr>
        <w:t>13</w:t>
      </w:r>
      <w:r w:rsidR="0044216B" w:rsidRPr="00E87AE8">
        <w:rPr>
          <w:color w:val="000000"/>
        </w:rPr>
        <w:t>.1</w:t>
      </w:r>
      <w:r w:rsidR="00AD3817">
        <w:rPr>
          <w:color w:val="000000"/>
        </w:rPr>
        <w:t>2</w:t>
      </w:r>
      <w:r w:rsidR="0044216B" w:rsidRPr="00E87AE8">
        <w:rPr>
          <w:color w:val="000000"/>
        </w:rPr>
        <w:t>.2018</w:t>
      </w:r>
      <w:r w:rsidRPr="00E87AE8">
        <w:rPr>
          <w:color w:val="000000"/>
        </w:rPr>
        <w:t>. u 9,</w:t>
      </w:r>
      <w:r w:rsidR="00CC5FAF" w:rsidRPr="00E87AE8">
        <w:rPr>
          <w:color w:val="000000"/>
        </w:rPr>
        <w:t>15</w:t>
      </w:r>
      <w:r w:rsidR="0044216B" w:rsidRPr="00E87AE8">
        <w:rPr>
          <w:color w:val="000000"/>
        </w:rPr>
        <w:t xml:space="preserve"> sati</w:t>
      </w:r>
    </w:p>
    <w:sectPr w:rsidR="0033460E" w:rsidRPr="00CC5FA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19E1" w:rsidR="003319E1">
      <w:r>
        <w:separator/>
      </w:r>
    </w:p>
  </w:endnote>
  <w:endnote w:id="0" w:type="continuationSeparator">
    <w:p w:rsidRDefault="003319E1" w:rsidR="00331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2709" w:rsidR="0036270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2709" w:rsidR="0036270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19E1" w:rsidR="003319E1">
      <w:r>
        <w:separator/>
      </w:r>
    </w:p>
  </w:footnote>
  <w:footnote w:id="0" w:type="continuationSeparator">
    <w:p w:rsidRDefault="003319E1" w:rsidR="003319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38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97C" w:rsidP="00542A7D" w:rsidR="00542A7D">
    <w:pPr>
      <w:jc w:val="right"/>
    </w:pPr>
    <w:r>
      <w:tab/>
    </w:r>
    <w:r>
      <w:tab/>
    </w:r>
    <w:r w:rsidR="00542A7D">
      <w:t>7 St-1100/18-1</w:t>
    </w:r>
    <w:r w:rsidR="00362709">
      <w:t>2</w:t>
    </w:r>
  </w:p>
  <w:p w:rsidRDefault="001E74AE" w:rsidP="001E74AE" w:rsidR="001E74AE">
    <w:pPr>
      <w:jc w:val="right"/>
    </w:pPr>
  </w:p>
  <w:p w:rsidRDefault="004F62DE" w:rsidP="00D24D5E" w:rsidR="004F62DE">
    <w:pPr>
      <w:jc w:val="right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97553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0E6"/>
    <w:rsid w:val="001336BA"/>
    <w:rsid w:val="00133A02"/>
    <w:rsid w:val="001379CF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2CBA"/>
    <w:rsid w:val="001E554E"/>
    <w:rsid w:val="001E5E64"/>
    <w:rsid w:val="001E74A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2109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19E1"/>
    <w:rsid w:val="0033460E"/>
    <w:rsid w:val="003525ED"/>
    <w:rsid w:val="00361FD0"/>
    <w:rsid w:val="00362709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E7E28"/>
    <w:rsid w:val="003F20C3"/>
    <w:rsid w:val="003F25CA"/>
    <w:rsid w:val="003F3A5A"/>
    <w:rsid w:val="003F4872"/>
    <w:rsid w:val="003F497C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2A7D"/>
    <w:rsid w:val="00543045"/>
    <w:rsid w:val="005504D6"/>
    <w:rsid w:val="00563213"/>
    <w:rsid w:val="00567F48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1E5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2CC0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25D8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51D2C"/>
    <w:rsid w:val="008672A0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1573D"/>
    <w:rsid w:val="009225E3"/>
    <w:rsid w:val="0092297E"/>
    <w:rsid w:val="00923E3F"/>
    <w:rsid w:val="009305E7"/>
    <w:rsid w:val="00941364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22C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0784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D3817"/>
    <w:rsid w:val="00AE3EE5"/>
    <w:rsid w:val="00AF0DBF"/>
    <w:rsid w:val="00AF170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B6CB8"/>
    <w:rsid w:val="00CC5FAF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24D5E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87AE8"/>
    <w:rsid w:val="00E920EE"/>
    <w:rsid w:val="00E93FB9"/>
    <w:rsid w:val="00E948EE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B742D"/>
    <w:rsid w:val="00FC2E4E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1573D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755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9755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9755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55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55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1573D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755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9755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9755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55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55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6806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2547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288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45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415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416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5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860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696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226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1100</izvorni_sadrzaj>
    <derivirana_varijabla naziv="DomainObject.Predmet.Broj_1">1100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2018.</izvorni_sadrzaj>
    <derivirana_varijabla naziv="DomainObject.Predmet.DatumOsnivanja_1">29.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St-1100/2018</izvorni_sadrzaj>
    <derivirana_varijabla naziv="DomainObject.Predmet.OznakaBroj_1">St-1100/2018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NICOLE društvo s ograničenom odgovornošću za proizvodnju, trgovinu i usluge</izvorni_sadrzaj>
    <derivirana_varijabla naziv="DomainObject.Predmet.ProtustrankaFormated_1">  NICOLE društvo s ograničenom odgovornošću za proizvodnju, trgovinu i usluge</derivirana_varijabla>
  </DomainObject.Predmet.ProtustrankaFormated>
  <DomainObject.Predmet.ProtustrankaFormatedOIB>
    <izvorni_sadrzaj>  NICOLE društvo s ograničenom odgovornošću za proizvodnju, trgovinu i usluge, OIB 04444831934</izvorni_sadrzaj>
    <derivirana_varijabla naziv="DomainObject.Predmet.ProtustrankaFormatedOIB_1">  NICOLE društvo s ograničenom odgovornošću za proizvodnju, trgovinu i usluge, OIB 04444831934</derivirana_varijabla>
  </DomainObject.Predmet.ProtustrankaFormatedOIB>
  <DomainObject.Predmet.ProtustrankaFormatedWithAdress>
    <izvorni_sadrzaj> NICOLE društvo s ograničenom odgovornošću za proizvodnju, trgovinu i usluge, Stjepana Radića 58, 32221 Cerić</izvorni_sadrzaj>
    <derivirana_varijabla naziv="DomainObject.Predmet.ProtustrankaFormatedWithAdress_1"> NICOLE društvo s ograničenom odgovornošću za proizvodnju, trgovinu i usluge, Stjepana Radića 58, 32221 Cerić</derivirana_varijabla>
  </DomainObject.Predmet.ProtustrankaFormatedWithAdress>
  <DomainObject.Predmet.ProtustrankaFormatedWithAdressOIB>
    <izvorni_sadrzaj> NICOLE društvo s ograničenom odgovornošću za proizvodnju, trgovinu i usluge, OIB 04444831934, Stjepana Radića 58, 32221 Cerić</izvorni_sadrzaj>
    <derivirana_varijabla naziv="DomainObject.Predmet.ProtustrankaFormatedWithAdressOIB_1"> NICOLE društvo s ograničenom odgovornošću za proizvodnju, trgovinu i usluge, OIB 04444831934, Stjepana Radića 58, 32221 Cerić</derivirana_varijabla>
  </DomainObject.Predmet.ProtustrankaFormatedWithAdressOIB>
  <DomainObject.Predmet.ProtustrankaWithAdress>
    <izvorni_sadrzaj>NICOLE društvo s ograničenom odgovornošću za proizvodnju, trgovinu i usluge Stjepana Radića 58, 32221 Cerić</izvorni_sadrzaj>
    <derivirana_varijabla naziv="DomainObject.Predmet.ProtustrankaWithAdress_1">NICOLE društvo s ograničenom odgovornošću za proizvodnju, trgovinu i usluge Stjepana Radića 58, 32221 Cerić</derivirana_varijabla>
  </DomainObject.Predmet.ProtustrankaWithAdress>
  <DomainObject.Predmet.ProtustrankaWithAdressOIB>
    <izvorni_sadrzaj>NICOLE društvo s ograničenom odgovornošću za proizvodnju, trgovinu i usluge, OIB 04444831934, Stjepana Radića 58, 32221 Cerić</izvorni_sadrzaj>
    <derivirana_varijabla naziv="DomainObject.Predmet.ProtustrankaWithAdressOIB_1">NICOLE društvo s ograničenom odgovornošću za proizvodnju, trgovinu i usluge, OIB 04444831934, Stjepana Radića 58, 32221 Cerić</derivirana_varijabla>
  </DomainObject.Predmet.ProtustrankaWithAdressOIB>
  <DomainObject.Predmet.ProtustrankaNazivFormated>
    <izvorni_sadrzaj>NICOLE društvo s ograničenom odgovornošću za proizvodnju, trgovinu i usluge</izvorni_sadrzaj>
    <derivirana_varijabla naziv="DomainObject.Predmet.ProtustrankaNazivFormated_1">NICOLE društvo s ograničenom odgovornošću za proizvodnju, trgovinu i usluge</derivirana_varijabla>
  </DomainObject.Predmet.ProtustrankaNazivFormated>
  <DomainObject.Predmet.ProtustrankaNazivFormatedOIB>
    <izvorni_sadrzaj>NICOLE društvo s ograničenom odgovornošću za proizvodnju, trgovinu i usluge, OIB 04444831934</izvorni_sadrzaj>
    <derivirana_varijabla naziv="DomainObject.Predmet.ProtustrankaNazivFormatedOIB_1">NICOLE društvo s ograničenom odgovornošću za proizvodnju, trgovinu i usluge, OIB 04444831934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 Slavonije i Baranje Porezno mjesto Vukovar</izvorni_sadrzaj>
    <derivirana_varijabla naziv="DomainObject.Predmet.StrankaFormated_1">  RH MF PU Područni ured  Slavonije i Baranje Porezno mjesto Vukovar</derivirana_varijabla>
  </DomainObject.Predmet.StrankaFormated>
  <DomainObject.Predmet.StrankaFormatedOIB>
    <izvorni_sadrzaj>  RH MF PU Područni ured  Slavonije i Baranje Porezno mjesto Vukovar, OIB 18683136487</izvorni_sadrzaj>
    <derivirana_varijabla naziv="DomainObject.Predmet.StrankaFormatedOIB_1">  RH MF PU Područni ured  Slavonije i Baranje Porezno mjesto Vukovar, OIB 18683136487</derivirana_varijabla>
  </DomainObject.Predmet.StrankaFormatedOIB>
  <DomainObject.Predmet.StrankaFormatedWithAdress>
    <izvorni_sadrzaj> RH MF PU Područni ured  Slavonije i Baranje Porezno mjesto Vukovar</izvorni_sadrzaj>
    <derivirana_varijabla naziv="DomainObject.Predmet.StrankaFormatedWithAdress_1"> RH MF PU Područni ured  Slavonije i Baranje Porezno mjesto Vukovar</derivirana_varijabla>
  </DomainObject.Predmet.StrankaFormatedWithAdress>
  <DomainObject.Predmet.StrankaFormatedWithAdressOIB>
    <izvorni_sadrzaj> RH MF PU Područni ured  Slavonije i Baranje Porezno mjesto Vukovar, OIB 18683136487</izvorni_sadrzaj>
    <derivirana_varijabla naziv="DomainObject.Predmet.StrankaFormatedWithAdressOIB_1"> RH MF PU Područni ured  Slavonije i Baranje Porezno mjesto Vukovar, OIB 18683136487</derivirana_varijabla>
  </DomainObject.Predmet.StrankaFormatedWithAdressOIB>
  <DomainObject.Predmet.StrankaWithAdress>
    <izvorni_sadrzaj>RH MF PU Područni ured  Slavonije i Baranje Porezno mjesto Vukovar </izvorni_sadrzaj>
    <derivirana_varijabla naziv="DomainObject.Predmet.StrankaWithAdress_1">RH MF PU Područni ured  Slavonije i Baranje Porezno mjesto Vukovar </derivirana_varijabla>
  </DomainObject.Predmet.StrankaWithAdress>
  <DomainObject.Predmet.StrankaWithAdressOIB>
    <izvorni_sadrzaj>RH MF PU Područni ured  Slavonije i Baranje Porezno mjesto Vukovar, OIB 18683136487</izvorni_sadrzaj>
    <derivirana_varijabla naziv="DomainObject.Predmet.StrankaWithAdressOIB_1">RH MF PU Područni ured  Slavonije i Baranje Porezno mjesto Vukovar, OIB 18683136487</derivirana_varijabla>
  </DomainObject.Predmet.StrankaWithAdressOIB>
  <DomainObject.Predmet.StrankaNazivFormated>
    <izvorni_sadrzaj>RH MF PU Područni ured  Slavonije i Baranje Porezno mjesto Vukovar</izvorni_sadrzaj>
    <derivirana_varijabla naziv="DomainObject.Predmet.StrankaNazivFormated_1">RH MF PU Područni ured  Slavonije i Baranje Porezno mjesto Vukovar</derivirana_varijabla>
  </DomainObject.Predmet.StrankaNazivFormated>
  <DomainObject.Predmet.StrankaNazivFormatedOIB>
    <izvorni_sadrzaj>RH MF PU Područni ured  Slavonije i Baranje Porezno mjesto Vukovar, OIB 18683136487</izvorni_sadrzaj>
    <derivirana_varijabla naziv="DomainObject.Predmet.StrankaNazivFormatedOIB_1">RH MF PU Područni ured  Slavonije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 Slavonije i Baranje Porezno mjesto Vukovar</item>
    </izvorni_sadrzaj>
    <derivirana_varijabla naziv="DomainObject.Predmet.StrankaListFormated_1">
      <item>RH MF PU Područni ured  Slavonije i Baranje Porezno mjesto Vukovar</item>
    </derivirana_varijabla>
  </DomainObject.Predmet.StrankaListFormated>
  <DomainObject.Predmet.StrankaListFormatedOIB>
    <izvorni_sadrzaj>
      <item>RH MF PU Područni ured  Slavonije i Baranje Porezno mjesto Vukovar, OIB 18683136487</item>
    </izvorni_sadrzaj>
    <derivirana_varijabla naziv="DomainObject.Predmet.StrankaListFormatedOIB_1">
      <item>RH MF PU Područni ured  Slavonije i Baranje Porezno mjesto Vukovar, OIB 18683136487</item>
    </derivirana_varijabla>
  </DomainObject.Predmet.StrankaListFormatedOIB>
  <DomainObject.Predmet.StrankaListFormatedWithAdress>
    <izvorni_sadrzaj>
      <item>RH MF PU Područni ured  Slavonije i Baranje Porezno mjesto Vukovar</item>
    </izvorni_sadrzaj>
    <derivirana_varijabla naziv="DomainObject.Predmet.StrankaListFormatedWithAdress_1">
      <item>RH MF PU Područni ured  Slavonije i Baranje Porezno mjesto Vukovar</item>
    </derivirana_varijabla>
  </DomainObject.Predmet.StrankaListFormatedWithAdress>
  <DomainObject.Predmet.StrankaListFormatedWithAdressOIB>
    <izvorni_sadrzaj>
      <item>RH MF PU Područni ured  Slavonije i Baranje Porezno mjesto Vukovar, OIB 18683136487</item>
    </izvorni_sadrzaj>
    <derivirana_varijabla naziv="DomainObject.Predmet.StrankaListFormatedWithAdressOIB_1">
      <item>RH MF PU Područni ured  Slavonije i Baranje Porezno mjesto Vukovar, OIB 18683136487</item>
    </derivirana_varijabla>
  </DomainObject.Predmet.StrankaListFormatedWithAdressOIB>
  <DomainObject.Predmet.StrankaListNazivFormated>
    <izvorni_sadrzaj>
      <item>RH MF PU Područni ured  Slavonije i Baranje Porezno mjesto Vukovar</item>
    </izvorni_sadrzaj>
    <derivirana_varijabla naziv="DomainObject.Predmet.StrankaListNazivFormated_1">
      <item>RH MF PU Područni ured  Slavonije i Baranje Porezno mjesto Vukovar</item>
    </derivirana_varijabla>
  </DomainObject.Predmet.StrankaListNazivFormated>
  <DomainObject.Predmet.StrankaListNazivFormatedOIB>
    <izvorni_sadrzaj>
      <item>RH MF PU Područni ured  Slavonije i Baranje Porezno mjesto Vukovar, OIB 18683136487</item>
    </izvorni_sadrzaj>
    <derivirana_varijabla naziv="DomainObject.Predmet.StrankaListNazivFormatedOIB_1">
      <item>RH MF PU Područni ured  Slavonije i Baranje Porezno mjesto Vukovar, OIB 18683136487</item>
    </derivirana_varijabla>
  </DomainObject.Predmet.StrankaListNazivFormatedOIB>
  <DomainObject.Predmet.ProtuStrankaListFormated>
    <izvorni_sadrzaj>
      <item>NICOLE društvo s ograničenom odgovornošću za proizvodnju, trgovinu i usluge</item>
    </izvorni_sadrzaj>
    <derivirana_varijabla naziv="DomainObject.Predmet.ProtuStrankaListFormated_1">
      <item>NICOLE društvo s ograničenom odgovornošću za proizvodnju, trgovinu i usluge</item>
    </derivirana_varijabla>
  </DomainObject.Predmet.ProtuStrankaListFormated>
  <DomainObject.Predmet.ProtuStrankaListFormatedOIB>
    <izvorni_sadrzaj>
      <item>NICOLE društvo s ograničenom odgovornošću za proizvodnju, trgovinu i usluge, OIB 04444831934</item>
    </izvorni_sadrzaj>
    <derivirana_varijabla naziv="DomainObject.Predmet.ProtuStrankaListFormatedOIB_1">
      <item>NICOLE društvo s ograničenom odgovornošću za proizvodnju, trgovinu i usluge, OIB 04444831934</item>
    </derivirana_varijabla>
  </DomainObject.Predmet.ProtuStrankaListFormatedOIB>
  <DomainObject.Predmet.ProtuStrankaListFormatedWithAdress>
    <izvorni_sadrzaj>
      <item>NICOLE društvo s ograničenom odgovornošću za proizvodnju, trgovinu i usluge, Stjepana Radića 58, 32221 Cerić</item>
    </izvorni_sadrzaj>
    <derivirana_varijabla naziv="DomainObject.Predmet.ProtuStrankaListFormatedWithAdress_1">
      <item>NICOLE društvo s ograničenom odgovornošću za proizvodnju, trgovinu i usluge, Stjepana Radića 58, 32221 Cerić</item>
    </derivirana_varijabla>
  </DomainObject.Predmet.ProtuStrankaListFormatedWithAdress>
  <DomainObject.Predmet.ProtuStrankaListFormatedWithAdressOIB>
    <izvorni_sadrzaj>
      <item>NICOLE društvo s ograničenom odgovornošću za proizvodnju, trgovinu i usluge, OIB 04444831934, Stjepana Radića 58, 32221 Cerić</item>
    </izvorni_sadrzaj>
    <derivirana_varijabla naziv="DomainObject.Predmet.ProtuStrankaListFormatedWithAdressOIB_1">
      <item>NICOLE društvo s ograničenom odgovornošću za proizvodnju, trgovinu i usluge, OIB 04444831934, Stjepana Radića 58, 32221 Cerić</item>
    </derivirana_varijabla>
  </DomainObject.Predmet.ProtuStrankaListFormatedWithAdressOIB>
  <DomainObject.Predmet.ProtuStrankaListNazivFormated>
    <izvorni_sadrzaj>
      <item>NICOLE društvo s ograničenom odgovornošću za proizvodnju, trgovinu i usluge</item>
    </izvorni_sadrzaj>
    <derivirana_varijabla naziv="DomainObject.Predmet.ProtuStrankaListNazivFormated_1">
      <item>NICOLE društvo s ograničenom odgovornošću za proizvodnju, trgovinu i usluge</item>
    </derivirana_varijabla>
  </DomainObject.Predmet.ProtuStrankaListNazivFormated>
  <DomainObject.Predmet.ProtuStrankaListNazivFormatedOIB>
    <izvorni_sadrzaj>
      <item>NICOLE društvo s ograničenom odgovornošću za proizvodnju, trgovinu i usluge, OIB 04444831934</item>
    </izvorni_sadrzaj>
    <derivirana_varijabla naziv="DomainObject.Predmet.ProtuStrankaListNazivFormatedOIB_1">
      <item>NICOLE društvo s ograničenom odgovornošću za proizvodnju, trgovinu i usluge, OIB 04444831934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 Slavonije i Baranje Porezno mjesto Vukovar</izvorni_sadrzaj>
    <derivirana_varijabla naziv="DomainObject.Predmet.StrankaIDrugi_1">RH MF PU Područni ured  Slavonije i Baranje Porezno mjesto Vukovar</derivirana_varijabla>
  </DomainObject.Predmet.StrankaIDrugi>
  <DomainObject.Predmet.ProtustrankaIDrugi>
    <izvorni_sadrzaj>NICOLE društvo s ograničenom odgovornošću za proizvodnju, trgovinu i usluge</izvorni_sadrzaj>
    <derivirana_varijabla naziv="DomainObject.Predmet.ProtustrankaIDrugi_1">NICOLE društvo s ograničenom odgovornošću za proizvodnju, trgovinu i usluge</derivirana_varijabla>
  </DomainObject.Predmet.ProtustrankaIDrugi>
  <DomainObject.Predmet.StrankaIDrugiAdressOIB>
    <izvorni_sadrzaj>RH MF PU Područni ured  Slavonije i Baranje Porezno mjesto Vukovar, OIB 18683136487</izvorni_sadrzaj>
    <derivirana_varijabla naziv="DomainObject.Predmet.StrankaIDrugiAdressOIB_1">RH MF PU Područni ured  Slavonije i Baranje Porezno mjesto Vukovar, OIB 18683136487</derivirana_varijabla>
  </DomainObject.Predmet.StrankaIDrugiAdressOIB>
  <DomainObject.Predmet.ProtustrankaIDrugiAdressOIB>
    <izvorni_sadrzaj>NICOLE društvo s ograničenom odgovornošću za proizvodnju, trgovinu i usluge, OIB 04444831934, Stjepana Radića 58, 32221 Cerić</izvorni_sadrzaj>
    <derivirana_varijabla naziv="DomainObject.Predmet.ProtustrankaIDrugiAdressOIB_1">NICOLE društvo s ograničenom odgovornošću za proizvodnju, trgovinu i usluge, OIB 04444831934, Stjepana Radića 58, 32221 Cerić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NICOLE društvo s ograničenom odgovornošću za proizvodnju, trgovinu i usluge</item>
      <item>RH MF PU Područni ured  Slavonije i Baranje Porezno mjesto Vukovar</item>
    </izvorni_sadrzaj>
    <derivirana_varijabla naziv="DomainObject.Predmet.SudioniciListNaziv_1">
      <item>NICOLE društvo s ograničenom odgovornošću za proizvodnju, trgovinu i usluge</item>
      <item>RH MF PU Područni ured  Slavonije i Baranje Porezno mjesto Vukovar</item>
    </derivirana_varijabla>
  </DomainObject.Predmet.SudioniciListNaziv>
  <DomainObject.Predmet.SudioniciListAdressOIB>
    <izvorni_sadrzaj>
      <item>NICOLE društvo s ograničenom odgovornošću za proizvodnju, trgovinu i usluge, OIB 04444831934, Stjepana Radića 58,32221 Cerić</item>
      <item>RH MF PU Područni ured  Slavonije i Baranje Porezno mjesto Vukovar, OIB 18683136487</item>
    </izvorni_sadrzaj>
    <derivirana_varijabla naziv="DomainObject.Predmet.SudioniciListAdressOIB_1">
      <item>NICOLE društvo s ograničenom odgovornošću za proizvodnju, trgovinu i usluge, OIB 04444831934, Stjepana Radića 58,32221 Cerić</item>
      <item>RH MF PU Područni ured  Slavonije i Baranje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04444831934</item>
      <item>, OIB 18683136487</item>
    </izvorni_sadrzaj>
    <derivirana_varijabla naziv="DomainObject.Predmet.SudioniciListNazivOIB_1">
      <item>, OIB 04444831934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studenog 2018.</izvorni_sadrzaj>
    <derivirana_varijabla naziv="DomainObject.PredzadnjaOdlukaIzPredmeta.DatumDonosenjaOdluke_1">14. studenog 2018.</derivirana_varijabla>
  </DomainObject.PredzadnjaOdlukaIzPredmeta.DatumDonosenjaOdluke>
  <DomainObject.PredzadnjaOdlukaIzPredmeta.Oznaka>
    <izvorni_sadrzaj>St-1100/2018-10</izvorni_sadrzaj>
    <derivirana_varijabla naziv="DomainObject.PredzadnjaOdlukaIzPredmeta.Oznaka_1">St-1100/2018-10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198</properties:Words>
  <properties:Characters>1107</properties:Characters>
  <properties:Lines>46</properties:Lines>
  <properties:Paragraphs>23</properties:Paragraphs>
  <properties:TotalTime>180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2018-11-14T08:06:00Z</cp:lastPrinted>
  <dcterms:modified xmlns:xsi="http://www.w3.org/2001/XMLSchema-instance" xsi:type="dcterms:W3CDTF">2018-11-14T11:19:00Z</dcterms:modified>
  <cp:revision>218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(-12).docx)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