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4ee1" w14:paraId="8794ee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1D5175">
        <w:t>96</w:t>
      </w:r>
      <w:r w:rsidR="00F37166">
        <w:t>7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</w:t>
      </w:r>
      <w:r w:rsidR="006F2291">
        <w:t>5</w:t>
      </w:r>
      <w:r w:rsidR="00256F20">
        <w:t>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F37166" w:rsidRPr="00FF795F">
        <w:t>Suić</w:t>
      </w:r>
      <w:proofErr w:type="spellEnd"/>
      <w:r w:rsidR="00F37166" w:rsidRPr="00FF795F">
        <w:t xml:space="preserve"> i dr., j.t.d.</w:t>
      </w:r>
      <w:r w:rsidR="00F37166">
        <w:t xml:space="preserve"> Zagreb, </w:t>
      </w:r>
      <w:proofErr w:type="spellStart"/>
      <w:r w:rsidR="00F37166" w:rsidRPr="00FF795F">
        <w:t>Hegedušićeva</w:t>
      </w:r>
      <w:proofErr w:type="spellEnd"/>
      <w:r w:rsidR="00F37166" w:rsidRPr="00FF795F">
        <w:t xml:space="preserve"> 10</w:t>
      </w:r>
      <w:r w:rsidR="00F37166">
        <w:t xml:space="preserve">, OIB: </w:t>
      </w:r>
      <w:r w:rsidR="00F37166" w:rsidRPr="00FF795F">
        <w:t>94974231453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37166">
        <w:t>5.442,00</w:t>
      </w:r>
      <w:r w:rsidR="005B1A22">
        <w:t xml:space="preserve"> 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>1</w:t>
      </w:r>
      <w:r w:rsidR="001D5175">
        <w:t>5</w:t>
      </w:r>
      <w:r w:rsidR="00256F20">
        <w:t xml:space="preserve">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656469">
        <w:t>,v.r.</w:t>
      </w:r>
    </w:p>
    <w:p w:rsidRDefault="00656469" w:rsidR="00656469" w:rsidRPr="00ED5ADF">
      <w:pPr>
        <w:jc w:val="right"/>
      </w:pPr>
    </w:p>
    <w:p w:rsidRDefault="00656469" w:rsidR="00656469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56469" w:rsidR="00656469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A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D5175">
      <w:t>96</w:t>
    </w:r>
    <w:r w:rsidR="00F37166">
      <w:t>7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43996"/>
    <w:rsid w:val="000566AD"/>
    <w:rsid w:val="00061039"/>
    <w:rsid w:val="000C3F9F"/>
    <w:rsid w:val="000E1E93"/>
    <w:rsid w:val="000F5513"/>
    <w:rsid w:val="00114EAD"/>
    <w:rsid w:val="0012191B"/>
    <w:rsid w:val="00133A3B"/>
    <w:rsid w:val="00150E03"/>
    <w:rsid w:val="00185571"/>
    <w:rsid w:val="001D5175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2F4070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1A22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6469"/>
    <w:rsid w:val="00657B8E"/>
    <w:rsid w:val="00682BFC"/>
    <w:rsid w:val="006E4256"/>
    <w:rsid w:val="006F2291"/>
    <w:rsid w:val="006F2523"/>
    <w:rsid w:val="00704C3A"/>
    <w:rsid w:val="00742665"/>
    <w:rsid w:val="007715C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8377E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90904"/>
    <w:rsid w:val="00DD0A51"/>
    <w:rsid w:val="00DE5BD2"/>
    <w:rsid w:val="00DE6EF8"/>
    <w:rsid w:val="00E81E11"/>
    <w:rsid w:val="00E830C9"/>
    <w:rsid w:val="00EC3302"/>
    <w:rsid w:val="00ED6AA8"/>
    <w:rsid w:val="00F034D3"/>
    <w:rsid w:val="00F37166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Suić i drugi,  j.t.d. zastupanog po punomoćniku Jerko-Duško Suić</izvorni_sadrzaj>
    <derivirana_varijabla naziv="DomainObject.Predmet.ProtustrankaFormated_1">  Suić i drugi,  j.t.d. zastupanog po punomoćniku Jerko-Duško Suić</derivirana_varijabla>
  </DomainObject.Predmet.ProtustrankaFormated>
  <DomainObject.Predmet.ProtustrankaFormatedOIB>
    <izvorni_sadrzaj>  Suić i drugi,  j.t.d., OIB 94974231453 zastupanog po punomoćniku Jerko-Duško Suić</izvorni_sadrzaj>
    <derivirana_varijabla naziv="DomainObject.Predmet.ProtustrankaFormatedOIB_1">  Suić i drugi,  j.t.d., OIB 94974231453 zastupanog po punomoćniku Jerko-Duško Suić</derivirana_varijabla>
  </DomainObject.Predmet.ProtustrankaFormatedOIB>
  <DomainObject.Predmet.ProtustrankaFormatedWithAdress>
    <izvorni_sadrzaj> Suić i drugi,  j.t.d., Hegedušićeva 10, 10000 Zagreb zastupanog po punomoćniku Jerko-Duško Suić</izvorni_sadrzaj>
    <derivirana_varijabla naziv="DomainObject.Predmet.ProtustrankaFormatedWithAdress_1"> Suić i drugi,  j.t.d., Hegedušićeva 10, 10000 Zagreb zastupanog po punomoćniku Jerko-Duško Suić</derivirana_varijabla>
  </DomainObject.Predmet.ProtustrankaFormatedWithAdress>
  <DomainObject.Predmet.ProtustrankaFormatedWithAdressOIB>
    <izvorni_sadrzaj> Suić i drugi,  j.t.d., OIB 94974231453, Hegedušićeva 10, 10000 Zagreb zastupanog po punomoćniku Jerko-Duško Suić</izvorni_sadrzaj>
    <derivirana_varijabla naziv="DomainObject.Predmet.ProtustrankaFormatedWithAdressOIB_1"> Suić i drugi,  j.t.d., OIB 94974231453, Hegedušićeva 10, 10000 Zagreb zastupanog po punomoćniku Jerko-Duško Suić</derivirana_varijabla>
  </DomainObject.Predmet.ProtustrankaFormatedWithAdressOIB>
  <DomainObject.Predmet.ProtustrankaWithAdress>
    <izvorni_sadrzaj>Suić i drugi,  j.t.d. Hegedušićeva 10, 10000 Zagreb</izvorni_sadrzaj>
    <derivirana_varijabla naziv="DomainObject.Predmet.ProtustrankaWithAdress_1">Suić i drugi,  j.t.d. Hegedušićeva 10, 10000 Zagreb</derivirana_varijabla>
  </DomainObject.Predmet.ProtustrankaWithAdress>
  <DomainObject.Predmet.ProtustrankaWithAdressOIB>
    <izvorni_sadrzaj>Suić i drugi,  j.t.d., OIB 94974231453, Hegedušićeva 10, 10000 Zagreb</izvorni_sadrzaj>
    <derivirana_varijabla naziv="DomainObject.Predmet.ProtustrankaWithAdressOIB_1">Suić i drugi,  j.t.d., OIB 94974231453, Hegedušićeva 10, 10000 Zagreb</derivirana_varijabla>
  </DomainObject.Predmet.ProtustrankaWithAdressOIB>
  <DomainObject.Predmet.ProtustrankaNazivFormated>
    <izvorni_sadrzaj>Suić i drugi,  j.t.d.</izvorni_sadrzaj>
    <derivirana_varijabla naziv="DomainObject.Predmet.ProtustrankaNazivFormated_1">Suić i drugi,  j.t.d.</derivirana_varijabla>
  </DomainObject.Predmet.ProtustrankaNazivFormated>
  <DomainObject.Predmet.ProtustrankaNazivFormatedOIB>
    <izvorni_sadrzaj>Suić i drugi,  j.t.d., OIB 94974231453</izvorni_sadrzaj>
    <derivirana_varijabla naziv="DomainObject.Predmet.ProtustrankaNazivFormatedOIB_1">Suić i drugi,  j.t.d., OIB 94974231453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Suić i drugi,  j.t.d. zastupanog po punomoćniku Jerko-Duško Suić</item>
    </izvorni_sadrzaj>
    <derivirana_varijabla naziv="DomainObject.Predmet.ProtuStrankaListFormated_1">
      <item>Suić i drugi,  j.t.d. zastupanog po punomoćniku Jerko-Duško Suić</item>
    </derivirana_varijabla>
  </DomainObject.Predmet.ProtuStrankaListFormated>
  <DomainObject.Predmet.ProtuStrankaListFormatedOIB>
    <izvorni_sadrzaj>
      <item>Suić i drugi,  j.t.d., OIB 94974231453 zastupanog po punomoćniku Jerko-Duško Suić</item>
    </izvorni_sadrzaj>
    <derivirana_varijabla naziv="DomainObject.Predmet.ProtuStrankaListFormatedOIB_1">
      <item>Suić i drugi,  j.t.d., OIB 94974231453 zastupanog po punomoćniku Jerko-Duško Suić</item>
    </derivirana_varijabla>
  </DomainObject.Predmet.ProtuStrankaListFormatedOIB>
  <DomainObject.Predmet.ProtuStrankaListFormatedWithAdress>
    <izvorni_sadrzaj>
      <item>Suić i drugi,  j.t.d., Hegedušićeva 10, 10000 Zagreb zastupanog po punomoćniku Jerko-Duško Suić</item>
    </izvorni_sadrzaj>
    <derivirana_varijabla naziv="DomainObject.Predmet.ProtuStrankaListFormatedWithAdress_1">
      <item>Suić i drugi,  j.t.d., Hegedušićeva 10, 10000 Zagreb zastupanog po punomoćniku Jerko-Duško Suić</item>
    </derivirana_varijabla>
  </DomainObject.Predmet.ProtuStrankaListFormatedWithAdress>
  <DomainObject.Predmet.ProtuStrankaListFormatedWithAdressOIB>
    <izvorni_sadrzaj>
      <item>Suić i drugi,  j.t.d., OIB 94974231453, Hegedušićeva 10, 10000 Zagreb zastupanog po punomoćniku Jerko-Duško Suić</item>
    </izvorni_sadrzaj>
    <derivirana_varijabla naziv="DomainObject.Predmet.ProtuStrankaListFormatedWithAdressOIB_1">
      <item>Suić i drugi,  j.t.d., OIB 94974231453, Hegedušićeva 10, 10000 Zagreb zastupanog po punomoćniku Jerko-Duško Suić</item>
    </derivirana_varijabla>
  </DomainObject.Predmet.ProtuStrankaListFormatedWithAdressOIB>
  <DomainObject.Predmet.ProtuStrankaListNazivFormated>
    <izvorni_sadrzaj>
      <item>Suić i drugi,  j.t.d.</item>
    </izvorni_sadrzaj>
    <derivirana_varijabla naziv="DomainObject.Predmet.ProtuStrankaListNazivFormated_1">
      <item>Suić i drugi,  j.t.d.</item>
    </derivirana_varijabla>
  </DomainObject.Predmet.ProtuStrankaListNazivFormated>
  <DomainObject.Predmet.ProtuStrankaListNazivFormatedOIB>
    <izvorni_sadrzaj>
      <item>Suić i drugi,  j.t.d., OIB 94974231453</item>
    </izvorni_sadrzaj>
    <derivirana_varijabla naziv="DomainObject.Predmet.ProtuStrankaListNazivFormatedOIB_1">
      <item>Suić i drugi,  j.t.d., OIB 94974231453</item>
    </derivirana_varijabla>
  </DomainObject.Predmet.ProtuStrankaListNazivFormatedOIB>
  <DomainObject.Predmet.OstaliListFormated>
    <izvorni_sadrzaj>
      <item>Jerko-Duško Suić punomoćnik sudionika u postupku Suić i drugi,  j.t.d.</item>
    </izvorni_sadrzaj>
    <derivirana_varijabla naziv="DomainObject.Predmet.OstaliListFormated_1">
      <item>Jerko-Duško Suić punomoćnik sudionika u postupku Suić i drugi,  j.t.d.</item>
    </derivirana_varijabla>
  </DomainObject.Predmet.OstaliListFormated>
  <DomainObject.Predmet.OstaliListFormatedOIB>
    <izvorni_sadrzaj>
      <item>Jerko-Duško Suić, OIB 53510817959 punomoćnik sudionika u postupku Suić i drugi,  j.t.d.</item>
    </izvorni_sadrzaj>
    <derivirana_varijabla naziv="DomainObject.Predmet.OstaliListFormatedOIB_1">
      <item>Jerko-Duško Suić, OIB 53510817959 punomoćnik sudionika u postupku Suić i drugi,  j.t.d.</item>
    </derivirana_varijabla>
  </DomainObject.Predmet.OstaliListFormatedOIB>
  <DomainObject.Predmet.OstaliListFormatedWithAdress>
    <izvorni_sadrzaj>
      <item>Jerko-Duško Suić, Hegedušićeva 10, 10000 Zagreb punomoćnik sudionika u postupku Suić i drugi,  j.t.d.</item>
    </izvorni_sadrzaj>
    <derivirana_varijabla naziv="DomainObject.Predmet.OstaliListFormatedWithAdress_1">
      <item>Jerko-Duško Suić, Hegedušićeva 10, 10000 Zagreb punomoćnik sudionika u postupku Suić i drugi,  j.t.d.</item>
    </derivirana_varijabla>
  </DomainObject.Predmet.OstaliListFormatedWithAdress>
  <DomainObject.Predmet.OstaliListFormatedWithAdressOIB>
    <izvorni_sadrzaj>
      <item>Jerko-Duško Suić, OIB 53510817959, Hegedušićeva 10, 10000 Zagreb punomoćnik sudionika u postupku Suić i drugi,  j.t.d.</item>
    </izvorni_sadrzaj>
    <derivirana_varijabla naziv="DomainObject.Predmet.OstaliListFormatedWithAdressOIB_1">
      <item>Jerko-Duško Suić, OIB 53510817959, Hegedušićeva 10, 10000 Zagreb punomoćnik sudionika u postupku Suić i drugi,  j.t.d.</item>
    </derivirana_varijabla>
  </DomainObject.Predmet.OstaliListFormatedWithAdressOIB>
  <DomainObject.Predmet.OstaliListNazivFormated>
    <izvorni_sadrzaj>
      <item>Jerko-Duško Suić</item>
    </izvorni_sadrzaj>
    <derivirana_varijabla naziv="DomainObject.Predmet.OstaliListNazivFormated_1">
      <item>Jerko-Duško Suić</item>
    </derivirana_varijabla>
  </DomainObject.Predmet.OstaliListNazivFormated>
  <DomainObject.Predmet.OstaliListNazivFormatedOIB>
    <izvorni_sadrzaj>
      <item>Jerko-Duško Suić, OIB 53510817959</item>
    </izvorni_sadrzaj>
    <derivirana_varijabla naziv="DomainObject.Predmet.OstaliListNazivFormatedOIB_1"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Suić i drugi,  j.t.d.</izvorni_sadrzaj>
    <derivirana_varijabla naziv="DomainObject.Predmet.ProtustrankaIDrugi_1">Suić i drugi,  j.t.d.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Suić i drugi,  j.t.d., OIB 94974231453, Hegedušićeva 10, 10000 Zagreb</izvorni_sadrzaj>
    <derivirana_varijabla naziv="DomainObject.Predmet.ProtustrankaIDrugiAdressOIB_1">Suić i drugi,  j.t.d., OIB 94974231453,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Suić i drugi,  j.t.d.</item>
      <item>Jerko-Duško Suić</item>
    </izvorni_sadrzaj>
    <derivirana_varijabla naziv="DomainObject.Predmet.SudioniciListNaziv_1">
      <item>Fina Regionalni centar Zagreb</item>
      <item>Suić i drugi,  j.t.d.</item>
      <item>Jerko-Duško Suić</item>
    </derivirana_varijabla>
  </DomainObject.Predmet.SudioniciListNaziv>
  <DomainObject.Predmet.SudioniciListAdressOIB>
    <izvorni_sadrzaj>
      <item>Fina Regionalni centar Zagreb, OIB 85821130368, Trg svibanjskih žrtava 1995.1,10000 Zagreb</item>
      <item>Suić i drugi,  j.t.d., OIB 94974231453, Hegedušićeva 10,10000 Zagreb</item>
      <item>Jerko-Duško Suić, OIB 53510817959, Hegedušićeva 10,10000 Zagreb</item>
    </izvorni_sadrzaj>
    <derivirana_varijabla naziv="DomainObject.Predmet.SudioniciListAdressOIB_1">
      <item>Fina Regionalni centar Zagreb, OIB 85821130368, Trg svibanjskih žrtava 1995.1,10000 Zagreb</item>
      <item>Suić i drugi,  j.t.d., OIB 94974231453, Hegedušićeva 10,10000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94974231453</item>
      <item>, OIB 53510817959</item>
    </izvorni_sadrzaj>
    <derivirana_varijabla naziv="DomainObject.Predmet.SudioniciListNazivOIB_1">
      <item>, OIB 85821130368</item>
      <item>, OIB 94974231453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AE169-972F-44D5-87C8-5C78EC1BD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1332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2018-05-15T07:00:00Z</dcterms:created>
  <dc:creator>ilukac</dc:creator>
  <cp:lastModifiedBy>Ljubica Radošević</cp:lastModifiedBy>
  <cp:lastPrinted>2018-05-15T09:00:00Z</cp:lastPrinted>
  <dcterms:modified xmlns:xsi="http://www.w3.org/2001/XMLSchema-instance" xsi:type="dcterms:W3CDTF">2018-05-15T09:00:00Z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(St-967-18--oglas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