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594d" w14:paraId="2b1594d" w:rsidRDefault="00DD0710" w:rsidP="00910611" w:rsidR="00DD071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710" w:rsidP="00910611" w:rsidR="00DD0710">
      <w:r>
        <w:rPr>
          <w:rFonts w:eastAsia="MS Mincho"/>
        </w:rPr>
        <w:t>REPUBLIKA HRVATSKA</w:t>
      </w:r>
    </w:p>
    <w:p w:rsidRDefault="00DD0710" w:rsidP="00910611" w:rsidR="00DD0710">
      <w:r>
        <w:rPr>
          <w:rFonts w:eastAsia="MS Mincho"/>
        </w:rPr>
        <w:t>TRGOVAČKI SUD U RIJECI</w:t>
      </w:r>
    </w:p>
    <w:p w:rsidRDefault="00DD0710" w:rsidR="00DD071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8B5F75" w:rsidRPr="008B5F75">
        <w:rPr>
          <w:rFonts w:hAnsi="Times New Roman" w:ascii="Times New Roman"/>
        </w:rPr>
        <w:t>STRELJAČKI KLUB "VOJNA POLICIJA 91" Rijeka, Drenovski put 26a, OIB 86330895710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FD4BF1">
        <w:rPr>
          <w:rFonts w:hAnsi="Times New Roman" w:ascii="Times New Roman"/>
          <w:b w:val="false"/>
        </w:rPr>
        <w:t>28.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8B5F75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8B5F75" w:rsidRPr="008B5F75">
        <w:rPr>
          <w:rFonts w:hAnsi="Times New Roman" w:ascii="Times New Roman"/>
        </w:rPr>
        <w:t>STRELJAČKI KLUB "VOJNA POLICIJA 91" Rijeka, Drenovski put 26a, OIB 86330895710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D4BF1">
        <w:rPr>
          <w:rFonts w:hAnsi="Times New Roman" w:ascii="Times New Roman"/>
          <w:b w:val="false"/>
        </w:rPr>
        <w:t>28.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B5F75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8B5F7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FD4BF1">
        <w:rPr>
          <w:rFonts w:hAnsi="Times New Roman" w:ascii="Times New Roman"/>
          <w:b w:val="false"/>
        </w:rPr>
        <w:t xml:space="preserve"> </w:t>
      </w:r>
      <w:r w:rsidR="008B5F75" w:rsidRPr="008B5F75">
        <w:rPr>
          <w:rFonts w:hAnsi="Times New Roman" w:ascii="Times New Roman"/>
          <w:b w:val="false"/>
        </w:rPr>
        <w:t>Radijana Trobonjača, Opatija, M. Tita 49, OIB 48908522234</w:t>
      </w:r>
      <w:r w:rsidR="00FD4BF1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8B5F7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B5F75" w:rsidRPr="008B5F75">
        <w:rPr>
          <w:rFonts w:hAnsi="Times New Roman" w:ascii="Times New Roman"/>
        </w:rPr>
        <w:t>STRELJAČKI KLUB "VOJNA POLICIJA 91" Rijeka, Drenovski put 26a, OIB 86330895710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D4BF1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8B5F75" w:rsidRPr="008B5F75">
        <w:rPr>
          <w:rFonts w:hAnsi="Times New Roman" w:ascii="Times New Roman"/>
          <w:b w:val="false"/>
        </w:rPr>
        <w:t>STRELJAČKI KLUB "VOJNA POLICIJA 91" Rijeka, Drenovski put 26a, OIB 86330895710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C06EF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D4BF1">
        <w:rPr>
          <w:rFonts w:hAnsi="Times New Roman" w:ascii="Times New Roman"/>
          <w:b w:val="false"/>
        </w:rPr>
        <w:t>21.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D4BF1">
        <w:rPr>
          <w:rFonts w:hAnsi="Times New Roman" w:ascii="Times New Roman"/>
          <w:b w:val="false"/>
        </w:rPr>
        <w:t>28.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37DC9" w:rsidR="008B5F75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B5F75">
        <w:rPr>
          <w:rFonts w:hAnsi="Times New Roman" w:ascii="Times New Roman"/>
          <w:b w:val="false"/>
        </w:rPr>
        <w:t xml:space="preserve"> v.r.</w:t>
      </w:r>
    </w:p>
    <w:p w:rsidRDefault="008B5F75" w:rsidP="008B5F75" w:rsidR="008B5F75" w:rsidRPr="008B5F75">
      <w:pPr>
        <w:jc w:val="right"/>
        <w:rPr>
          <w:rFonts w:hAnsi="Times New Roman" w:ascii="Times New Roman"/>
          <w:b w:val="false"/>
        </w:rPr>
      </w:pPr>
      <w:r w:rsidRPr="008B5F75">
        <w:rPr>
          <w:rFonts w:hAnsi="Times New Roman" w:ascii="Times New Roman"/>
          <w:b w:val="false"/>
        </w:rPr>
        <w:t>Za točnost otpravka – ovlašteni službenik</w:t>
      </w:r>
    </w:p>
    <w:p w:rsidRDefault="008B5F75" w:rsidP="008B5F75" w:rsidR="00D5273F" w:rsidRPr="008B5F75">
      <w:pPr>
        <w:jc w:val="right"/>
        <w:rPr>
          <w:rFonts w:hAnsi="Times New Roman" w:ascii="Times New Roman"/>
          <w:b w:val="false"/>
        </w:rPr>
      </w:pPr>
      <w:r w:rsidRPr="008B5F75">
        <w:rPr>
          <w:rFonts w:hAnsi="Times New Roman" w:ascii="Times New Roman"/>
          <w:b w:val="false"/>
        </w:rPr>
        <w:tab/>
      </w:r>
      <w:r w:rsidRPr="008B5F75">
        <w:rPr>
          <w:rFonts w:hAnsi="Times New Roman" w:ascii="Times New Roman"/>
          <w:b w:val="false"/>
        </w:rPr>
        <w:tab/>
      </w:r>
      <w:r w:rsidRPr="008B5F75">
        <w:rPr>
          <w:rFonts w:hAnsi="Times New Roman" w:ascii="Times New Roman"/>
          <w:b w:val="false"/>
        </w:rPr>
        <w:tab/>
      </w:r>
      <w:r w:rsidRPr="008B5F75">
        <w:rPr>
          <w:rFonts w:hAnsi="Times New Roman" w:ascii="Times New Roman"/>
          <w:b w:val="false"/>
        </w:rPr>
        <w:tab/>
      </w:r>
      <w:r w:rsidRPr="008B5F75">
        <w:rPr>
          <w:rFonts w:hAnsi="Times New Roman" w:ascii="Times New Roman"/>
          <w:b w:val="false"/>
        </w:rPr>
        <w:tab/>
      </w:r>
      <w:r w:rsidRPr="008B5F75">
        <w:rPr>
          <w:rFonts w:hAnsi="Times New Roman" w:ascii="Times New Roman"/>
          <w:b w:val="false"/>
        </w:rPr>
        <w:tab/>
      </w:r>
      <w:r w:rsidRPr="008B5F75">
        <w:rPr>
          <w:rFonts w:hAnsi="Times New Roman" w:ascii="Times New Roman"/>
          <w:b w:val="false"/>
        </w:rPr>
        <w:tab/>
        <w:t xml:space="preserve">           Jasna Radulović </w:t>
      </w:r>
      <w:r w:rsidR="00027744" w:rsidRPr="008B5F75">
        <w:rPr>
          <w:rFonts w:hAnsi="Times New Roman" w:ascii="Times New Roman"/>
          <w:b w:val="false"/>
        </w:rPr>
        <w:t xml:space="preserve"> </w:t>
      </w:r>
      <w:r w:rsidR="00E37DC9" w:rsidRPr="008B5F7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FD4BF1" w:rsidR="00FD4BF1" w:rsidRPr="00FD4BF1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FD4BF1" w:rsidP="00D73FD8" w:rsidR="00FD4BF1" w:rsidRPr="00FD4BF1">
      <w:pPr>
        <w:jc w:val="both"/>
        <w:rPr>
          <w:rFonts w:hAnsi="Times New Roman" w:ascii="Times New Roman"/>
          <w:b w:val="false"/>
        </w:rPr>
      </w:pPr>
      <w:r w:rsidRPr="00FD4BF1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8B5F75" w:rsidP="00042D66" w:rsidR="008B5F75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HPB d.d. Zagreb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FD4B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FD4B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8B5F75" w:rsidRPr="008B5F75">
        <w:rPr>
          <w:rFonts w:hAnsi="Times New Roman" w:ascii="Times New Roman"/>
          <w:b w:val="false"/>
          <w:sz w:val="20"/>
          <w:szCs w:val="20"/>
        </w:rPr>
        <w:t xml:space="preserve">Radijana </w:t>
      </w:r>
      <w:r w:rsidR="008B5F75">
        <w:rPr>
          <w:rFonts w:hAnsi="Times New Roman" w:ascii="Times New Roman"/>
          <w:b w:val="false"/>
          <w:sz w:val="20"/>
          <w:szCs w:val="20"/>
        </w:rPr>
        <w:t>Trobonjača, Opatija, M. Tita 49</w:t>
      </w:r>
      <w:r w:rsidR="007721A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FD4BF1">
        <w:rPr>
          <w:rFonts w:hAnsi="Times New Roman" w:ascii="Times New Roman"/>
          <w:b w:val="false"/>
          <w:sz w:val="20"/>
          <w:szCs w:val="20"/>
        </w:rPr>
        <w:t>25.5.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D4BF1">
        <w:rPr>
          <w:rFonts w:hAnsi="Times New Roman" w:ascii="Times New Roman"/>
          <w:b w:val="false"/>
          <w:sz w:val="20"/>
          <w:szCs w:val="20"/>
        </w:rPr>
        <w:t>28.4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7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B5F75">
      <w:rPr>
        <w:rFonts w:hAnsi="Times New Roman" w:ascii="Times New Roman"/>
      </w:rPr>
      <w:t>664</w:t>
    </w:r>
    <w:r w:rsidR="005C61BD">
      <w:rPr>
        <w:rFonts w:hAnsi="Times New Roman" w:ascii="Times New Roman"/>
      </w:rPr>
      <w:t>/2015-</w:t>
    </w:r>
    <w:r w:rsidR="00FD4BF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423C0"/>
    <w:rsid w:val="004E6AD4"/>
    <w:rsid w:val="005574D9"/>
    <w:rsid w:val="005B787F"/>
    <w:rsid w:val="005C61BD"/>
    <w:rsid w:val="00645F24"/>
    <w:rsid w:val="00681DEF"/>
    <w:rsid w:val="00736740"/>
    <w:rsid w:val="0076240F"/>
    <w:rsid w:val="007721A8"/>
    <w:rsid w:val="0078206E"/>
    <w:rsid w:val="007829B2"/>
    <w:rsid w:val="00843A4B"/>
    <w:rsid w:val="008477D7"/>
    <w:rsid w:val="008B5F75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06EF0"/>
    <w:rsid w:val="00C4398D"/>
    <w:rsid w:val="00C5212E"/>
    <w:rsid w:val="00C84333"/>
    <w:rsid w:val="00C871ED"/>
    <w:rsid w:val="00D27CBA"/>
    <w:rsid w:val="00D5273F"/>
    <w:rsid w:val="00D9348C"/>
    <w:rsid w:val="00DD0710"/>
    <w:rsid w:val="00DD5257"/>
    <w:rsid w:val="00DF251D"/>
    <w:rsid w:val="00E16774"/>
    <w:rsid w:val="00E37DC9"/>
    <w:rsid w:val="00E719F7"/>
    <w:rsid w:val="00EB2305"/>
    <w:rsid w:val="00F14F45"/>
    <w:rsid w:val="00F214AE"/>
    <w:rsid w:val="00F731C0"/>
    <w:rsid w:val="00F8611B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7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7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7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7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D07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071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7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7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7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7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D07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071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Streljačko društvo VOJNA POLICIJA  Rijeka</izvorni_sadrzaj>
    <derivirana_varijabla naziv="DomainObject.Predmet.ProtustrankaFormated_1">  Streljačko društvo VOJNA POLICIJA  Rijeka</derivirana_varijabla>
  </DomainObject.Predmet.ProtustrankaFormated>
  <DomainObject.Predmet.ProtustrankaFormatedOIB>
    <izvorni_sadrzaj>  Streljačko društvo VOJNA POLICIJA  Rijeka, OIB 86330895710</izvorni_sadrzaj>
    <derivirana_varijabla naziv="DomainObject.Predmet.ProtustrankaFormatedOIB_1">  Streljačko društvo VOJNA POLICIJA  Rijeka, OIB 86330895710</derivirana_varijabla>
  </DomainObject.Predmet.ProtustrankaFormatedOIB>
  <DomainObject.Predmet.ProtustrankaFormatedWithAdress>
    <izvorni_sadrzaj> Streljačko društvo VOJNA POLICIJA  Rijeka, Vojarna Trsat, 51000 Rijeka</izvorni_sadrzaj>
    <derivirana_varijabla naziv="DomainObject.Predmet.ProtustrankaFormatedWithAdress_1"> Streljačko društvo VOJNA POLICIJA  Rijeka, Vojarna Trsat, 51000 Rijeka</derivirana_varijabla>
  </DomainObject.Predmet.ProtustrankaFormatedWithAdress>
  <DomainObject.Predmet.ProtustrankaFormatedWithAdressOIB>
    <izvorni_sadrzaj> Streljačko društvo VOJNA POLICIJA  Rijeka, OIB 86330895710, Vojarna Trsat, 51000 Rijeka</izvorni_sadrzaj>
    <derivirana_varijabla naziv="DomainObject.Predmet.ProtustrankaFormatedWithAdressOIB_1"> Streljačko društvo VOJNA POLICIJA  Rijeka, OIB 86330895710, Vojarna Trsat, 51000 Rijeka</derivirana_varijabla>
  </DomainObject.Predmet.ProtustrankaFormatedWithAdressOIB>
  <DomainObject.Predmet.ProtustrankaWithAdress>
    <izvorni_sadrzaj>Streljačko društvo VOJNA POLICIJA  Rijeka Vojarna Trsat, 51000 Rijeka</izvorni_sadrzaj>
    <derivirana_varijabla naziv="DomainObject.Predmet.ProtustrankaWithAdress_1">Streljačko društvo VOJNA POLICIJA  Rijeka Vojarna Trsat, 51000 Rijeka</derivirana_varijabla>
  </DomainObject.Predmet.ProtustrankaWithAdress>
  <DomainObject.Predmet.ProtustrankaWithAdressOIB>
    <izvorni_sadrzaj>Streljačko društvo VOJNA POLICIJA  Rijeka, OIB 86330895710, Vojarna Trsat, 51000 Rijeka</izvorni_sadrzaj>
    <derivirana_varijabla naziv="DomainObject.Predmet.ProtustrankaWithAdressOIB_1">Streljačko društvo VOJNA POLICIJA  Rijeka, OIB 86330895710, Vojarna Trsat, 51000 Rijeka</derivirana_varijabla>
  </DomainObject.Predmet.ProtustrankaWithAdressOIB>
  <DomainObject.Predmet.ProtustrankaNazivFormated>
    <izvorni_sadrzaj>Streljačko društvo VOJNA POLICIJA  Rijeka</izvorni_sadrzaj>
    <derivirana_varijabla naziv="DomainObject.Predmet.ProtustrankaNazivFormated_1">Streljačko društvo VOJNA POLICIJA  Rijeka</derivirana_varijabla>
  </DomainObject.Predmet.ProtustrankaNazivFormated>
  <DomainObject.Predmet.ProtustrankaNazivFormatedOIB>
    <izvorni_sadrzaj>Streljačko društvo VOJNA POLICIJA  Rijeka, OIB 86330895710</izvorni_sadrzaj>
    <derivirana_varijabla naziv="DomainObject.Predmet.ProtustrankaNazivFormatedOIB_1">Streljačko društvo VOJNA POLICIJA  Rijeka, OIB 86330895710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Streljačko društvo VOJNA POLICIJA  Rijeka</item>
    </izvorni_sadrzaj>
    <derivirana_varijabla naziv="DomainObject.Predmet.ProtuStrankaListFormated_1">
      <item>Streljačko društvo VOJNA POLICIJA  Rijeka</item>
    </derivirana_varijabla>
  </DomainObject.Predmet.ProtuStrankaListFormated>
  <DomainObject.Predmet.ProtuStrankaListFormatedOIB>
    <izvorni_sadrzaj>
      <item>Streljačko društvo VOJNA POLICIJA  Rijeka, OIB 86330895710</item>
    </izvorni_sadrzaj>
    <derivirana_varijabla naziv="DomainObject.Predmet.ProtuStrankaListFormatedOIB_1">
      <item>Streljačko društvo VOJNA POLICIJA  Rijeka, OIB 86330895710</item>
    </derivirana_varijabla>
  </DomainObject.Predmet.ProtuStrankaListFormatedOIB>
  <DomainObject.Predmet.ProtuStrankaListFormatedWithAdress>
    <izvorni_sadrzaj>
      <item>Streljačko društvo VOJNA POLICIJA  Rijeka, Vojarna Trsat, 51000 Rijeka</item>
    </izvorni_sadrzaj>
    <derivirana_varijabla naziv="DomainObject.Predmet.ProtuStrankaListFormatedWithAdress_1">
      <item>Streljačko društvo VOJNA POLICIJA  Rijeka, Vojarna Trsat, 51000 Rijeka</item>
    </derivirana_varijabla>
  </DomainObject.Predmet.ProtuStrankaListFormatedWithAdress>
  <DomainObject.Predmet.ProtuStrankaListFormatedWithAdressOIB>
    <izvorni_sadrzaj>
      <item>Streljačko društvo VOJNA POLICIJA  Rijeka, OIB 86330895710, Vojarna Trsat, 51000 Rijeka</item>
    </izvorni_sadrzaj>
    <derivirana_varijabla naziv="DomainObject.Predmet.ProtuStrankaListFormatedWithAdressOIB_1">
      <item>Streljačko društvo VOJNA POLICIJA  Rijeka, OIB 86330895710, Vojarna Trsat, 51000 Rijeka</item>
    </derivirana_varijabla>
  </DomainObject.Predmet.ProtuStrankaListFormatedWithAdressOIB>
  <DomainObject.Predmet.ProtuStrankaListNazivFormated>
    <izvorni_sadrzaj>
      <item>Streljačko društvo VOJNA POLICIJA  Rijeka</item>
    </izvorni_sadrzaj>
    <derivirana_varijabla naziv="DomainObject.Predmet.ProtuStrankaListNazivFormated_1">
      <item>Streljačko društvo VOJNA POLICIJA  Rijeka</item>
    </derivirana_varijabla>
  </DomainObject.Predmet.ProtuStrankaListNazivFormated>
  <DomainObject.Predmet.ProtuStrankaListNazivFormatedOIB>
    <izvorni_sadrzaj>
      <item>Streljačko društvo VOJNA POLICIJA  Rijeka, OIB 86330895710</item>
    </izvorni_sadrzaj>
    <derivirana_varijabla naziv="DomainObject.Predmet.ProtuStrankaListNazivFormatedOIB_1">
      <item>Streljačko društvo VOJNA POLICIJA  Rijeka, OIB 86330895710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Streljačko društvo VOJNA POLICIJA  Rijeka</izvorni_sadrzaj>
    <derivirana_varijabla naziv="DomainObject.Predmet.ProtustrankaIDrugi_1">Streljačko društvo VOJNA POLICIJA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Streljačko društvo VOJNA POLICIJA  Rijeka, OIB 86330895710, Vojarna Trsat, 51000 Rijeka</izvorni_sadrzaj>
    <derivirana_varijabla naziv="DomainObject.Predmet.ProtustrankaIDrugiAdressOIB_1">Streljačko društvo VOJNA POLICIJA  Rijeka, OIB 86330895710, Vojarna Trsat,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Streljačko društvo VOJNA POLICIJA  Rijeka</item>
    </izvorni_sadrzaj>
    <derivirana_varijabla naziv="DomainObject.Predmet.SudioniciListNaziv_1">
      <item>FINA  Rijeka</item>
      <item>Streljačko društvo VOJNA POLICIJA  Rijeka</item>
    </derivirana_varijabla>
  </DomainObject.Predmet.SudioniciListNaziv>
  <DomainObject.Predmet.SudioniciListAdressOIB>
    <izvorni_sadrzaj>
      <item>FINA  Rijeka, OIB 85821130368, Frana Kurelca 8,51000 Rijeka</item>
      <item>Streljačko društvo VOJNA POLICIJA  Rijeka, OIB 86330895710, Vojarna Trsat,51000 Rijeka</item>
    </izvorni_sadrzaj>
    <derivirana_varijabla naziv="DomainObject.Predmet.SudioniciListAdressOIB_1">
      <item>FINA  Rijeka, OIB 85821130368, Frana Kurelca 8,51000 Rijeka</item>
      <item>Streljačko društvo VOJNA POLICIJA  Rijeka, OIB 86330895710, Vojarna Trsat,51000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86330895710</item>
    </izvorni_sadrzaj>
    <derivirana_varijabla naziv="DomainObject.Predmet.SudioniciListNazivOIB_1">
      <item>, OIB 85821130368</item>
      <item>, OIB 86330895710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0794A-26E2-478D-AEFF-252468DF6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2864</properties:Characters>
  <properties:Lines>91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2016-04-28T08:38:00Z</dcterms:created>
  <dc:creator>ksarlija</dc:creator>
  <cp:lastModifiedBy>Jasna Radulović</cp:lastModifiedBy>
  <cp:lastPrinted>2016-04-28T08:37:00Z</cp:lastPrinted>
  <dcterms:modified xmlns:xsi="http://www.w3.org/2001/XMLSchema-instance" xsi:type="dcterms:W3CDTF">2016-04-28T08:38:00Z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