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73dd" w14:paraId="c3473dd" w:rsidRDefault="00FA6545" w:rsidP="00910611" w:rsidR="00FA6545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545" w:rsidP="00D04179" w:rsidR="00FA6545" w:rsidRPr="00D04179">
      <w:r w:rsidRPr="00D04179">
        <w:rPr>
          <w:rFonts w:eastAsia="MS Mincho"/>
        </w:rPr>
        <w:t>REPUBLIKA HRVATSKA</w:t>
      </w:r>
    </w:p>
    <w:p w:rsidRDefault="00FA6545" w:rsidP="00D04179" w:rsidR="00FA6545" w:rsidRPr="00D04179">
      <w:r w:rsidRPr="00D04179">
        <w:rPr>
          <w:rFonts w:eastAsia="MS Mincho"/>
        </w:rPr>
        <w:t>TRGOVAČKI SUD U RIJECI</w:t>
      </w:r>
    </w:p>
    <w:p w:rsidRDefault="00FA6545" w:rsidP="00D04179" w:rsidR="00FA6545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right"/>
      </w:pPr>
      <w:bookmarkStart w:name="_GoBack" w:id="0"/>
      <w:bookmarkEnd w:id="0"/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="00BF4777">
        <w:t xml:space="preserve"> </w:t>
      </w:r>
      <w:r w:rsidR="00BF4777" w:rsidRPr="006D33EB">
        <w:rPr>
          <w:bCs/>
        </w:rPr>
        <w:t>HOSTEL CRIKVENICA j.d.o.o., Crikvenica, Vinodolska 23, O</w:t>
      </w:r>
      <w:r w:rsidR="00BF4777">
        <w:rPr>
          <w:bCs/>
        </w:rPr>
        <w:t>IB: 53839450556, MBS: 040302624</w:t>
      </w:r>
      <w:r w:rsidR="00BC40B2">
        <w:t>,</w:t>
      </w:r>
      <w:r w:rsidRPr="00E91A71">
        <w:t xml:space="preserve"> </w:t>
      </w:r>
      <w:r w:rsidR="00BF4777">
        <w:t xml:space="preserve">2. veljače </w:t>
      </w:r>
      <w:r w:rsidR="003010E8">
        <w:t>2017</w:t>
      </w:r>
      <w:r w:rsidR="00BC40B2">
        <w:t>. godine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3010E8" w:rsidRPr="003010E8">
        <w:t xml:space="preserve"> </w:t>
      </w:r>
      <w:r w:rsidR="00BF4777" w:rsidRPr="006D33EB">
        <w:rPr>
          <w:bCs/>
        </w:rPr>
        <w:t>HOSTEL CRIKVENICA j.d.o.o., Crikvenica, Vinodolska 23, O</w:t>
      </w:r>
      <w:r w:rsidR="00BF4777">
        <w:rPr>
          <w:bCs/>
        </w:rPr>
        <w:t>IB: 53839450556, MBS: 040302624.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  <w:t xml:space="preserve">Predlagatelj je </w:t>
      </w:r>
      <w:r w:rsidR="00BF4777">
        <w:rPr>
          <w:bCs/>
        </w:rPr>
        <w:t xml:space="preserve">24. svibnja </w:t>
      </w:r>
      <w:r w:rsidR="00BC40B2">
        <w:rPr>
          <w:bCs/>
        </w:rPr>
        <w:t>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="003010E8" w:rsidRPr="003010E8">
        <w:t xml:space="preserve"> </w:t>
      </w:r>
      <w:r w:rsidR="00BF4777" w:rsidRPr="006D33EB">
        <w:rPr>
          <w:bCs/>
        </w:rPr>
        <w:t>HOSTEL CRIKVENICA j.d.o.o., Crikvenica, Vinodolska 23, O</w:t>
      </w:r>
      <w:r w:rsidR="00BF4777">
        <w:rPr>
          <w:bCs/>
        </w:rPr>
        <w:t>IB: 53839450556, MBS: 040302624.</w:t>
      </w:r>
    </w:p>
    <w:p w:rsidRDefault="003010E8" w:rsidP="003006D1" w:rsidR="003006D1">
      <w:pPr>
        <w:ind w:hanging="709"/>
        <w:jc w:val="both"/>
      </w:pPr>
      <w:r>
        <w:rPr>
          <w:bCs/>
        </w:rPr>
        <w:tab/>
      </w:r>
      <w:r>
        <w:rPr>
          <w:bCs/>
        </w:rPr>
        <w:tab/>
      </w:r>
      <w:r w:rsidR="00BF4777">
        <w:rPr>
          <w:bCs/>
        </w:rPr>
        <w:t xml:space="preserve">Dužnik HOSTEL CRIKVENICA j.do.o. Crikvenica je 15. studenog </w:t>
      </w:r>
      <w:r>
        <w:rPr>
          <w:bCs/>
        </w:rPr>
        <w:t>2016. godine u spis dostavi</w:t>
      </w:r>
      <w:r w:rsidR="00BF4777">
        <w:rPr>
          <w:bCs/>
        </w:rPr>
        <w:t xml:space="preserve">o </w:t>
      </w:r>
      <w:r w:rsidR="00365701">
        <w:rPr>
          <w:bCs/>
        </w:rPr>
        <w:t>potvrd</w:t>
      </w:r>
      <w:r>
        <w:rPr>
          <w:bCs/>
        </w:rPr>
        <w:t>u</w:t>
      </w:r>
      <w:r w:rsidR="00365701">
        <w:rPr>
          <w:bCs/>
        </w:rPr>
        <w:t xml:space="preserve"> Financijske agencije</w:t>
      </w:r>
      <w:r>
        <w:rPr>
          <w:bCs/>
        </w:rPr>
        <w:t xml:space="preserve">, Regionalni centar Rijeka od </w:t>
      </w:r>
      <w:r w:rsidR="00BF4777">
        <w:rPr>
          <w:bCs/>
        </w:rPr>
        <w:t>14. studenog</w:t>
      </w:r>
      <w:r>
        <w:rPr>
          <w:bCs/>
        </w:rPr>
        <w:t xml:space="preserve"> 2016. godine kojom se potvrđuje da nepodmirene obveze dužnika na dan izd</w:t>
      </w:r>
      <w:r w:rsidR="00BF4777">
        <w:rPr>
          <w:bCs/>
        </w:rPr>
        <w:t xml:space="preserve">avanja potvrde iznose 0,00 kuna te da je na računima i novčanim sredstvima dužnika na dan izdavanja potvrde evidentirano 0 dana neprekidne blokade. 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BF4777">
        <w:t>2. veljače 2</w:t>
      </w:r>
      <w:r w:rsidR="003010E8">
        <w:t>017</w:t>
      </w:r>
      <w:r w:rsidRPr="00DC2B1B">
        <w:t>. godine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2D22CA">
        <w:t>: izravno</w:t>
      </w:r>
    </w:p>
    <w:p w:rsidRDefault="00365701" w:rsidP="00AC78B8" w:rsidR="00365701">
      <w:r>
        <w:t>- dužniku</w:t>
      </w:r>
      <w:r w:rsidR="002D22CA">
        <w:t>: izravno</w:t>
      </w:r>
      <w:r w:rsidR="00BF4777">
        <w:t xml:space="preserve"> i putem e-oglasne ploče </w:t>
      </w:r>
      <w:r w:rsidR="002D22CA">
        <w:t xml:space="preserve"> </w:t>
      </w:r>
    </w:p>
    <w:p w:rsidRDefault="002D22CA" w:rsidP="00AC78B8" w:rsidR="002D22CA"/>
    <w:p w:rsidRDefault="002D22CA" w:rsidP="002D22CA" w:rsidR="002D22CA" w:rsidRPr="00F804C1">
      <w:r w:rsidRPr="00F804C1">
        <w:t xml:space="preserve">Spis u kalendar, </w:t>
      </w:r>
      <w:r w:rsidR="00BF4777">
        <w:t>25</w:t>
      </w:r>
      <w:r>
        <w:t xml:space="preserve">. </w:t>
      </w:r>
      <w:r w:rsidR="003010E8">
        <w:t>veljače 2017</w:t>
      </w:r>
      <w:r w:rsidRPr="00F804C1">
        <w:t>. godine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BF4777">
        <w:t xml:space="preserve">2. veljače </w:t>
      </w:r>
      <w:r w:rsidR="003010E8">
        <w:t>2017</w:t>
      </w:r>
      <w:r w:rsidR="002D22CA">
        <w:t>. godine</w:t>
      </w:r>
    </w:p>
    <w:p w:rsidRDefault="00AC78B8" w:rsidP="00AC78B8" w:rsidR="00AC78B8" w:rsidRPr="00AC78B8"/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B8" w:rsidRPr="00AC78B8">
        <w:t>Sudac</w:t>
      </w:r>
    </w:p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Tamara Jugo Smoljanović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D77" w:rsidP="00A90047" w:rsidR="00705D77">
      <w:r>
        <w:separator/>
      </w:r>
    </w:p>
  </w:endnote>
  <w:endnote w:id="0" w:type="continuationSeparator">
    <w:p w:rsidRDefault="00705D77" w:rsidP="00A90047" w:rsidR="00705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545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D77" w:rsidP="00A90047" w:rsidR="00705D77">
      <w:r>
        <w:separator/>
      </w:r>
    </w:p>
  </w:footnote>
  <w:footnote w:id="0" w:type="continuationSeparator">
    <w:p w:rsidRDefault="00705D77" w:rsidP="00A90047" w:rsidR="00705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</w:t>
    </w:r>
    <w:r w:rsidR="00BC40B2">
      <w:t>: 6.</w:t>
    </w:r>
    <w:r>
      <w:t xml:space="preserve"> St-</w:t>
    </w:r>
    <w:r w:rsidR="003517B8">
      <w:t>57</w:t>
    </w:r>
    <w:r w:rsidR="003006D1">
      <w:t>/201</w:t>
    </w:r>
    <w:r w:rsidR="003517B8">
      <w:t>7</w:t>
    </w:r>
    <w:r w:rsidR="003006D1">
      <w:t>-</w:t>
    </w:r>
    <w:r w:rsidR="003517B8">
      <w:t>9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2D22CA"/>
    <w:rsid w:val="002E0687"/>
    <w:rsid w:val="003006D1"/>
    <w:rsid w:val="003010E8"/>
    <w:rsid w:val="003517B8"/>
    <w:rsid w:val="00365701"/>
    <w:rsid w:val="00380F64"/>
    <w:rsid w:val="00471E52"/>
    <w:rsid w:val="00473463"/>
    <w:rsid w:val="004F6C16"/>
    <w:rsid w:val="00705D77"/>
    <w:rsid w:val="008928CB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BF4777"/>
    <w:rsid w:val="00BF64D1"/>
    <w:rsid w:val="00CB56E5"/>
    <w:rsid w:val="00DD3770"/>
    <w:rsid w:val="00E518D1"/>
    <w:rsid w:val="00E87BBB"/>
    <w:rsid w:val="00EE37CD"/>
    <w:rsid w:val="00FA6545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5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54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54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54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54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5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54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54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54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54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HOSTEL CRIKVENICA j.d.o.o.</izvorni_sadrzaj>
    <derivirana_varijabla naziv="DomainObject.Predmet.ProtustrankaFormated_1">  HOSTEL CRIKVENICA j.d.o.o.</derivirana_varijabla>
  </DomainObject.Predmet.ProtustrankaFormated>
  <DomainObject.Predmet.ProtustrankaFormatedOIB>
    <izvorni_sadrzaj>  HOSTEL CRIKVENICA j.d.o.o., OIB 53839450556</izvorni_sadrzaj>
    <derivirana_varijabla naziv="DomainObject.Predmet.ProtustrankaFormatedOIB_1">  HOSTEL CRIKVENICA j.d.o.o., OIB 53839450556</derivirana_varijabla>
  </DomainObject.Predmet.ProtustrankaFormatedOIB>
  <DomainObject.Predmet.ProtustrankaFormatedWithAdress>
    <izvorni_sadrzaj> HOSTEL CRIKVENICA j.d.o.o., Vinodolska 23, 51260 Crikvenica</izvorni_sadrzaj>
    <derivirana_varijabla naziv="DomainObject.Predmet.ProtustrankaFormatedWithAdress_1"> HOSTEL CRIKVENICA j.d.o.o., Vinodolska 23, 51260 Crikvenica</derivirana_varijabla>
  </DomainObject.Predmet.ProtustrankaFormatedWithAdress>
  <DomainObject.Predmet.ProtustrankaFormatedWithAdressOIB>
    <izvorni_sadrzaj> HOSTEL CRIKVENICA j.d.o.o., OIB 53839450556, Vinodolska 23, 51260 Crikvenica</izvorni_sadrzaj>
    <derivirana_varijabla naziv="DomainObject.Predmet.ProtustrankaFormatedWithAdressOIB_1"> HOSTEL CRIKVENICA j.d.o.o., OIB 53839450556, Vinodolska 23, 51260 Crikvenica</derivirana_varijabla>
  </DomainObject.Predmet.ProtustrankaFormatedWithAdressOIB>
  <DomainObject.Predmet.ProtustrankaWithAdress>
    <izvorni_sadrzaj>HOSTEL CRIKVENICA j.d.o.o. Vinodolska 23, 51260 Crikvenica</izvorni_sadrzaj>
    <derivirana_varijabla naziv="DomainObject.Predmet.ProtustrankaWithAdress_1">HOSTEL CRIKVENICA j.d.o.o. Vinodolska 23, 51260 Crikvenica</derivirana_varijabla>
  </DomainObject.Predmet.ProtustrankaWithAdress>
  <DomainObject.Predmet.ProtustrankaWithAdressOIB>
    <izvorni_sadrzaj>HOSTEL CRIKVENICA j.d.o.o., OIB 53839450556, Vinodolska 23, 51260 Crikvenica</izvorni_sadrzaj>
    <derivirana_varijabla naziv="DomainObject.Predmet.ProtustrankaWithAdressOIB_1">HOSTEL CRIKVENICA j.d.o.o., OIB 53839450556, Vinodolska 23, 51260 Crikvenica</derivirana_varijabla>
  </DomainObject.Predmet.ProtustrankaWithAdressOIB>
  <DomainObject.Predmet.ProtustrankaNazivFormated>
    <izvorni_sadrzaj>HOSTEL CRIKVENICA j.d.o.o.</izvorni_sadrzaj>
    <derivirana_varijabla naziv="DomainObject.Predmet.ProtustrankaNazivFormated_1">HOSTEL CRIKVENICA j.d.o.o.</derivirana_varijabla>
  </DomainObject.Predmet.ProtustrankaNazivFormated>
  <DomainObject.Predmet.ProtustrankaNazivFormatedOIB>
    <izvorni_sadrzaj>HOSTEL CRIKVENICA j.d.o.o., OIB 53839450556</izvorni_sadrzaj>
    <derivirana_varijabla naziv="DomainObject.Predmet.ProtustrankaNazivFormatedOIB_1">HOSTEL CRIKVENICA j.d.o.o., OIB 53839450556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HOSTEL CRIKVENICA j.d.o.o.</item>
    </izvorni_sadrzaj>
    <derivirana_varijabla naziv="DomainObject.Predmet.ProtuStrankaListFormated_1">
      <item>HOSTEL CRIKVENICA j.d.o.o.</item>
    </derivirana_varijabla>
  </DomainObject.Predmet.ProtuStrankaListFormated>
  <DomainObject.Predmet.ProtuStrankaListFormatedOIB>
    <izvorni_sadrzaj>
      <item>HOSTEL CRIKVENICA j.d.o.o., OIB 53839450556</item>
    </izvorni_sadrzaj>
    <derivirana_varijabla naziv="DomainObject.Predmet.ProtuStrankaListFormatedOIB_1">
      <item>HOSTEL CRIKVENICA j.d.o.o., OIB 53839450556</item>
    </derivirana_varijabla>
  </DomainObject.Predmet.ProtuStrankaListFormatedOIB>
  <DomainObject.Predmet.ProtuStrankaListFormatedWithAdress>
    <izvorni_sadrzaj>
      <item>HOSTEL CRIKVENICA j.d.o.o., Vinodolska 23, 51260 Crikvenica</item>
    </izvorni_sadrzaj>
    <derivirana_varijabla naziv="DomainObject.Predmet.ProtuStrankaListFormatedWithAdress_1">
      <item>HOSTEL CRIKVENICA j.d.o.o., Vinodolska 23, 51260 Crikvenica</item>
    </derivirana_varijabla>
  </DomainObject.Predmet.ProtuStrankaListFormatedWithAdress>
  <DomainObject.Predmet.ProtuStrankaListFormatedWithAdressOIB>
    <izvorni_sadrzaj>
      <item>HOSTEL CRIKVENICA j.d.o.o., OIB 53839450556, Vinodolska 23, 51260 Crikvenica</item>
    </izvorni_sadrzaj>
    <derivirana_varijabla naziv="DomainObject.Predmet.ProtuStrankaListFormatedWithAdressOIB_1">
      <item>HOSTEL CRIKVENICA j.d.o.o., OIB 53839450556, Vinodolska 23, 51260 Crikvenica</item>
    </derivirana_varijabla>
  </DomainObject.Predmet.ProtuStrankaListFormatedWithAdressOIB>
  <DomainObject.Predmet.ProtuStrankaListNazivFormated>
    <izvorni_sadrzaj>
      <item>HOSTEL CRIKVENICA j.d.o.o.</item>
    </izvorni_sadrzaj>
    <derivirana_varijabla naziv="DomainObject.Predmet.ProtuStrankaListNazivFormated_1">
      <item>HOSTEL CRIKVENICA j.d.o.o.</item>
    </derivirana_varijabla>
  </DomainObject.Predmet.ProtuStrankaListNazivFormated>
  <DomainObject.Predmet.ProtuStrankaListNazivFormatedOIB>
    <izvorni_sadrzaj>
      <item>HOSTEL CRIKVENICA j.d.o.o., OIB 53839450556</item>
    </izvorni_sadrzaj>
    <derivirana_varijabla naziv="DomainObject.Predmet.ProtuStrankaListNazivFormatedOIB_1">
      <item>HOSTEL CRIKVENICA j.d.o.o., OIB 53839450556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HOSTEL CRIKVENICA j.d.o.o.</izvorni_sadrzaj>
    <derivirana_varijabla naziv="DomainObject.Predmet.ProtustrankaIDrugi_1">HOSTEL CRIKVENICA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HOSTEL CRIKVENICA j.d.o.o., OIB 53839450556, Vinodolska 23, 51260 Crikvenica</izvorni_sadrzaj>
    <derivirana_varijabla naziv="DomainObject.Predmet.ProtustrankaIDrugiAdressOIB_1">HOSTEL CRIKVENICA j.d.o.o., OIB 53839450556, Vinodolska 23,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HOSTEL CRIKVENICA j.d.o.o.</item>
    </izvorni_sadrzaj>
    <derivirana_varijabla naziv="DomainObject.Predmet.SudioniciListNaziv_1">
      <item>FINA  Rijeka</item>
      <item>HOSTEL CRIKVENICA j.d.o.o.</item>
    </derivirana_varijabla>
  </DomainObject.Predmet.SudioniciListNaziv>
  <DomainObject.Predmet.SudioniciListAdressOIB>
    <izvorni_sadrzaj>
      <item>FINA  Rijeka, OIB 85821130368, Frana Kurelca 8,51000 Rijeka</item>
      <item>HOSTEL CRIKVENICA j.d.o.o., OIB 53839450556, Vinodolska 23,51260 Crikvenica</item>
    </izvorni_sadrzaj>
    <derivirana_varijabla naziv="DomainObject.Predmet.SudioniciListAdressOIB_1">
      <item>FINA  Rijeka, OIB 85821130368, Frana Kurelca 8,51000 Rijeka</item>
      <item>HOSTEL CRIKVENICA j.d.o.o., OIB 53839450556, Vinodolska 23,51260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53839450556</item>
    </izvorni_sadrzaj>
    <derivirana_varijabla naziv="DomainObject.Predmet.SudioniciListNazivOIB_1">
      <item>, OIB 85821130368</item>
      <item>, OIB 53839450556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C8F43-DDF4-4EB6-802B-147B8ED8B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378</properties:Words>
  <properties:Characters>2114</properties:Characters>
  <properties:Lines>110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2017-02-02T08:51:00Z</dcterms:created>
  <dc:creator>Vera Jelenović</dc:creator>
  <cp:lastModifiedBy>Sanela Uzelac</cp:lastModifiedBy>
  <dcterms:modified xmlns:xsi="http://www.w3.org/2001/XMLSchema-instance" xsi:type="dcterms:W3CDTF">2017-02-02T09:04:00Z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