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0feb" w14:paraId="4fe0feb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>ački sud u Varaždinu po sucu toga suda Hugu Wedemeyeru</w:t>
      </w:r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E56F87">
        <w:t>SAVEZ ŠPORTOVA ŽUPANIJE KOPRIVNIČKO-KRIŽEVAČKE</w:t>
      </w:r>
      <w:r w:rsidR="00E56F87">
        <w:rPr>
          <w:szCs w:val="24"/>
        </w:rPr>
        <w:t>, Koprivnica</w:t>
      </w:r>
      <w:r w:rsidR="008814C3" w:rsidRPr="008814C3">
        <w:rPr>
          <w:szCs w:val="24"/>
        </w:rPr>
        <w:t xml:space="preserve">, </w:t>
      </w:r>
      <w:r w:rsidR="00E56F87">
        <w:rPr>
          <w:szCs w:val="24"/>
        </w:rPr>
        <w:t>Nemčićeva 5, OIB: 70587142163</w:t>
      </w:r>
      <w:r w:rsidR="002C0093" w:rsidRPr="008814C3">
        <w:rPr>
          <w:szCs w:val="24"/>
        </w:rPr>
        <w:t xml:space="preserve">, dana </w:t>
      </w:r>
      <w:r w:rsidR="001544E3">
        <w:rPr>
          <w:color w:themeColor="text1" w:val="000000"/>
          <w:szCs w:val="24"/>
        </w:rPr>
        <w:t>29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161226">
      <w:pPr>
        <w:jc w:val="both"/>
      </w:pPr>
      <w:r w:rsidRPr="008814C3">
        <w:rPr>
          <w:szCs w:val="24"/>
        </w:rPr>
        <w:tab/>
        <w:t>I Otvara se stečajni postupak nad stečajnim</w:t>
      </w:r>
      <w:r w:rsidR="004A05FD" w:rsidRPr="004A05FD">
        <w:t xml:space="preserve"> </w:t>
      </w:r>
      <w:r w:rsidR="00161226">
        <w:t>dužnikom</w:t>
      </w:r>
      <w:r w:rsidR="00E56F87" w:rsidRPr="00E56F87">
        <w:t xml:space="preserve"> </w:t>
      </w:r>
      <w:r w:rsidR="00E56F87">
        <w:t>SAVEZ ŠPORTOVA ŽUPANIJE KOPRIVNIČKO-KRIŽEVAČKE</w:t>
      </w:r>
      <w:r w:rsidR="00E56F87">
        <w:rPr>
          <w:szCs w:val="24"/>
        </w:rPr>
        <w:t>, Koprivnica</w:t>
      </w:r>
      <w:r w:rsidR="00E56F87" w:rsidRPr="008814C3">
        <w:rPr>
          <w:szCs w:val="24"/>
        </w:rPr>
        <w:t xml:space="preserve">, </w:t>
      </w:r>
      <w:r w:rsidR="00E56F87">
        <w:rPr>
          <w:szCs w:val="24"/>
        </w:rPr>
        <w:t>Nemčićeva 5, OIB: 70587142163</w:t>
      </w:r>
      <w:r w:rsidRPr="008814C3">
        <w:rPr>
          <w:szCs w:val="24"/>
        </w:rPr>
        <w:t xml:space="preserve">, s danom  </w:t>
      </w:r>
      <w:r w:rsidR="001544E3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 xml:space="preserve">. ožujka 2016. </w:t>
      </w:r>
      <w:r w:rsidR="001544E3">
        <w:rPr>
          <w:szCs w:val="24"/>
        </w:rPr>
        <w:t>u 15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3E533D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E56F87">
        <w:t>SAVEZ ŠPORTOVA ŽUPANIJE KOPRIVNIČKO-KRIŽEVAČKE</w:t>
      </w:r>
      <w:r w:rsidR="00E56F87">
        <w:rPr>
          <w:szCs w:val="24"/>
        </w:rPr>
        <w:t>, Koprivnica</w:t>
      </w:r>
      <w:r w:rsidR="00E56F87" w:rsidRPr="008814C3">
        <w:rPr>
          <w:szCs w:val="24"/>
        </w:rPr>
        <w:t xml:space="preserve">, </w:t>
      </w:r>
      <w:r w:rsidR="00E56F87">
        <w:rPr>
          <w:szCs w:val="24"/>
        </w:rPr>
        <w:t>Nemčićeva 5, OIB: 70587142163.</w:t>
      </w:r>
    </w:p>
    <w:p w:rsidRDefault="00E56F87" w:rsidP="00EE16FD" w:rsidR="00E56F87" w:rsidRPr="008814C3">
      <w:pPr>
        <w:jc w:val="both"/>
        <w:rPr>
          <w:szCs w:val="24"/>
        </w:rPr>
      </w:pPr>
    </w:p>
    <w:p w:rsidRDefault="00705974" w:rsidP="00E8296E" w:rsidR="00E8296E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E8296E">
        <w:t>Miljenko Marinić, Lopudska 1 a, Zagreb, OIB: 34668485052.</w:t>
      </w:r>
    </w:p>
    <w:p w:rsidRDefault="00125ECD" w:rsidP="008814C3" w:rsidR="00125ECD">
      <w:pPr>
        <w:jc w:val="both"/>
      </w:pPr>
    </w:p>
    <w:p w:rsidRDefault="008814C3" w:rsidP="00125ECD" w:rsidR="00EE16FD" w:rsidRPr="00125ECD">
      <w:pPr>
        <w:ind w:firstLine="708"/>
        <w:jc w:val="both"/>
      </w:pPr>
      <w:r>
        <w:rPr>
          <w:szCs w:val="24"/>
        </w:rPr>
        <w:t xml:space="preserve">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E56F87" w:rsidRPr="00E56F87">
        <w:t xml:space="preserve"> </w:t>
      </w:r>
      <w:r w:rsidR="00E56F87">
        <w:t>SAVEZ ŠPORTOVA ŽUPANIJE KOPRIVNIČKO-KRIŽEVAČKE</w:t>
      </w:r>
      <w:r w:rsidR="00E56F87">
        <w:rPr>
          <w:szCs w:val="24"/>
        </w:rPr>
        <w:t>, Koprivnica</w:t>
      </w:r>
      <w:r w:rsidR="00E56F87" w:rsidRPr="008814C3">
        <w:rPr>
          <w:szCs w:val="24"/>
        </w:rPr>
        <w:t xml:space="preserve">, </w:t>
      </w:r>
      <w:r w:rsidR="00E56F87">
        <w:rPr>
          <w:szCs w:val="24"/>
        </w:rPr>
        <w:t>Nemčićeva 5, OIB: 70587142163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 xml:space="preserve"> registra</w:t>
      </w:r>
      <w:r w:rsidR="00E56F87">
        <w:rPr>
          <w:color w:themeColor="text1" w:val="000000"/>
          <w:szCs w:val="24"/>
        </w:rPr>
        <w:t xml:space="preserve"> udruga</w:t>
      </w:r>
      <w:r w:rsidR="00925748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4A05FD">
        <w:rPr>
          <w:color w:themeColor="text1" w:val="000000"/>
          <w:szCs w:val="24"/>
        </w:rPr>
        <w:t>11</w:t>
      </w:r>
      <w:r w:rsidR="005D3E44">
        <w:rPr>
          <w:color w:themeColor="text1" w:val="000000"/>
          <w:szCs w:val="24"/>
        </w:rPr>
        <w:t>. prosinca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</w:t>
      </w:r>
      <w:r w:rsidRPr="008814C3">
        <w:rPr>
          <w:szCs w:val="24"/>
        </w:rPr>
        <w:lastRenderedPageBreak/>
        <w:t>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1544E3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>. ožujka 2016</w:t>
      </w:r>
      <w:r w:rsidR="006621D0">
        <w:rPr>
          <w:color w:themeColor="text1" w:val="000000"/>
          <w:szCs w:val="24"/>
        </w:rPr>
        <w:t>.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1544E3" w:rsidR="00971EBE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>Hugo Wedemeyer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125ECD" w:rsidR="004A05FD" w:rsidRPr="00125EC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Dužnik </w:t>
      </w:r>
      <w:r w:rsidR="00E56F87">
        <w:t>SAVEZ ŠPORTOVA ŽUPANIJE KOPRIVNIČKO-KRIŽEVAČKE</w:t>
      </w:r>
      <w:r w:rsidR="00E56F87">
        <w:rPr>
          <w:szCs w:val="24"/>
        </w:rPr>
        <w:t>, Koprivnica</w:t>
      </w:r>
      <w:r w:rsidR="00E56F87" w:rsidRPr="008814C3">
        <w:rPr>
          <w:szCs w:val="24"/>
        </w:rPr>
        <w:t xml:space="preserve">, </w:t>
      </w:r>
      <w:r w:rsidR="00E56F87">
        <w:rPr>
          <w:szCs w:val="24"/>
        </w:rPr>
        <w:t>Nemčićeva 5</w:t>
      </w:r>
    </w:p>
    <w:p w:rsidRDefault="00E56F87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>
        <w:rPr>
          <w:color w:themeColor="text1" w:val="000000"/>
          <w:szCs w:val="24"/>
        </w:rPr>
        <w:t>Ured državne uprave u Koprivničko-križevačkoj županiji</w:t>
      </w:r>
      <w:r w:rsidR="00EE16FD" w:rsidRPr="004A05FD">
        <w:rPr>
          <w:szCs w:val="24"/>
        </w:rPr>
        <w:t xml:space="preserve"> radi zabilježbe (odmah i nakon pravomoćnosti)</w:t>
      </w:r>
      <w:r>
        <w:rPr>
          <w:rFonts w:eastAsia="Calibri"/>
          <w:szCs w:val="24"/>
        </w:rPr>
        <w:t>, Koprivnica, Ulica Antuna Nemčića 5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E56F87">
        <w:rPr>
          <w:color w:themeColor="text1" w:val="000000"/>
          <w:szCs w:val="24"/>
        </w:rPr>
        <w:t>Koprivnica, Hrvatske državnosti 7</w:t>
      </w:r>
    </w:p>
    <w:p w:rsidRDefault="00EE16FD" w:rsidP="00EE16FD" w:rsidR="00E56F87">
      <w:pPr>
        <w:numPr>
          <w:ilvl w:val="0"/>
          <w:numId w:val="2"/>
        </w:numPr>
        <w:ind w:left="360"/>
        <w:rPr>
          <w:szCs w:val="24"/>
        </w:rPr>
      </w:pPr>
      <w:r w:rsidRPr="00E56F87">
        <w:rPr>
          <w:szCs w:val="24"/>
        </w:rPr>
        <w:t xml:space="preserve">Stečajni upravitelj </w:t>
      </w:r>
      <w:r w:rsidR="00E56F87">
        <w:t>Miljenko Marinić, Lopudska 1 a, Zagreb</w:t>
      </w:r>
      <w:r w:rsidR="00E56F87" w:rsidRPr="00E56F87">
        <w:rPr>
          <w:szCs w:val="24"/>
        </w:rPr>
        <w:t xml:space="preserve"> </w:t>
      </w:r>
    </w:p>
    <w:p w:rsidRDefault="00EE16FD" w:rsidP="00EE16FD" w:rsidR="00EE16FD" w:rsidRPr="00E56F87">
      <w:pPr>
        <w:numPr>
          <w:ilvl w:val="0"/>
          <w:numId w:val="2"/>
        </w:numPr>
        <w:ind w:left="360"/>
        <w:rPr>
          <w:szCs w:val="24"/>
        </w:rPr>
      </w:pPr>
      <w:r w:rsidRPr="00E56F87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DE526F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F3C" w:rsidP="00EE16FD" w:rsidR="00C56F3C">
      <w:r>
        <w:separator/>
      </w:r>
    </w:p>
  </w:endnote>
  <w:endnote w:id="0" w:type="continuationSeparator">
    <w:p w:rsidRDefault="00C56F3C" w:rsidP="00EE16FD" w:rsidR="00C56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F3C" w:rsidP="00EE16FD" w:rsidR="00C56F3C">
      <w:r>
        <w:separator/>
      </w:r>
    </w:p>
  </w:footnote>
  <w:footnote w:id="0" w:type="continuationSeparator">
    <w:p w:rsidRDefault="00C56F3C" w:rsidP="00EE16FD" w:rsidR="00C56F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3F2D" w:rsidP="00EE16FD" w:rsidR="00EE16FD">
    <w:pPr>
      <w:pStyle w:val="Zaglavlje"/>
      <w:jc w:val="right"/>
    </w:pPr>
    <w:r>
      <w:t>Poslovni broj: 6 St-1065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36AD4"/>
    <w:rsid w:val="000B7FE8"/>
    <w:rsid w:val="000D3B33"/>
    <w:rsid w:val="00107F19"/>
    <w:rsid w:val="00125ECD"/>
    <w:rsid w:val="00127C90"/>
    <w:rsid w:val="001544E3"/>
    <w:rsid w:val="00161226"/>
    <w:rsid w:val="001D34C0"/>
    <w:rsid w:val="002161F0"/>
    <w:rsid w:val="00240247"/>
    <w:rsid w:val="002562AD"/>
    <w:rsid w:val="00271ABD"/>
    <w:rsid w:val="00295B5A"/>
    <w:rsid w:val="00297B6C"/>
    <w:rsid w:val="002B3097"/>
    <w:rsid w:val="002C0093"/>
    <w:rsid w:val="002C0B7C"/>
    <w:rsid w:val="00351255"/>
    <w:rsid w:val="003802A0"/>
    <w:rsid w:val="003E533D"/>
    <w:rsid w:val="004822A7"/>
    <w:rsid w:val="004A05FD"/>
    <w:rsid w:val="005267F2"/>
    <w:rsid w:val="005401D2"/>
    <w:rsid w:val="00570D9A"/>
    <w:rsid w:val="005966F5"/>
    <w:rsid w:val="005A0F7E"/>
    <w:rsid w:val="005B3F43"/>
    <w:rsid w:val="005D3E44"/>
    <w:rsid w:val="00606245"/>
    <w:rsid w:val="00615C58"/>
    <w:rsid w:val="006621D0"/>
    <w:rsid w:val="006F4546"/>
    <w:rsid w:val="00705974"/>
    <w:rsid w:val="00733F2D"/>
    <w:rsid w:val="0079610A"/>
    <w:rsid w:val="007B58BB"/>
    <w:rsid w:val="007C6A56"/>
    <w:rsid w:val="008814C3"/>
    <w:rsid w:val="008874EC"/>
    <w:rsid w:val="00916293"/>
    <w:rsid w:val="00925748"/>
    <w:rsid w:val="00971EBE"/>
    <w:rsid w:val="00AA64E2"/>
    <w:rsid w:val="00AB7280"/>
    <w:rsid w:val="00B930B2"/>
    <w:rsid w:val="00C56F3C"/>
    <w:rsid w:val="00C65BE1"/>
    <w:rsid w:val="00D561F2"/>
    <w:rsid w:val="00D63C17"/>
    <w:rsid w:val="00DA23AB"/>
    <w:rsid w:val="00DE526F"/>
    <w:rsid w:val="00E56F87"/>
    <w:rsid w:val="00E8296E"/>
    <w:rsid w:val="00E9442F"/>
    <w:rsid w:val="00EE16FD"/>
    <w:rsid w:val="00F116FA"/>
    <w:rsid w:val="00F21232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D9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D9A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D9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D9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D9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D9A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D9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D9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69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St-1065/2015-5</izvorni_sadrzaj>
    <derivirana_varijabla naziv="DomainObject.Oznaka_1">St-1065/2015-5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ŠPORTOVA ŽUPANIJE KOPRIVNIČKO-KRIŽEVAČKE</izvorni_sadrzaj>
    <derivirana_varijabla naziv="DomainObject.Predmet.ProtustrankaFormated_1">  SAVEZ ŠPORTOVA ŽUPANIJE KOPRIVNIČKO-KRIŽEVAČKE</derivirana_varijabla>
  </DomainObject.Predmet.ProtustrankaFormated>
  <DomainObject.Predmet.ProtustrankaFormatedOIB>
    <izvorni_sadrzaj>  SAVEZ ŠPORTOVA ŽUPANIJE KOPRIVNIČKO-KRIŽEVAČKE, OIB 70587142163</izvorni_sadrzaj>
    <derivirana_varijabla naziv="DomainObject.Predmet.ProtustrankaFormatedOIB_1">  SAVEZ ŠPORTOVA ŽUPANIJE KOPRIVNIČKO-KRIŽEVAČKE, OIB 70587142163</derivirana_varijabla>
  </DomainObject.Predmet.ProtustrankaFormatedOIB>
  <DomainObject.Predmet.ProtustrankaFormatedWithAdress>
    <izvorni_sadrzaj> SAVEZ ŠPORTOVA ŽUPANIJE KOPRIVNIČKO-KRIŽEVAČKE, Nemčićeva 5, 48000 Koprivnica</izvorni_sadrzaj>
    <derivirana_varijabla naziv="DomainObject.Predmet.ProtustrankaFormatedWithAdress_1"> SAVEZ ŠPORTOVA ŽUPANIJE KOPRIVNIČKO-KRIŽEVAČKE, Nemčićeva 5, 48000 Koprivnica</derivirana_varijabla>
  </DomainObject.Predmet.ProtustrankaFormatedWithAdress>
  <DomainObject.Predmet.ProtustrankaFormatedWithAdressOIB>
    <izvorni_sadrzaj> SAVEZ ŠPORTOVA ŽUPANIJE KOPRIVNIČKO-KRIŽEVAČKE, OIB 70587142163, Nemčićeva 5, 48000 Koprivnica</izvorni_sadrzaj>
    <derivirana_varijabla naziv="DomainObject.Predmet.ProtustrankaFormatedWithAdressOIB_1"> SAVEZ ŠPORTOVA ŽUPANIJE KOPRIVNIČKO-KRIŽEVAČKE, OIB 70587142163, Nemčićeva 5, 48000 Koprivnica</derivirana_varijabla>
  </DomainObject.Predmet.ProtustrankaFormatedWithAdressOIB>
  <DomainObject.Predmet.ProtustrankaWithAdress>
    <izvorni_sadrzaj>SAVEZ ŠPORTOVA ŽUPANIJE KOPRIVNIČKO-KRIŽEVAČKE Nemčićeva 5, 48000 Koprivnica</izvorni_sadrzaj>
    <derivirana_varijabla naziv="DomainObject.Predmet.ProtustrankaWithAdress_1">SAVEZ ŠPORTOVA ŽUPANIJE KOPRIVNIČKO-KRIŽEVAČKE Nemčićeva 5, 48000 Koprivnica</derivirana_varijabla>
  </DomainObject.Predmet.ProtustrankaWithAdress>
  <DomainObject.Predmet.ProtustrankaWithAdressOIB>
    <izvorni_sadrzaj>SAVEZ ŠPORTOVA ŽUPANIJE KOPRIVNIČKO-KRIŽEVAČKE, OIB 70587142163, Nemčićeva 5, 48000 Koprivnica</izvorni_sadrzaj>
    <derivirana_varijabla naziv="DomainObject.Predmet.ProtustrankaWithAdressOIB_1">SAVEZ ŠPORTOVA ŽUPANIJE KOPRIVNIČKO-KRIŽEVAČKE, OIB 70587142163, Nemčićeva 5, 48000 Koprivnica</derivirana_varijabla>
  </DomainObject.Predmet.ProtustrankaWithAdressOIB>
  <DomainObject.Predmet.ProtustrankaNazivFormated>
    <izvorni_sadrzaj>SAVEZ ŠPORTOVA ŽUPANIJE KOPRIVNIČKO-KRIŽEVAČKE</izvorni_sadrzaj>
    <derivirana_varijabla naziv="DomainObject.Predmet.ProtustrankaNazivFormated_1">SAVEZ ŠPORTOVA ŽUPANIJE KOPRIVNIČKO-KRIŽEVAČKE</derivirana_varijabla>
  </DomainObject.Predmet.ProtustrankaNazivFormated>
  <DomainObject.Predmet.ProtustrankaNazivFormatedOIB>
    <izvorni_sadrzaj>SAVEZ ŠPORTOVA ŽUPANIJE KOPRIVNIČKO-KRIŽEVAČKE, OIB 70587142163</izvorni_sadrzaj>
    <derivirana_varijabla naziv="DomainObject.Predmet.ProtustrankaNazivFormatedOIB_1">SAVEZ ŠPORTOVA ŽUPANIJE KOPRIVNIČKO-KRIŽEVAČKE, OIB 70587142163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1374.55</izvorni_sadrzaj>
    <derivirana_varijabla naziv="DomainObject.Predmet.TrenutnaVrijednost_1">1374.55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SAVEZ ŠPORTOVA ŽUPANIJE KOPRIVNIČKO-KRIŽEVAČKE</item>
    </izvorni_sadrzaj>
    <derivirana_varijabla naziv="DomainObject.Predmet.ProtuStrankaListFormated_1">
      <item>SAVEZ ŠPORTOVA ŽUPANIJE KOPRIVNIČKO-KRIŽEVAČKE</item>
    </derivirana_varijabla>
  </DomainObject.Predmet.ProtuStrankaListFormated>
  <DomainObject.Predmet.ProtuStrankaListFormatedOIB>
    <izvorni_sadrzaj>
      <item>SAVEZ ŠPORTOVA ŽUPANIJE KOPRIVNIČKO-KRIŽEVAČKE, OIB 70587142163</item>
    </izvorni_sadrzaj>
    <derivirana_varijabla naziv="DomainObject.Predmet.ProtuStrankaListFormatedOIB_1">
      <item>SAVEZ ŠPORTOVA ŽUPANIJE KOPRIVNIČKO-KRIŽEVAČKE, OIB 70587142163</item>
    </derivirana_varijabla>
  </DomainObject.Predmet.ProtuStrankaListFormatedOIB>
  <DomainObject.Predmet.ProtuStrankaListFormatedWithAdress>
    <izvorni_sadrzaj>
      <item>SAVEZ ŠPORTOVA ŽUPANIJE KOPRIVNIČKO-KRIŽEVAČKE, Nemčićeva 5, 48000 Koprivnica</item>
    </izvorni_sadrzaj>
    <derivirana_varijabla naziv="DomainObject.Predmet.ProtuStrankaListFormatedWithAdress_1">
      <item>SAVEZ ŠPORTOVA ŽUPANIJE KOPRIVNIČKO-KRIŽEVAČKE, Nemčićeva 5, 48000 Koprivnica</item>
    </derivirana_varijabla>
  </DomainObject.Predmet.ProtuStrankaListFormatedWithAdress>
  <DomainObject.Predmet.ProtuStrankaListFormatedWithAdressOIB>
    <izvorni_sadrzaj>
      <item>SAVEZ ŠPORTOVA ŽUPANIJE KOPRIVNIČKO-KRIŽEVAČKE, OIB 70587142163, Nemčićeva 5, 48000 Koprivnica</item>
    </izvorni_sadrzaj>
    <derivirana_varijabla naziv="DomainObject.Predmet.ProtuStrankaListFormatedWithAdressOIB_1">
      <item>SAVEZ ŠPORTOVA ŽUPANIJE KOPRIVNIČKO-KRIŽEVAČKE, OIB 70587142163, Nemčićeva 5, 48000 Koprivnica</item>
    </derivirana_varijabla>
  </DomainObject.Predmet.ProtuStrankaListFormatedWithAdressOIB>
  <DomainObject.Predmet.ProtuStrankaListNazivFormated>
    <izvorni_sadrzaj>
      <item>SAVEZ ŠPORTOVA ŽUPANIJE KOPRIVNIČKO-KRIŽEVAČKE</item>
    </izvorni_sadrzaj>
    <derivirana_varijabla naziv="DomainObject.Predmet.ProtuStrankaListNazivFormated_1">
      <item>SAVEZ ŠPORTOVA ŽUPANIJE KOPRIVNIČKO-KRIŽEVAČKE</item>
    </derivirana_varijabla>
  </DomainObject.Predmet.ProtuStrankaListNazivFormated>
  <DomainObject.Predmet.ProtuStrankaListNazivFormatedOIB>
    <izvorni_sadrzaj>
      <item>SAVEZ ŠPORTOVA ŽUPANIJE KOPRIVNIČKO-KRIŽEVAČKE, OIB 70587142163</item>
    </izvorni_sadrzaj>
    <derivirana_varijabla naziv="DomainObject.Predmet.ProtuStrankaListNazivFormatedOIB_1">
      <item>SAVEZ ŠPORTOVA ŽUPANIJE KOPRIVNIČKO-KRIŽEVAČKE, OIB 70587142163</item>
    </derivirana_varijabla>
  </DomainObject.Predmet.ProtuStrankaListNazivFormatedOIB>
  <DomainObject.Predmet.OstaliListFormated>
    <izvorni_sadrzaj>
      <item>E-oglasna ploča</item>
      <item>Josip Žufika</item>
    </izvorni_sadrzaj>
    <derivirana_varijabla naziv="DomainObject.Predmet.OstaliListFormated_1">
      <item>E-oglasna ploča</item>
      <item>Josip Žufika</item>
    </derivirana_varijabla>
  </DomainObject.Predmet.OstaliListFormated>
  <DomainObject.Predmet.OstaliListFormatedOIB>
    <izvorni_sadrzaj>
      <item>E-oglasna ploča</item>
      <item>Josip Žufika, OIB 78276139688</item>
    </izvorni_sadrzaj>
    <derivirana_varijabla naziv="DomainObject.Predmet.OstaliListFormatedOIB_1">
      <item>E-oglasna ploča</item>
      <item>Josip Žufika, OIB 78276139688</item>
    </derivirana_varijabla>
  </DomainObject.Predmet.OstaliListFormatedOIB>
  <DomainObject.Predmet.OstaliListFormatedWithAdress>
    <izvorni_sadrzaj>
      <item>E-oglasna ploča</item>
      <item>Josip Žufika, Ulica Taraščice 18, 48000 Koprivnica</item>
    </izvorni_sadrzaj>
    <derivirana_varijabla naziv="DomainObject.Predmet.OstaliListFormatedWithAdress_1">
      <item>E-oglasna ploča</item>
      <item>Josip Žufika, Ulica Taraščice 18, 48000 Koprivnica</item>
    </derivirana_varijabla>
  </DomainObject.Predmet.OstaliListFormatedWithAdress>
  <DomainObject.Predmet.OstaliListFormatedWithAdressOIB>
    <izvorni_sadrzaj>
      <item>E-oglasna ploča</item>
      <item>Josip Žufika, OIB 78276139688, Ulica Taraščice 18, 48000 Koprivnica</item>
    </izvorni_sadrzaj>
    <derivirana_varijabla naziv="DomainObject.Predmet.OstaliListFormatedWithAdressOIB_1">
      <item>E-oglasna ploča</item>
      <item>Josip Žufika, OIB 78276139688, Ulica Taraščice 18, 48000 Koprivnica</item>
    </derivirana_varijabla>
  </DomainObject.Predmet.OstaliListFormatedWithAdressOIB>
  <DomainObject.Predmet.OstaliListNazivFormated>
    <izvorni_sadrzaj>
      <item>E-oglasna ploča</item>
      <item>Josip Žufika</item>
    </izvorni_sadrzaj>
    <derivirana_varijabla naziv="DomainObject.Predmet.OstaliListNazivFormated_1">
      <item>E-oglasna ploča</item>
      <item>Josip Žufika</item>
    </derivirana_varijabla>
  </DomainObject.Predmet.OstaliListNazivFormated>
  <DomainObject.Predmet.OstaliListNazivFormatedOIB>
    <izvorni_sadrzaj>
      <item>E-oglasna ploča</item>
      <item>Josip Žufika, OIB 78276139688</item>
    </izvorni_sadrzaj>
    <derivirana_varijabla naziv="DomainObject.Predmet.OstaliListNazivFormatedOIB_1">
      <item>E-oglasna ploča</item>
      <item>Josip Žufika, OIB 78276139688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St-1065/2015-5</izvorni_sadrzaj>
    <derivirana_varijabla naziv="DomainObject.PoslovniBrojDokumenta_1">St-1065/2015-5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SAVEZ ŠPORTOVA ŽUPANIJE KOPRIVNIČKO-KRIŽEVAČKE</izvorni_sadrzaj>
    <derivirana_varijabla naziv="DomainObject.Predmet.ProtustrankaIDrugi_1">SAVEZ ŠPORTOVA ŽUPANIJE KOPRIVNIČKO-KRIŽEVAČKE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SAVEZ ŠPORTOVA ŽUPANIJE KOPRIVNIČKO-KRIŽEVAČKE, OIB 70587142163, Nemčićeva 5, 48000 Koprivnica</izvorni_sadrzaj>
    <derivirana_varijabla naziv="DomainObject.Predmet.ProtustrankaIDrugiAdressOIB_1">SAVEZ ŠPORTOVA ŽUPANIJE KOPRIVNIČKO-KRIŽEVAČKE, OIB 70587142163, Nemčićeva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SAVEZ ŠPORTOVA ŽUPANIJE KOPRIVNIČKO-KRIŽEVAČKE</item>
      <item>E-oglasna ploča</item>
      <item>Josip Žufika</item>
    </izvorni_sadrzaj>
    <derivirana_varijabla naziv="DomainObject.Predmet.SudioniciListNaziv_1">
      <item>Financijska agencija</item>
      <item>SAVEZ ŠPORTOVA ŽUPANIJE KOPRIVNIČKO-KRIŽEVAČKE</item>
      <item>E-oglasna ploča</item>
      <item>Josip Žufika</item>
    </derivirana_varijabla>
  </DomainObject.Predmet.SudioniciListNaziv>
  <DomainObject.Predmet.SudioniciListAdressOIB>
    <izvorni_sadrzaj>
      <item>Financijska agencija, OIB 85821130368, A. Cesarca 2,42000 Varaždin</item>
      <item>SAVEZ ŠPORTOVA ŽUPANIJE KOPRIVNIČKO-KRIŽEVAČKE, OIB 70587142163, Nemčićeva 5,48000 Koprivnica</item>
      <item>E-oglasna ploča</item>
      <item>Josip Žufika, OIB 78276139688, Ulica Taraščice 18,48000 Koprivnica</item>
    </izvorni_sadrzaj>
    <derivirana_varijabla naziv="DomainObject.Predmet.SudioniciListAdressOIB_1">
      <item>Financijska agencija, OIB 85821130368, A. Cesarca 2,42000 Varaždin</item>
      <item>SAVEZ ŠPORTOVA ŽUPANIJE KOPRIVNIČKO-KRIŽEVAČKE, OIB 70587142163, Nemčićeva 5,48000 Koprivnica</item>
      <item>E-oglasna ploča</item>
      <item>Josip Žufika, OIB 78276139688, Ulica Taraščice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70587142163</item>
      <item>, OIB null</item>
      <item>, OIB 78276139688</item>
    </izvorni_sadrzaj>
    <derivirana_varijabla naziv="DomainObject.Predmet.SudioniciListNazivOIB_1">
      <item>, OIB 85821130368</item>
      <item>, OIB 70587142163</item>
      <item>, OIB null</item>
      <item>, OIB 78276139688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2798</properties:Characters>
  <properties:Lines>82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2016-03-29T08:20:00Z</dcterms:created>
  <dc:creator>Maja Kovačić</dc:creator>
  <cp:lastModifiedBy>Maja Marčec</cp:lastModifiedBy>
  <cp:lastPrinted>2016-03-29T10:16:00Z</cp:lastPrinted>
  <dcterms:modified xmlns:xsi="http://www.w3.org/2001/XMLSchema-instance" xsi:type="dcterms:W3CDTF">2016-03-29T10:17:00Z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St-1065/2015-5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