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0048" w14:paraId="17c0048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A14CE1">
        <w:t>12. studenog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DE6A0B" w:rsidRPr="00DE6A0B">
        <w:t>GRAD</w:t>
      </w:r>
      <w:r w:rsidR="00E84A5A">
        <w:t>U</w:t>
      </w:r>
      <w:r w:rsidR="00DE6A0B" w:rsidRPr="00DE6A0B">
        <w:t xml:space="preserve"> PAKRAC, Trg bana Josipa Jelačića 18, Pakrac, OIB 79689915301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0F0DF1" w:rsidR="000F0DF1" w:rsidRPr="000F0DF1">
      <w:pPr>
        <w:ind w:firstLine="708"/>
        <w:jc w:val="both"/>
      </w:pPr>
      <w:r>
        <w:t xml:space="preserve"> </w:t>
      </w:r>
      <w:r>
        <w:tab/>
      </w:r>
      <w:r w:rsidR="000F0DF1" w:rsidRPr="000F0DF1">
        <w:t>nekretnine upisane u  zk.ul. 192 k.o. 321982 Pakrac i to:</w:t>
      </w:r>
    </w:p>
    <w:p w:rsidRDefault="000F0DF1" w:rsidP="000F0DF1" w:rsidR="000F0DF1" w:rsidRPr="000F0DF1">
      <w:pPr>
        <w:ind w:firstLine="708"/>
        <w:jc w:val="both"/>
      </w:pPr>
      <w:r w:rsidRPr="000F0DF1">
        <w:t xml:space="preserve"> </w:t>
      </w:r>
      <w:r w:rsidRPr="000F0DF1">
        <w:tab/>
        <w:t xml:space="preserve"> - kč.br. 2367/4 – oranica Krčevina sa 100 čhv,</w:t>
      </w:r>
    </w:p>
    <w:p w:rsidRDefault="000F0DF1" w:rsidP="00EC7419" w:rsidR="00B96F49">
      <w:pPr>
        <w:ind w:firstLine="708"/>
        <w:jc w:val="both"/>
      </w:pPr>
      <w:r w:rsidRPr="000F0DF1">
        <w:t xml:space="preserve"> </w:t>
      </w:r>
      <w:r w:rsidRPr="000F0DF1">
        <w:tab/>
        <w:t>- kč.br. 2387/1 – pašnjak sa 1850 m2</w:t>
      </w:r>
      <w:r w:rsidR="00B96F49" w:rsidRPr="000E40B4">
        <w:t>;</w:t>
      </w:r>
    </w:p>
    <w:p w:rsidRDefault="000F0DF1" w:rsidP="00EC7419" w:rsidR="000F0DF1" w:rsidRPr="000E40B4">
      <w:pPr>
        <w:ind w:firstLine="708"/>
        <w:jc w:val="both"/>
      </w:pPr>
    </w:p>
    <w:p w:rsidRDefault="00027ADB" w:rsidP="00B96F49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7C41A9">
        <w:t>743/2016-</w:t>
      </w:r>
      <w:r w:rsidR="009B493D">
        <w:t>166</w:t>
      </w:r>
      <w:r w:rsidR="009C1C7E">
        <w:t xml:space="preserve"> </w:t>
      </w:r>
      <w:r>
        <w:t xml:space="preserve">od </w:t>
      </w:r>
      <w:r w:rsidR="009B493D">
        <w:t>10</w:t>
      </w:r>
      <w:r w:rsidR="00EC7419">
        <w:t>.</w:t>
      </w:r>
      <w:r w:rsidR="007C41A9">
        <w:t xml:space="preserve"> </w:t>
      </w:r>
      <w:r w:rsidR="00EC7419">
        <w:t>listopada</w:t>
      </w:r>
      <w:r w:rsidR="00490F6D">
        <w:t xml:space="preserve"> 2018</w:t>
      </w:r>
      <w:r>
        <w:t xml:space="preserve">. godine pravomoćno je dana </w:t>
      </w:r>
      <w:r w:rsidR="00EC7419">
        <w:t>2</w:t>
      </w:r>
      <w:r w:rsidR="009B493D">
        <w:t>7</w:t>
      </w:r>
      <w:r w:rsidR="00EC7419">
        <w:t>. listopada</w:t>
      </w:r>
      <w:r w:rsidR="007200AE" w:rsidRPr="007200AE">
        <w:t xml:space="preserve"> 2018</w:t>
      </w:r>
      <w:r>
        <w:t xml:space="preserve">. godine, a kupac </w:t>
      </w:r>
      <w:r w:rsidR="009C1C7E" w:rsidRPr="009C1C7E">
        <w:t>GRAD PAKRAC, Trg bana Josipa Jelačića 18, Pakrac, OIB 79689915301</w:t>
      </w:r>
      <w:r>
        <w:t xml:space="preserve">, uplatio je u roku kupovninu u iznosu od </w:t>
      </w:r>
      <w:r w:rsidR="009B493D">
        <w:t>4</w:t>
      </w:r>
      <w:r w:rsidR="00EC7419">
        <w:t>01,00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EC7419">
        <w:t>12. studenog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</w:t>
      </w:r>
      <w:r w:rsidR="007C41A9">
        <w:rPr>
          <w:lang w:eastAsia="en-US"/>
        </w:rPr>
        <w:t xml:space="preserve">   </w:t>
      </w:r>
      <w:r w:rsidR="00704A5A">
        <w:rPr>
          <w:lang w:eastAsia="en-US"/>
        </w:rPr>
        <w:t>Mirna Vujčić</w:t>
      </w:r>
    </w:p>
    <w:p w:rsidRDefault="004B1784" w:rsidP="004B1784" w:rsidR="004B1784" w:rsidRPr="00704A5A">
      <w:pPr>
        <w:rPr>
          <w:lang w:eastAsia="en-US"/>
        </w:rPr>
      </w:pP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091" w:rsidP="007200AE" w:rsidR="00412091">
      <w:r>
        <w:separator/>
      </w:r>
    </w:p>
  </w:endnote>
  <w:endnote w:id="0" w:type="continuationSeparator">
    <w:p w:rsidRDefault="00412091" w:rsidP="007200AE" w:rsidR="00412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091" w:rsidP="007200AE" w:rsidR="00412091">
      <w:r>
        <w:separator/>
      </w:r>
    </w:p>
  </w:footnote>
  <w:footnote w:id="0" w:type="continuationSeparator">
    <w:p w:rsidRDefault="00412091" w:rsidP="007200AE" w:rsidR="00412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E85857">
      <w:rPr>
        <w:b/>
      </w:rPr>
      <w:t>199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F0DF1"/>
    <w:rsid w:val="000F5BA0"/>
    <w:rsid w:val="002A47E4"/>
    <w:rsid w:val="003C7452"/>
    <w:rsid w:val="00412091"/>
    <w:rsid w:val="00445837"/>
    <w:rsid w:val="00490F6D"/>
    <w:rsid w:val="004B1784"/>
    <w:rsid w:val="0053590D"/>
    <w:rsid w:val="00540D21"/>
    <w:rsid w:val="00620A0B"/>
    <w:rsid w:val="006E58DF"/>
    <w:rsid w:val="006F66EB"/>
    <w:rsid w:val="00704A5A"/>
    <w:rsid w:val="007200AE"/>
    <w:rsid w:val="007B5FF1"/>
    <w:rsid w:val="007C41A9"/>
    <w:rsid w:val="008133F1"/>
    <w:rsid w:val="00813BD2"/>
    <w:rsid w:val="008147B9"/>
    <w:rsid w:val="00855492"/>
    <w:rsid w:val="00900BA5"/>
    <w:rsid w:val="00971293"/>
    <w:rsid w:val="009B493D"/>
    <w:rsid w:val="009C1C7E"/>
    <w:rsid w:val="009D5553"/>
    <w:rsid w:val="00A14CE1"/>
    <w:rsid w:val="00A16F66"/>
    <w:rsid w:val="00A854E1"/>
    <w:rsid w:val="00B96F49"/>
    <w:rsid w:val="00BB48A2"/>
    <w:rsid w:val="00C463EA"/>
    <w:rsid w:val="00CA2EF2"/>
    <w:rsid w:val="00D62E14"/>
    <w:rsid w:val="00DB052E"/>
    <w:rsid w:val="00DE6A0B"/>
    <w:rsid w:val="00E62345"/>
    <w:rsid w:val="00E84A5A"/>
    <w:rsid w:val="00E85857"/>
    <w:rsid w:val="00EC7419"/>
    <w:rsid w:val="00ED0CEE"/>
    <w:rsid w:val="00F0189B"/>
    <w:rsid w:val="00F05D40"/>
    <w:rsid w:val="00F5482F"/>
    <w:rsid w:val="00FC07DD"/>
    <w:rsid w:val="00FC7C1F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7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7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7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7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7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7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7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7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09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St-743/2016-197</izvorni_sadrzaj>
    <derivirana_varijabla naziv="DomainObject.PredzadnjaOdlukaIzPredmeta.Oznaka_1">St-743/2016-197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247</properties:Words>
  <properties:Characters>1243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2018-11-12T08:11:00Z</dcterms:created>
  <dc:creator>wsadmin</dc:creator>
  <cp:lastModifiedBy>wsadmin</cp:lastModifiedBy>
  <cp:lastPrinted>2018-11-12T09:40:00Z</cp:lastPrinted>
  <dcterms:modified xmlns:xsi="http://www.w3.org/2001/XMLSchema-instance" xsi:type="dcterms:W3CDTF">2018-11-12T11:48:00Z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(St-743-2016-12.11.18.-GRUPA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