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89b4" w14:paraId="07289b4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8A137B">
        <w:t>389</w:t>
      </w:r>
      <w:r w:rsidR="00BD6DBF">
        <w:t>/16-</w:t>
      </w:r>
      <w:r w:rsidR="00063B8D">
        <w:t>3</w:t>
      </w:r>
    </w:p>
    <w:p w:rsidRDefault="00B07B16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8A137B">
        <w:t>ZLATKO USLUGE j.</w:t>
      </w:r>
      <w:r w:rsidR="00507C44">
        <w:t xml:space="preserve">d.o.o. za </w:t>
      </w:r>
      <w:r w:rsidR="008A137B">
        <w:t>turizam i ugostiteljstvo Zagreb, Svetice 33</w:t>
      </w:r>
      <w:r w:rsidR="00507C44">
        <w:t xml:space="preserve">, </w:t>
      </w:r>
      <w:r w:rsidR="00BD6DBF">
        <w:t xml:space="preserve">OIB </w:t>
      </w:r>
      <w:r w:rsidR="008A137B">
        <w:t>14145983370</w:t>
      </w:r>
      <w:r w:rsidR="00507C44">
        <w:t>, MBS 0</w:t>
      </w:r>
      <w:r w:rsidR="008A137B">
        <w:t>40305073</w:t>
      </w:r>
      <w:r w:rsidR="00507C4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</w:t>
      </w:r>
      <w:r w:rsidR="001C54FB">
        <w:t>31</w:t>
      </w:r>
      <w:r w:rsidR="00BD6DBF">
        <w:t>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8A137B">
        <w:t>ZLATKO USLUGE j.d.o.o. za turizam i ugostiteljstvo Zagreb, Svetice 33, OIB 14145983370, MBS 040305073</w:t>
      </w:r>
      <w:r w:rsidR="008A137B">
        <w:t xml:space="preserve"> i</w:t>
      </w:r>
      <w:r w:rsidR="00DA2E82">
        <w:t>znosi</w:t>
      </w:r>
      <w:r w:rsidR="00A42BD2">
        <w:t xml:space="preserve"> </w:t>
      </w:r>
      <w:r w:rsidR="008A137B">
        <w:t>14.152,86</w:t>
      </w:r>
      <w:r w:rsidR="00507C44">
        <w:t xml:space="preserve">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>/</w:t>
      </w:r>
      <w:r w:rsidR="00507C44">
        <w:t>direktor</w:t>
      </w:r>
      <w:r w:rsidR="00AF4CFA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8A137B">
        <w:t>389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C54FB">
        <w:t>31. l</w:t>
      </w:r>
      <w:r w:rsidR="00AF4CFA">
        <w:t>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  <w:bookmarkStart w:name="_GoBack" w:id="0"/>
      <w:bookmarkEnd w:id="0"/>
    </w:p>
    <w:sectPr w:rsidSect="00F2165F" w:rsidR="00352AC3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54FB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137B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07B16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13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3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13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3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St-2389/2016</izvorni_sadrzaj>
    <derivirana_varijabla naziv="DomainObject.Predmet.OznakaBroj_1">St-2389/2016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ZLATKO USLUGE j.d.o.o. za turizam i ugostiteljstvo</izvorni_sadrzaj>
    <derivirana_varijabla naziv="DomainObject.Predmet.ProtustrankaFormated_1">  ZLATKO USLUGE j.d.o.o. za turizam i ugostiteljstvo</derivirana_varijabla>
  </DomainObject.Predmet.ProtustrankaFormated>
  <DomainObject.Predmet.ProtustrankaFormatedOIB>
    <izvorni_sadrzaj>  ZLATKO USLUGE j.d.o.o. za turizam i ugostiteljstvo, OIB 14145983370</izvorni_sadrzaj>
    <derivirana_varijabla naziv="DomainObject.Predmet.ProtustrankaFormatedOIB_1">  ZLATKO USLUGE j.d.o.o. za turizam i ugostiteljstvo, OIB 14145983370</derivirana_varijabla>
  </DomainObject.Predmet.ProtustrankaFormatedOIB>
  <DomainObject.Predmet.ProtustrankaFormatedWithAdress>
    <izvorni_sadrzaj> ZLATKO USLUGE j.d.o.o. za turizam i ugostiteljstvo, Svetice 33, 10000 Zagreb</izvorni_sadrzaj>
    <derivirana_varijabla naziv="DomainObject.Predmet.ProtustrankaFormatedWithAdress_1"> ZLATKO USLUGE j.d.o.o. za turizam i ugostiteljstvo, Svetice 33, 10000 Zagreb</derivirana_varijabla>
  </DomainObject.Predmet.ProtustrankaFormatedWithAdress>
  <DomainObject.Predmet.ProtustrankaFormatedWithAdressOIB>
    <izvorni_sadrzaj> ZLATKO USLUGE j.d.o.o. za turizam i ugostiteljstvo, OIB 14145983370, Svetice 33, 10000 Zagreb</izvorni_sadrzaj>
    <derivirana_varijabla naziv="DomainObject.Predmet.ProtustrankaFormatedWithAdressOIB_1"> ZLATKO USLUGE j.d.o.o. za turizam i ugostiteljstvo, OIB 14145983370, Svetice 33, 10000 Zagreb</derivirana_varijabla>
  </DomainObject.Predmet.ProtustrankaFormatedWithAdressOIB>
  <DomainObject.Predmet.ProtustrankaWithAdress>
    <izvorni_sadrzaj>ZLATKO USLUGE j.d.o.o. za turizam i ugostiteljstvo Svetice 33, 10000 Zagreb</izvorni_sadrzaj>
    <derivirana_varijabla naziv="DomainObject.Predmet.ProtustrankaWithAdress_1">ZLATKO USLUGE j.d.o.o. za turizam i ugostiteljstvo Svetice 33, 10000 Zagreb</derivirana_varijabla>
  </DomainObject.Predmet.ProtustrankaWithAdress>
  <DomainObject.Predmet.ProtustrankaWithAdressOIB>
    <izvorni_sadrzaj>ZLATKO USLUGE j.d.o.o. za turizam i ugostiteljstvo, OIB 14145983370, Svetice 33, 10000 Zagreb</izvorni_sadrzaj>
    <derivirana_varijabla naziv="DomainObject.Predmet.ProtustrankaWithAdressOIB_1">ZLATKO USLUGE j.d.o.o. za turizam i ugostiteljstvo, OIB 14145983370, Svetice 33, 10000 Zagreb</derivirana_varijabla>
  </DomainObject.Predmet.ProtustrankaWithAdressOIB>
  <DomainObject.Predmet.ProtustrankaNazivFormated>
    <izvorni_sadrzaj>ZLATKO USLUGE j.d.o.o. za turizam i ugostiteljstvo</izvorni_sadrzaj>
    <derivirana_varijabla naziv="DomainObject.Predmet.ProtustrankaNazivFormated_1">ZLATKO USLUGE j.d.o.o. za turizam i ugostiteljstvo</derivirana_varijabla>
  </DomainObject.Predmet.ProtustrankaNazivFormated>
  <DomainObject.Predmet.ProtustrankaNazivFormatedOIB>
    <izvorni_sadrzaj>ZLATKO USLUGE j.d.o.o. za turizam i ugostiteljstvo, OIB 14145983370</izvorni_sadrzaj>
    <derivirana_varijabla naziv="DomainObject.Predmet.ProtustrankaNazivFormatedOIB_1">ZLATKO USLUGE j.d.o.o. za turizam i ugostiteljstvo, OIB 14145983370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USLUGE j.d.o.o. za turizam i ugostiteljstvo</item>
    </izvorni_sadrzaj>
    <derivirana_varijabla naziv="DomainObject.Predmet.ProtuStrankaListFormated_1">
      <item>ZLATKO USLUGE j.d.o.o. za turizam i ugostiteljstvo</item>
    </derivirana_varijabla>
  </DomainObject.Predmet.ProtuStrankaListFormated>
  <DomainObject.Predmet.ProtuStrankaListFormatedOIB>
    <izvorni_sadrzaj>
      <item>ZLATKO USLUGE j.d.o.o. za turizam i ugostiteljstvo, OIB 14145983370</item>
    </izvorni_sadrzaj>
    <derivirana_varijabla naziv="DomainObject.Predmet.ProtuStrankaListFormatedOIB_1">
      <item>ZLATKO USLUGE j.d.o.o. za turizam i ugostiteljstvo, OIB 14145983370</item>
    </derivirana_varijabla>
  </DomainObject.Predmet.ProtuStrankaListFormatedOIB>
  <DomainObject.Predmet.ProtuStrankaListFormatedWithAdress>
    <izvorni_sadrzaj>
      <item>ZLATKO USLUGE j.d.o.o. za turizam i ugostiteljstvo, Svetice 33, 10000 Zagreb</item>
    </izvorni_sadrzaj>
    <derivirana_varijabla naziv="DomainObject.Predmet.ProtuStrankaListFormatedWithAdress_1">
      <item>ZLATKO USLUGE j.d.o.o. za turizam i ugostiteljstvo, Svetice 33, 10000 Zagreb</item>
    </derivirana_varijabla>
  </DomainObject.Predmet.ProtuStrankaListFormatedWithAdress>
  <DomainObject.Predmet.ProtuStrankaListFormatedWithAdressOIB>
    <izvorni_sadrzaj>
      <item>ZLATKO USLUGE j.d.o.o. za turizam i ugostiteljstvo, OIB 14145983370, Svetice 33, 10000 Zagreb</item>
    </izvorni_sadrzaj>
    <derivirana_varijabla naziv="DomainObject.Predmet.ProtuStrankaListFormatedWithAdressOIB_1">
      <item>ZLATKO USLUGE j.d.o.o. za turizam i ugostiteljstvo, OIB 14145983370, Svetice 33, 10000 Zagreb</item>
    </derivirana_varijabla>
  </DomainObject.Predmet.ProtuStrankaListFormatedWithAdressOIB>
  <DomainObject.Predmet.ProtuStrankaListNazivFormated>
    <izvorni_sadrzaj>
      <item>ZLATKO USLUGE j.d.o.o. za turizam i ugostiteljstvo</item>
    </izvorni_sadrzaj>
    <derivirana_varijabla naziv="DomainObject.Predmet.ProtuStrankaListNazivFormated_1">
      <item>ZLATKO USLUGE j.d.o.o. za turizam i ugostiteljstvo</item>
    </derivirana_varijabla>
  </DomainObject.Predmet.ProtuStrankaListNazivFormated>
  <DomainObject.Predmet.ProtuStrankaListNazivFormatedOIB>
    <izvorni_sadrzaj>
      <item>ZLATKO USLUGE j.d.o.o. za turizam i ugostiteljstvo, OIB 14145983370</item>
    </izvorni_sadrzaj>
    <derivirana_varijabla naziv="DomainObject.Predmet.ProtuStrankaListNazivFormatedOIB_1">
      <item>ZLATKO USLUGE j.d.o.o. za turizam i ugostiteljstvo, OIB 14145983370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USLUGE j.d.o.o. za turizam i ugostiteljstvo</izvorni_sadrzaj>
    <derivirana_varijabla naziv="DomainObject.Predmet.ProtustrankaIDrugi_1">ZLATKO USLUGE j.d.o.o. za turizam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ZLATKO USLUGE j.d.o.o. za turizam i ugostiteljstvo, OIB 14145983370, Svetice 33, 10000 Zagreb</izvorni_sadrzaj>
    <derivirana_varijabla naziv="DomainObject.Predmet.ProtustrankaIDrugiAdressOIB_1">ZLATKO USLUGE j.d.o.o. za turizam i ugostiteljstvo, OIB 14145983370, Svetice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USLUGE j.d.o.o. za turizam i ugostiteljstvo</item>
      <item>FINA Regionalni centar Zagreb</item>
    </izvorni_sadrzaj>
    <derivirana_varijabla naziv="DomainObject.Predmet.SudioniciListNaziv_1">
      <item>ZLATKO USLUGE j.d.o.o. za turizam i ugostiteljstvo</item>
      <item>FINA Regionalni centar Zagreb</item>
    </derivirana_varijabla>
  </DomainObject.Predmet.SudioniciListNaziv>
  <DomainObject.Predmet.SudioniciListAdressOIB>
    <izvorni_sadrzaj>
      <item>ZLATKO USLUGE j.d.o.o. za turizam i ugostiteljstvo, OIB 14145983370, Svetice 33,10000 Zagreb</item>
      <item>FINA Regionalni centar Zagreb, OIB 85821130368, Trg svibanjskih žrtava 1995. br. 1,10000 Zagreb</item>
    </izvorni_sadrzaj>
    <derivirana_varijabla naziv="DomainObject.Predmet.SudioniciListAdressOIB_1">
      <item>ZLATKO USLUGE j.d.o.o. za turizam i ugostiteljstvo, OIB 14145983370, Svetice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14145983370</item>
      <item>, OIB 85821130368</item>
    </izvorni_sadrzaj>
    <derivirana_varijabla naziv="DomainObject.Predmet.SudioniciListNazivOIB_1">
      <item>, OIB 14145983370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9043C4-700C-4822-8C77-3868CB9D7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1819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2016-10-27T11:41:00Z</dcterms:created>
  <dc:creator>Korisnik</dc:creator>
  <cp:lastModifiedBy>Darija Miličević</cp:lastModifiedBy>
  <cp:lastPrinted>2016-10-31T08:15:00Z</cp:lastPrinted>
  <dcterms:modified xmlns:xsi="http://www.w3.org/2001/XMLSchema-instance" xsi:type="dcterms:W3CDTF">2016-10-31T08:15:00Z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