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4aff" w14:paraId="cf04aff" w:rsidRDefault="00224DAF" w:rsidP="00224DAF" w:rsidR="00224DA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DAF" w:rsidP="00224DAF" w:rsidR="00224DA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4DAF" w:rsidP="00224DAF" w:rsidR="00224D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4DAF" w:rsidP="00224DAF" w:rsidR="00224D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4DAF" w:rsidP="00224DAF" w:rsidR="00224DA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4DAF" w:rsidP="00224DAF" w:rsidR="00224DA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24DAF" w:rsidP="00224DAF" w:rsidR="00224DAF" w:rsidRPr="005D578C">
      <w:pPr>
        <w:jc w:val="center"/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24DAF" w:rsidP="00224DAF" w:rsidR="00224DAF" w:rsidRPr="005D578C">
      <w:pPr>
        <w:rPr>
          <w:rFonts w:cs="Times New Roman" w:eastAsia="Times New Roman"/>
          <w:szCs w:val="24"/>
        </w:rPr>
      </w:pPr>
    </w:p>
    <w:p w:rsidRDefault="00224DAF" w:rsidP="00224DAF" w:rsidR="00224DA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Z. I. TRGOVINA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Brajde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61585828685, MBS 130038075,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224DAF" w:rsidP="00224DAF" w:rsidR="00224DAF" w:rsidRPr="005D578C">
      <w:pPr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24DAF" w:rsidP="00224DAF" w:rsidR="00224DAF" w:rsidRPr="005D578C">
      <w:pPr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Z. I. TRGOVINA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Brajde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61585828685, MBS 130038075,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24DAF" w:rsidP="00224DAF" w:rsidR="00224DAF" w:rsidRPr="005D578C">
      <w:pPr>
        <w:rPr>
          <w:rFonts w:cs="Times New Roman" w:eastAsia="Times New Roman"/>
          <w:szCs w:val="24"/>
        </w:rPr>
      </w:pPr>
    </w:p>
    <w:p w:rsidRDefault="00224DAF" w:rsidP="00224DAF" w:rsidR="00224DA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224DAF" w:rsidP="00224DAF" w:rsidR="00224DAF">
      <w:pPr>
        <w:rPr>
          <w:rFonts w:cs="Times New Roman" w:eastAsia="Times New Roman"/>
          <w:szCs w:val="20"/>
        </w:rPr>
      </w:pPr>
    </w:p>
    <w:p w:rsidRDefault="00224DAF" w:rsidP="00224DAF" w:rsidR="00224DA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Z. I. TRGOVINA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Brajde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61585828685, MBS 130038075.</w:t>
      </w:r>
    </w:p>
    <w:p w:rsidRDefault="00224DAF" w:rsidP="00224DAF" w:rsidR="00224DAF">
      <w:pPr>
        <w:ind w:firstLine="709"/>
        <w:rPr>
          <w:rFonts w:cs="Times New Roman" w:eastAsia="Times New Roman"/>
          <w:szCs w:val="24"/>
        </w:rPr>
      </w:pPr>
    </w:p>
    <w:p w:rsidRDefault="00224DAF" w:rsidP="00224DAF" w:rsidR="00224DA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Z. I. TRGOVINA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Brajde 32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61585828685, MBS 130038075.</w:t>
      </w:r>
    </w:p>
    <w:p w:rsidRDefault="00224DAF" w:rsidP="00224DAF" w:rsidR="00224DAF">
      <w:pPr>
        <w:ind w:firstLine="709"/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ind w:firstLine="709"/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24DAF" w:rsidP="00224DAF" w:rsidR="00224DAF">
      <w:pPr>
        <w:ind w:firstLine="708"/>
        <w:rPr>
          <w:rFonts w:cs="Times New Roman" w:eastAsia="Times New Roman"/>
          <w:szCs w:val="24"/>
        </w:rPr>
      </w:pPr>
    </w:p>
    <w:p w:rsidRDefault="00224DAF" w:rsidP="00224DAF" w:rsidR="00224DA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Z. I. TRGOVINA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Tar.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24DAF" w:rsidP="00224DAF" w:rsidR="00224DA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24DAF" w:rsidP="00224DAF" w:rsidR="00224DAF" w:rsidRPr="005D578C">
      <w:pPr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4DAF" w:rsidP="00224DAF" w:rsidR="00224DAF">
      <w:pPr>
        <w:rPr>
          <w:rFonts w:cs="Times New Roman" w:eastAsia="Times New Roman"/>
          <w:szCs w:val="24"/>
        </w:rPr>
      </w:pPr>
    </w:p>
    <w:p w:rsidRDefault="00224DAF" w:rsidP="00AC5DBC" w:rsidR="00224DAF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4DAF" w:rsidP="00AC5DBC" w:rsidR="00224DAF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AC5DBC">
        <w:rPr>
          <w:rFonts w:cs="Times New Roman" w:eastAsia="Times New Roman"/>
          <w:szCs w:val="24"/>
        </w:rPr>
        <w:t xml:space="preserve">, v.r. </w:t>
      </w:r>
    </w:p>
    <w:p w:rsidRDefault="00224DAF" w:rsidP="00224DAF" w:rsidR="00224DAF">
      <w:pPr>
        <w:jc w:val="left"/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jc w:val="left"/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4DAF" w:rsidP="00224DAF" w:rsidR="00224DA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24DAF" w:rsidP="00224DAF" w:rsidR="00224D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24DAF" w:rsidP="00224DAF" w:rsidR="00224DAF">
      <w:pPr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rPr>
          <w:rFonts w:cs="Times New Roman" w:eastAsia="Times New Roman"/>
          <w:szCs w:val="24"/>
        </w:rPr>
      </w:pPr>
    </w:p>
    <w:p w:rsidRDefault="00224DAF" w:rsidP="00224DAF" w:rsidR="00224DA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4DAF" w:rsidP="00224DAF" w:rsidR="00224D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24DAF" w:rsidP="00224DAF" w:rsidR="00224D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Z. I. TRGOVINA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Tar, Brajde 32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224DAF" w:rsidP="00224DAF" w:rsidR="00224D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</w:t>
      </w:r>
      <w:r w:rsidR="007108CD">
        <w:rPr>
          <w:rFonts w:cs="Times New Roman" w:eastAsia="Times New Roman"/>
          <w:szCs w:val="24"/>
        </w:rPr>
        <w:t>štena za zastupanje dužnika – Zo</w:t>
      </w:r>
      <w:r>
        <w:rPr>
          <w:rFonts w:cs="Times New Roman" w:eastAsia="Times New Roman"/>
          <w:szCs w:val="24"/>
        </w:rPr>
        <w:t>ran Radojković iz Tara, Brajde 32, i Ivan Sloković iz Svete Nedjelje, Novaki, Dr. Franje Tuđmana 29,</w:t>
      </w:r>
    </w:p>
    <w:p w:rsidRDefault="00224DAF" w:rsidP="00224DAF" w:rsidR="00224DA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224DAF" w:rsidP="00224DAF" w:rsidR="00224D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24DAF" w:rsidP="00224DAF" w:rsidR="00224DA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224DAF" w:rsidP="00224DAF" w:rsidR="00224DA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24DAF" w:rsidP="00224DAF" w:rsidR="00224D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24DAF" w:rsidP="00224DAF" w:rsidR="00224D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224DAF" w:rsidP="00224DAF" w:rsidR="00224DAF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DAF" w:rsidP="00224DAF" w:rsidR="00224DAF">
      <w:r>
        <w:separator/>
      </w:r>
    </w:p>
  </w:endnote>
  <w:endnote w:id="0" w:type="continuationSeparator">
    <w:p w:rsidRDefault="00224DAF" w:rsidP="00224DAF" w:rsidR="00224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DAF" w:rsidP="00224DAF" w:rsidR="00224DAF">
      <w:r>
        <w:separator/>
      </w:r>
    </w:p>
  </w:footnote>
  <w:footnote w:id="0" w:type="continuationSeparator">
    <w:p w:rsidRDefault="00224DAF" w:rsidP="00224DAF" w:rsidR="00224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DAF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C5DB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DAF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St-1107/2015-5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B8C"/>
    <w:rsid w:val="00224DAF"/>
    <w:rsid w:val="004F5027"/>
    <w:rsid w:val="007108CD"/>
    <w:rsid w:val="007A5B8C"/>
    <w:rsid w:val="00AC5DB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4DA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D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4D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D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DA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4D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4DA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D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C5D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C5D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C5D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4DA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4D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4D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4D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DA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4D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4DA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D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C5D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C5D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C5D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 I. TRGOVINA d.o.o. TAR</izvorni_sadrzaj>
    <derivirana_varijabla naziv="DomainObject.Predmet.ProtustrankaFormated_1">  Z. I. TRGOVINA d.o.o. TAR</derivirana_varijabla>
  </DomainObject.Predmet.ProtustrankaFormated>
  <DomainObject.Predmet.ProtustrankaFormatedOIB>
    <izvorni_sadrzaj>  Z. I. TRGOVINA d.o.o. TAR, OIB 61585828685</izvorni_sadrzaj>
    <derivirana_varijabla naziv="DomainObject.Predmet.ProtustrankaFormatedOIB_1">  Z. I. TRGOVINA d.o.o. TAR, OIB 61585828685</derivirana_varijabla>
  </DomainObject.Predmet.ProtustrankaFormatedOIB>
  <DomainObject.Predmet.ProtustrankaFormatedWithAdress>
    <izvorni_sadrzaj> Z. I. TRGOVINA d.o.o. TAR, Brajde 32, 52465 Tar</izvorni_sadrzaj>
    <derivirana_varijabla naziv="DomainObject.Predmet.ProtustrankaFormatedWithAdress_1"> Z. I. TRGOVINA d.o.o. TAR, Brajde 32, 52465 Tar</derivirana_varijabla>
  </DomainObject.Predmet.ProtustrankaFormatedWithAdress>
  <DomainObject.Predmet.ProtustrankaFormatedWithAdressOIB>
    <izvorni_sadrzaj> Z. I. TRGOVINA d.o.o. TAR, OIB 61585828685, Brajde 32, 52465 Tar</izvorni_sadrzaj>
    <derivirana_varijabla naziv="DomainObject.Predmet.ProtustrankaFormatedWithAdressOIB_1"> Z. I. TRGOVINA d.o.o. TAR, OIB 61585828685, Brajde 32, 52465 Tar</derivirana_varijabla>
  </DomainObject.Predmet.ProtustrankaFormatedWithAdressOIB>
  <DomainObject.Predmet.ProtustrankaWithAdress>
    <izvorni_sadrzaj>Z. I. TRGOVINA d.o.o. TAR Brajde 32, 52465 Tar</izvorni_sadrzaj>
    <derivirana_varijabla naziv="DomainObject.Predmet.ProtustrankaWithAdress_1">Z. I. TRGOVINA d.o.o. TAR Brajde 32, 52465 Tar</derivirana_varijabla>
  </DomainObject.Predmet.ProtustrankaWithAdress>
  <DomainObject.Predmet.ProtustrankaWithAdressOIB>
    <izvorni_sadrzaj>Z. I. TRGOVINA d.o.o. TAR, OIB 61585828685, Brajde 32, 52465 Tar</izvorni_sadrzaj>
    <derivirana_varijabla naziv="DomainObject.Predmet.ProtustrankaWithAdressOIB_1">Z. I. TRGOVINA d.o.o. TAR, OIB 61585828685, Brajde 32, 52465 Tar</derivirana_varijabla>
  </DomainObject.Predmet.ProtustrankaWithAdressOIB>
  <DomainObject.Predmet.ProtustrankaNazivFormated>
    <izvorni_sadrzaj>Z. I. TRGOVINA d.o.o. TAR</izvorni_sadrzaj>
    <derivirana_varijabla naziv="DomainObject.Predmet.ProtustrankaNazivFormated_1">Z. I. TRGOVINA d.o.o. TAR</derivirana_varijabla>
  </DomainObject.Predmet.ProtustrankaNazivFormated>
  <DomainObject.Predmet.ProtustrankaNazivFormatedOIB>
    <izvorni_sadrzaj>Z. I. TRGOVINA d.o.o. TAR, OIB 61585828685</izvorni_sadrzaj>
    <derivirana_varijabla naziv="DomainObject.Predmet.ProtustrankaNazivFormatedOIB_1">Z. I. TRGOVINA d.o.o. TAR, OIB 61585828685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42491.27</izvorni_sadrzaj>
    <derivirana_varijabla naziv="DomainObject.Predmet.TrenutnaVrijednost_1">42491.27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Z. I. TRGOVINA d.o.o. TAR</item>
    </izvorni_sadrzaj>
    <derivirana_varijabla naziv="DomainObject.Predmet.ProtuStrankaListFormated_1">
      <item>Z. I. TRGOVINA d.o.o. TAR</item>
    </derivirana_varijabla>
  </DomainObject.Predmet.ProtuStrankaListFormated>
  <DomainObject.Predmet.ProtuStrankaListFormatedOIB>
    <izvorni_sadrzaj>
      <item>Z. I. TRGOVINA d.o.o. TAR, OIB 61585828685</item>
    </izvorni_sadrzaj>
    <derivirana_varijabla naziv="DomainObject.Predmet.ProtuStrankaListFormatedOIB_1">
      <item>Z. I. TRGOVINA d.o.o. TAR, OIB 61585828685</item>
    </derivirana_varijabla>
  </DomainObject.Predmet.ProtuStrankaListFormatedOIB>
  <DomainObject.Predmet.ProtuStrankaListFormatedWithAdress>
    <izvorni_sadrzaj>
      <item>Z. I. TRGOVINA d.o.o. TAR, Brajde 32, 52465 Tar</item>
    </izvorni_sadrzaj>
    <derivirana_varijabla naziv="DomainObject.Predmet.ProtuStrankaListFormatedWithAdress_1">
      <item>Z. I. TRGOVINA d.o.o. TAR, Brajde 32, 52465 Tar</item>
    </derivirana_varijabla>
  </DomainObject.Predmet.ProtuStrankaListFormatedWithAdress>
  <DomainObject.Predmet.ProtuStrankaListFormatedWithAdressOIB>
    <izvorni_sadrzaj>
      <item>Z. I. TRGOVINA d.o.o. TAR, OIB 61585828685, Brajde 32, 52465 Tar</item>
    </izvorni_sadrzaj>
    <derivirana_varijabla naziv="DomainObject.Predmet.ProtuStrankaListFormatedWithAdressOIB_1">
      <item>Z. I. TRGOVINA d.o.o. TAR, OIB 61585828685, Brajde 32, 52465 Tar</item>
    </derivirana_varijabla>
  </DomainObject.Predmet.ProtuStrankaListFormatedWithAdressOIB>
  <DomainObject.Predmet.ProtuStrankaListNazivFormated>
    <izvorni_sadrzaj>
      <item>Z. I. TRGOVINA d.o.o. TAR</item>
    </izvorni_sadrzaj>
    <derivirana_varijabla naziv="DomainObject.Predmet.ProtuStrankaListNazivFormated_1">
      <item>Z. I. TRGOVINA d.o.o. TAR</item>
    </derivirana_varijabla>
  </DomainObject.Predmet.ProtuStrankaListNazivFormated>
  <DomainObject.Predmet.ProtuStrankaListNazivFormatedOIB>
    <izvorni_sadrzaj>
      <item>Z. I. TRGOVINA d.o.o. TAR, OIB 61585828685</item>
    </izvorni_sadrzaj>
    <derivirana_varijabla naziv="DomainObject.Predmet.ProtuStrankaListNazivFormatedOIB_1">
      <item>Z. I. TRGOVINA d.o.o. TAR, OIB 61585828685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Z. I. TRGOVINA d.o.o. TAR</izvorni_sadrzaj>
    <derivirana_varijabla naziv="DomainObject.Predmet.ProtustrankaIDrugi_1">Z. I. TRGOVINA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Z. I. TRGOVINA d.o.o. TAR, OIB 61585828685, Brajde 32, 52465 Tar</izvorni_sadrzaj>
    <derivirana_varijabla naziv="DomainObject.Predmet.ProtustrankaIDrugiAdressOIB_1">Z. I. TRGOVINA d.o.o. TAR, OIB 61585828685, Brajde 32,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Z. I. TRGOVINA d.o.o. TAR</item>
    </izvorni_sadrzaj>
    <derivirana_varijabla naziv="DomainObject.Predmet.SudioniciListNaziv_1">
      <item>FINANCIJSKA AGENCIJA, RC RIJEKA, PODRUŽNICA PULA, PULA</item>
      <item>Z. I. TRGOVINA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Z. I. TRGOVINA d.o.o. TAR, OIB 61585828685, Brajde 32,52465 Tar</item>
    </izvorni_sadrzaj>
    <derivirana_varijabla naziv="DomainObject.Predmet.SudioniciListAdressOIB_1">
      <item>FINANCIJSKA AGENCIJA, RC RIJEKA, PODRUŽNICA PULA, PULA, OIB 85821130368, Giardini 5,52100 Pula</item>
      <item>Z. I. TRGOVINA d.o.o. TAR, OIB 61585828685, Brajde 32,52465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61585828685</item>
    </izvorni_sadrzaj>
    <derivirana_varijabla naziv="DomainObject.Predmet.SudioniciListNazivOIB_1">
      <item>, OIB 85821130368</item>
      <item>, OIB 61585828685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3076</properties:Characters>
  <properties:Lines>94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2016-03-17T09:50:00Z</dcterms:created>
  <dc:creator>Mihaela Kaligari</dc:creator>
  <dc:description/>
  <cp:keywords/>
  <cp:lastModifiedBy>Sanja Prodan</cp:lastModifiedBy>
  <cp:lastPrinted>2016-03-21T07:20:00Z</cp:lastPrinted>
  <dcterms:modified xmlns:xsi="http://www.w3.org/2001/XMLSchema-instance" xsi:type="dcterms:W3CDTF">2016-03-21T07:20:00Z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