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6f61" w14:paraId="9636f61" w:rsidRDefault="004A7144" w:rsidP="007349D2" w:rsidR="00D90419">
      <w:pPr>
        <w:jc w:val="right"/>
        <w15:collapsed w:val="false"/>
      </w:pPr>
      <w:bookmarkStart w:name="_GoBack" w:id="0"/>
      <w:bookmarkEnd w:id="0"/>
      <w:r>
        <w:t>13 St-198/16-3</w:t>
      </w:r>
    </w:p>
    <w:p w:rsidRDefault="00070742" w:rsidP="00670E10" w:rsidR="00670E1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E10" w:rsidP="00670E10" w:rsidR="00670E10" w:rsidRPr="00D21A2C"/>
    <w:p w:rsidRDefault="00670E10" w:rsidP="00670E10" w:rsidR="00670E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70E10" w:rsidP="00670E10" w:rsidR="00670E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70E10" w:rsidP="00670E10" w:rsidR="00670E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D77E1" w:rsidR="000D77E1"/>
    <w:p w:rsidRDefault="00670E10" w:rsidP="00670E10" w:rsidR="00AA1A56">
      <w:pPr>
        <w:jc w:val="center"/>
        <w:rPr>
          <w:b/>
          <w:bCs/>
          <w:sz w:val="28"/>
        </w:rPr>
      </w:pPr>
      <w:r>
        <w:t>R E P U B L I K A    H R V A T S K A</w:t>
      </w:r>
    </w:p>
    <w:p w:rsidRDefault="00D90419" w:rsidR="00D90419" w:rsidRPr="00670E10">
      <w:pPr>
        <w:jc w:val="center"/>
        <w:rPr>
          <w:bCs/>
        </w:rPr>
      </w:pPr>
      <w:r w:rsidRPr="00670E10">
        <w:rPr>
          <w:bCs/>
        </w:rPr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670E10" w:rsidP="00670E10" w:rsidR="00670E10">
      <w:pPr>
        <w:jc w:val="both"/>
      </w:pPr>
      <w:r>
        <w:tab/>
      </w:r>
      <w:r w:rsidRPr="00670E10">
        <w:t>Trgovački sud u Osijeku, po sucu Jadranki Herman, u stečajnom predmetu povodom zahtjeva Financijske agencije Regionalni centar Osijek Podružnica Osijek, L. Jagera 3, za p</w:t>
      </w:r>
      <w:r w:rsidR="00A16306">
        <w:t xml:space="preserve">rovedbu </w:t>
      </w:r>
      <w:r w:rsidRPr="00670E10">
        <w:t xml:space="preserve"> skraćenog stečajnog postupka  nad dužnikom </w:t>
      </w:r>
      <w:r w:rsidR="004A7144">
        <w:t xml:space="preserve">FAVEO </w:t>
      </w:r>
      <w:r w:rsidR="00A16306">
        <w:t>d.o.o. za</w:t>
      </w:r>
      <w:r w:rsidR="004A7144">
        <w:t xml:space="preserve"> graditeljstvo, trgovinu i usluge, Bilje, Šandora Petefija 51, </w:t>
      </w:r>
      <w:r w:rsidR="00A16306">
        <w:t>MBS 030</w:t>
      </w:r>
      <w:r w:rsidR="004A7144">
        <w:t xml:space="preserve">143367, </w:t>
      </w:r>
      <w:r w:rsidR="00A16306">
        <w:t xml:space="preserve">OIB </w:t>
      </w:r>
      <w:r w:rsidR="004A7144">
        <w:t>42741305212</w:t>
      </w:r>
      <w:r w:rsidR="00F223A6">
        <w:t xml:space="preserve">, dana </w:t>
      </w:r>
      <w:r w:rsidR="00A16306">
        <w:t>05. srpnja</w:t>
      </w:r>
      <w:r>
        <w:t xml:space="preserve"> 2016.            </w:t>
      </w:r>
    </w:p>
    <w:p w:rsidRDefault="00CC4FE5" w:rsidR="00CC4FE5"/>
    <w:p w:rsidRDefault="00D90419" w:rsidP="00044ED1" w:rsidR="00D90419" w:rsidRPr="00670E10">
      <w:pPr>
        <w:jc w:val="center"/>
        <w:rPr>
          <w:bCs/>
        </w:rPr>
      </w:pPr>
      <w:r w:rsidRPr="00670E10">
        <w:rPr>
          <w:bCs/>
        </w:rPr>
        <w:t>r i j e š i o    j e</w:t>
      </w:r>
    </w:p>
    <w:p w:rsidRDefault="000D77E1" w:rsidP="00041046" w:rsidR="000D77E1">
      <w:pPr>
        <w:rPr>
          <w:b/>
          <w:bCs/>
          <w:sz w:val="28"/>
        </w:rPr>
      </w:pPr>
    </w:p>
    <w:p w:rsidRDefault="00041046" w:rsidP="00670E10" w:rsidR="00041046">
      <w:pPr>
        <w:jc w:val="both"/>
      </w:pPr>
    </w:p>
    <w:p w:rsidRDefault="00044ED1" w:rsidP="004A7144" w:rsidR="00D00212">
      <w:pPr>
        <w:ind w:left="660"/>
        <w:jc w:val="both"/>
        <w:rPr>
          <w:b/>
          <w:bCs/>
          <w:sz w:val="28"/>
        </w:rPr>
      </w:pPr>
      <w:r>
        <w:rPr>
          <w:bCs/>
        </w:rPr>
        <w:t>Od</w:t>
      </w:r>
      <w:r w:rsidR="00791CE2">
        <w:rPr>
          <w:bCs/>
        </w:rPr>
        <w:t xml:space="preserve">bacuje se </w:t>
      </w:r>
      <w:r w:rsidR="00670E10">
        <w:rPr>
          <w:bCs/>
        </w:rPr>
        <w:t xml:space="preserve">zahtjev, od </w:t>
      </w:r>
      <w:r w:rsidR="00A16306">
        <w:rPr>
          <w:bCs/>
        </w:rPr>
        <w:t>2</w:t>
      </w:r>
      <w:r w:rsidR="004A7144">
        <w:rPr>
          <w:bCs/>
        </w:rPr>
        <w:t>6. siječnja 2016.</w:t>
      </w:r>
      <w:r w:rsidR="00670E10">
        <w:rPr>
          <w:bCs/>
        </w:rPr>
        <w:t xml:space="preserve"> godine, Financijske agencije Regionalni centar Osijek Podružnica Osijek za provedbu skraćenog stečajnog postupka nad dužnikom </w:t>
      </w:r>
      <w:r w:rsidR="004A7144">
        <w:t>FAVEO d.o.o. za graditeljstvo, trgovinu i usluge, Bilje, Šandora Petefija 51, MBS 030143367, OIB 42741305212.</w:t>
      </w:r>
    </w:p>
    <w:p w:rsidRDefault="00CC4FE5" w:rsidP="003C65D2" w:rsidR="00CC4FE5" w:rsidRPr="00EB4124">
      <w:pPr>
        <w:rPr>
          <w:bCs/>
          <w:sz w:val="28"/>
        </w:rPr>
      </w:pPr>
    </w:p>
    <w:p w:rsidRDefault="00044ED1" w:rsidP="00044ED1" w:rsidR="00044ED1" w:rsidRPr="00EB4124">
      <w:pPr>
        <w:jc w:val="center"/>
        <w:rPr>
          <w:bCs/>
        </w:rPr>
      </w:pPr>
      <w:r w:rsidRPr="00EB4124">
        <w:rPr>
          <w:bCs/>
        </w:rPr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F223A6" w:rsidP="009C1370" w:rsidR="009C1370">
      <w:pPr>
        <w:ind w:firstLine="708"/>
        <w:jc w:val="both"/>
      </w:pPr>
      <w:r>
        <w:rPr>
          <w:bCs/>
        </w:rPr>
        <w:t>P</w:t>
      </w:r>
      <w:r w:rsidR="00EB4124">
        <w:rPr>
          <w:bCs/>
        </w:rPr>
        <w:t xml:space="preserve">odnositelj zahtjeva </w:t>
      </w:r>
      <w:r>
        <w:rPr>
          <w:bCs/>
        </w:rPr>
        <w:t xml:space="preserve"> Financijska a</w:t>
      </w:r>
      <w:r w:rsidR="00EB4124">
        <w:rPr>
          <w:bCs/>
        </w:rPr>
        <w:t>gencija Regionalni centar Osijek</w:t>
      </w:r>
      <w:r>
        <w:rPr>
          <w:bCs/>
        </w:rPr>
        <w:t xml:space="preserve">, podnio je ovom sudu </w:t>
      </w:r>
      <w:r>
        <w:t xml:space="preserve"> dana </w:t>
      </w:r>
      <w:r w:rsidR="00EB4124">
        <w:t>2</w:t>
      </w:r>
      <w:r w:rsidR="004A7144">
        <w:t>6. siječnja 2016</w:t>
      </w:r>
      <w:r>
        <w:t xml:space="preserve">. godine </w:t>
      </w:r>
      <w:r w:rsidR="00EB4124">
        <w:t>zahtjev za provedbu skraćenog</w:t>
      </w:r>
      <w:r>
        <w:t xml:space="preserve"> stečajnog postupka nad dužnikom</w:t>
      </w:r>
      <w:r w:rsidR="00EB4124">
        <w:t xml:space="preserve"> </w:t>
      </w:r>
      <w:r w:rsidR="004A7144">
        <w:t>FAVEO d.o.o. za graditeljstvo, trgovinu i usluge, Bilje, Šandora Petefija 51, MBS 030143367, OIB 42741305212.</w:t>
      </w:r>
    </w:p>
    <w:p w:rsidRDefault="004A7144" w:rsidP="009C1370" w:rsidR="004A7144">
      <w:pPr>
        <w:ind w:firstLine="708"/>
        <w:jc w:val="both"/>
      </w:pPr>
    </w:p>
    <w:p w:rsidRDefault="00F223A6" w:rsidP="00F223A6" w:rsidR="00F223A6">
      <w:pPr>
        <w:jc w:val="both"/>
      </w:pPr>
      <w:r>
        <w:tab/>
        <w:t>Uvidom u stečajni upisnik Trgovačkog suda u Osijeku utvrđeno je da se kod ovog suda pod poslovnim brojem St-</w:t>
      </w:r>
      <w:r w:rsidR="004A7144">
        <w:t>237/15</w:t>
      </w:r>
      <w:r>
        <w:t xml:space="preserve"> vodi postupak za otvaranje stečaja nad dužnikom </w:t>
      </w:r>
      <w:r w:rsidR="004A7144">
        <w:t>FAVEO d.o.o. za graditeljstvo, trgovinu i usluge, Bilje, Šandora Petefija 51, MBS 030143367, OIB 42741305212</w:t>
      </w:r>
      <w:r>
        <w:t xml:space="preserve">, po prijedlogu </w:t>
      </w:r>
      <w:r w:rsidR="009C1370">
        <w:t xml:space="preserve">dužnika </w:t>
      </w:r>
      <w:r w:rsidR="00C17918">
        <w:t>Faveo d.o.o. Bilje, Šandora Petefija 51, koji p</w:t>
      </w:r>
      <w:r w:rsidR="009C1370">
        <w:t>rijedlog je podnesen</w:t>
      </w:r>
      <w:r w:rsidR="00C17918">
        <w:t xml:space="preserve"> 03. rujna 2015. godine.</w:t>
      </w:r>
      <w:r w:rsidR="009C1370">
        <w:t xml:space="preserve"> </w:t>
      </w:r>
    </w:p>
    <w:p w:rsidRDefault="00CC4FE5" w:rsidP="00BF1EBD" w:rsidR="00CC4FE5">
      <w:pPr>
        <w:jc w:val="both"/>
      </w:pPr>
    </w:p>
    <w:p w:rsidRDefault="00791CE2" w:rsidP="00BF1EBD" w:rsidR="00791CE2">
      <w:pPr>
        <w:jc w:val="both"/>
      </w:pPr>
      <w:r>
        <w:tab/>
        <w:t>Uvidom u predmet koji se kod ovog suda</w:t>
      </w:r>
      <w:r w:rsidR="007A2BE6">
        <w:t xml:space="preserve"> vo</w:t>
      </w:r>
      <w:r w:rsidR="00F223A6">
        <w:t>di pod poslovnim brojem St-</w:t>
      </w:r>
      <w:r w:rsidR="00C17918">
        <w:t xml:space="preserve">237/15 </w:t>
      </w:r>
      <w:r w:rsidR="009C1370">
        <w:t xml:space="preserve"> </w:t>
      </w:r>
      <w:r w:rsidR="00F223A6">
        <w:t>u</w:t>
      </w:r>
      <w:r>
        <w:t>tvrđeno je da je rješenjem ovo</w:t>
      </w:r>
      <w:r w:rsidR="00F223A6">
        <w:t>g suda poslovni broj St-</w:t>
      </w:r>
      <w:r w:rsidR="00C17918">
        <w:t xml:space="preserve">237/15-12 od 08. lipnja </w:t>
      </w:r>
      <w:r w:rsidR="009C1370">
        <w:t xml:space="preserve"> </w:t>
      </w:r>
      <w:r w:rsidR="00C94378">
        <w:t xml:space="preserve"> 2016</w:t>
      </w:r>
      <w:r w:rsidR="00F223A6">
        <w:t xml:space="preserve">. godine  </w:t>
      </w:r>
      <w:r>
        <w:t>godine otvoren</w:t>
      </w:r>
      <w:r w:rsidR="009C1370">
        <w:t xml:space="preserve"> i istovremeno zaključen</w:t>
      </w:r>
      <w:r w:rsidR="00F223A6">
        <w:t xml:space="preserve"> </w:t>
      </w:r>
      <w:r>
        <w:t xml:space="preserve"> stečajni postu</w:t>
      </w:r>
      <w:r w:rsidR="007A2BE6">
        <w:t>pak nad duž</w:t>
      </w:r>
      <w:r w:rsidR="00F223A6">
        <w:t xml:space="preserve">nikom </w:t>
      </w:r>
      <w:r w:rsidR="00C17918">
        <w:t>FAVEO d.o.o. za graditeljstvo, trgovinu i usluge, Bilje, Šandora Petefija 51, MBS 030143367, OIB 42741305212</w:t>
      </w:r>
      <w:r w:rsidR="000F01EE">
        <w:t xml:space="preserve">, temeljem članka 132. Stečajnog zakona (Narodne novine 71/15). </w:t>
      </w:r>
      <w:r w:rsidR="007A2BE6">
        <w:t xml:space="preserve">Istim rješenjem </w:t>
      </w:r>
      <w:r w:rsidR="00F223A6">
        <w:t xml:space="preserve">imenovan je stečajni upravitelj u osobi </w:t>
      </w:r>
      <w:r w:rsidR="00C17918">
        <w:t>Vinka Ivanković dipl. oec. iz Vinkovaca.</w:t>
      </w:r>
    </w:p>
    <w:p w:rsidRDefault="00C17918" w:rsidP="00BF1EBD" w:rsidR="00C17918">
      <w:pPr>
        <w:jc w:val="both"/>
      </w:pPr>
    </w:p>
    <w:p w:rsidRDefault="00791CE2" w:rsidP="00BF1EBD" w:rsidR="00791CE2">
      <w:pPr>
        <w:jc w:val="both"/>
      </w:pPr>
    </w:p>
    <w:p w:rsidRDefault="003E619F" w:rsidP="003E619F" w:rsidR="003E619F">
      <w:pPr>
        <w:jc w:val="center"/>
      </w:pPr>
      <w:r>
        <w:lastRenderedPageBreak/>
        <w:t>2</w:t>
      </w:r>
    </w:p>
    <w:p w:rsidRDefault="00C17918" w:rsidP="00C17918" w:rsidR="00C17918">
      <w:pPr>
        <w:jc w:val="right"/>
      </w:pPr>
      <w:r>
        <w:t>13 St-198/16-3</w:t>
      </w:r>
    </w:p>
    <w:p w:rsidRDefault="003E619F" w:rsidP="003E619F" w:rsidR="003E619F">
      <w:pPr>
        <w:jc w:val="center"/>
      </w:pPr>
    </w:p>
    <w:p w:rsidRDefault="003E619F" w:rsidP="003E619F" w:rsidR="003E619F">
      <w:pPr>
        <w:jc w:val="center"/>
      </w:pPr>
    </w:p>
    <w:p w:rsidRDefault="003E619F" w:rsidP="003E619F" w:rsidR="003E619F">
      <w:pPr>
        <w:jc w:val="center"/>
      </w:pPr>
    </w:p>
    <w:p w:rsidRDefault="003E619F" w:rsidP="003E619F" w:rsidR="003E619F">
      <w:pPr>
        <w:jc w:val="center"/>
      </w:pPr>
    </w:p>
    <w:p w:rsidRDefault="00791CE2" w:rsidP="00CC4FE5" w:rsidR="00CC4FE5">
      <w:pPr>
        <w:jc w:val="both"/>
      </w:pPr>
      <w:r>
        <w:tab/>
        <w:t xml:space="preserve">Slijedom navedenog valjalo je riješiti kao u izreci ovog rješenja, </w:t>
      </w:r>
      <w:r w:rsidR="00CC4FE5">
        <w:t xml:space="preserve">ovo stoga, što je stečajni postupak postupak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791CE2" w:rsidP="00BF1EBD" w:rsidR="00791CE2">
      <w:pPr>
        <w:jc w:val="both"/>
      </w:pPr>
    </w:p>
    <w:p w:rsidRDefault="00BF1EBD" w:rsidP="00044ED1" w:rsidR="00BF1EBD">
      <w:pPr>
        <w:jc w:val="center"/>
      </w:pPr>
    </w:p>
    <w:p w:rsidRDefault="00D90419" w:rsidR="00D90419">
      <w:pPr>
        <w:jc w:val="center"/>
      </w:pPr>
      <w:r>
        <w:t>U Osijeku</w:t>
      </w:r>
      <w:r w:rsidR="00C94378">
        <w:t xml:space="preserve">  </w:t>
      </w:r>
      <w:r w:rsidR="000F01EE">
        <w:t xml:space="preserve">05. srpanj 2016. </w:t>
      </w:r>
      <w:r w:rsidR="00C94378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 </w:t>
      </w:r>
      <w:r>
        <w:t>Jadranka Herman</w:t>
      </w:r>
    </w:p>
    <w:p w:rsidRDefault="00D72724" w:rsidR="00D72724"/>
    <w:p w:rsidRDefault="00CC4FE5" w:rsidR="00CC4FE5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0F01EE" w:rsidP="00D72724" w:rsidR="00D00212">
      <w:pPr>
        <w:numPr>
          <w:ilvl w:val="0"/>
          <w:numId w:val="5"/>
        </w:numPr>
        <w:tabs>
          <w:tab w:pos="6240" w:val="left"/>
        </w:tabs>
      </w:pPr>
      <w:r>
        <w:t>Podnositelj zahtjeva FINA RC Osijek Podružnica Osijek</w:t>
      </w:r>
    </w:p>
    <w:p w:rsidRDefault="00D00212" w:rsidP="00D72724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F223A6">
        <w:t xml:space="preserve"> – po st. upr. </w:t>
      </w:r>
      <w:r w:rsidR="00C94378">
        <w:t xml:space="preserve"> </w:t>
      </w:r>
      <w:r w:rsidR="00C17918">
        <w:t>Vinka Ivanković, Vinkovci</w:t>
      </w:r>
    </w:p>
    <w:p w:rsidRDefault="003E619F" w:rsidP="00D72724" w:rsidR="00C94378">
      <w:pPr>
        <w:numPr>
          <w:ilvl w:val="0"/>
          <w:numId w:val="5"/>
        </w:numPr>
        <w:tabs>
          <w:tab w:pos="6240" w:val="left"/>
        </w:tabs>
      </w:pPr>
      <w:r>
        <w:t>e-oglasna ploča suda</w:t>
      </w:r>
    </w:p>
    <w:p w:rsidRDefault="00CC4FE5" w:rsidP="00D72724" w:rsidR="00CC4FE5">
      <w:pPr>
        <w:numPr>
          <w:ilvl w:val="0"/>
          <w:numId w:val="5"/>
        </w:numPr>
        <w:tabs>
          <w:tab w:pos="6240" w:val="left"/>
        </w:tabs>
      </w:pPr>
      <w:r>
        <w:t xml:space="preserve">RNDN </w:t>
      </w:r>
      <w:r w:rsidR="003E619F">
        <w:t>–</w:t>
      </w:r>
      <w:r>
        <w:t xml:space="preserve"> odbacivanjem</w:t>
      </w:r>
    </w:p>
    <w:p w:rsidRDefault="000F01EE" w:rsidP="00D72724" w:rsidR="003E619F">
      <w:pPr>
        <w:numPr>
          <w:ilvl w:val="0"/>
          <w:numId w:val="5"/>
        </w:numPr>
        <w:tabs>
          <w:tab w:pos="6240" w:val="left"/>
        </w:tabs>
      </w:pPr>
      <w:r>
        <w:t>kal. 5/8</w:t>
      </w: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41046" w:rsidR="00D90419" w:rsidRPr="00B35E7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D7F" w:rsidR="00430D7F">
      <w:r>
        <w:separator/>
      </w:r>
    </w:p>
  </w:endnote>
  <w:endnote w:id="0" w:type="continuationSeparator">
    <w:p w:rsidRDefault="00430D7F" w:rsidR="00430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D7F" w:rsidR="00430D7F">
      <w:r>
        <w:separator/>
      </w:r>
    </w:p>
  </w:footnote>
  <w:footnote w:id="0" w:type="continuationSeparator">
    <w:p w:rsidRDefault="00430D7F" w:rsidR="00430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0D77E1" w:rsidR="00486E2E">
    <w:pPr>
      <w:pStyle w:val="Zaglavlje"/>
    </w:pPr>
    <w:r>
      <w:t xml:space="preserve">   </w:t>
    </w:r>
    <w:r>
      <w:tab/>
    </w:r>
    <w:r>
      <w:tab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70742"/>
    <w:rsid w:val="00081D54"/>
    <w:rsid w:val="00081DAA"/>
    <w:rsid w:val="000D77E1"/>
    <w:rsid w:val="000F01EE"/>
    <w:rsid w:val="001465DB"/>
    <w:rsid w:val="00161BD6"/>
    <w:rsid w:val="00173460"/>
    <w:rsid w:val="00280570"/>
    <w:rsid w:val="00363C96"/>
    <w:rsid w:val="00397533"/>
    <w:rsid w:val="003B2C17"/>
    <w:rsid w:val="003C65D2"/>
    <w:rsid w:val="003E619F"/>
    <w:rsid w:val="00430D7F"/>
    <w:rsid w:val="00473576"/>
    <w:rsid w:val="00486E2E"/>
    <w:rsid w:val="00492B0C"/>
    <w:rsid w:val="004A7144"/>
    <w:rsid w:val="005C6CA6"/>
    <w:rsid w:val="00612D2C"/>
    <w:rsid w:val="00670E10"/>
    <w:rsid w:val="006862FF"/>
    <w:rsid w:val="007349D2"/>
    <w:rsid w:val="00781A1C"/>
    <w:rsid w:val="00791CE2"/>
    <w:rsid w:val="007A2BE6"/>
    <w:rsid w:val="007E5628"/>
    <w:rsid w:val="009C1370"/>
    <w:rsid w:val="00A16306"/>
    <w:rsid w:val="00A466A6"/>
    <w:rsid w:val="00A65909"/>
    <w:rsid w:val="00A923E7"/>
    <w:rsid w:val="00AA1A56"/>
    <w:rsid w:val="00AA363F"/>
    <w:rsid w:val="00B15461"/>
    <w:rsid w:val="00B35E7C"/>
    <w:rsid w:val="00B46D29"/>
    <w:rsid w:val="00B74F73"/>
    <w:rsid w:val="00B846AB"/>
    <w:rsid w:val="00BF1EBD"/>
    <w:rsid w:val="00BF2834"/>
    <w:rsid w:val="00C17918"/>
    <w:rsid w:val="00C625DD"/>
    <w:rsid w:val="00C94378"/>
    <w:rsid w:val="00CB1194"/>
    <w:rsid w:val="00CC4FE5"/>
    <w:rsid w:val="00CF3F89"/>
    <w:rsid w:val="00D00212"/>
    <w:rsid w:val="00D72724"/>
    <w:rsid w:val="00D90419"/>
    <w:rsid w:val="00DA4C43"/>
    <w:rsid w:val="00DB2600"/>
    <w:rsid w:val="00EB4124"/>
    <w:rsid w:val="00F223A6"/>
    <w:rsid w:val="00F3615D"/>
    <w:rsid w:val="00F65328"/>
    <w:rsid w:val="00F74E63"/>
    <w:rsid w:val="00F8115B"/>
    <w:rsid w:val="00FA0D29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70E1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2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70E1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2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FAVEO d.o.o. za graditeljstvo, trgovinu i usluge</izvorni_sadrzaj>
    <derivirana_varijabla naziv="DomainObject.Predmet.ProtustrankaFormated_1">  FAVEO d.o.o. za graditeljstvo, trgovinu i usluge</derivirana_varijabla>
  </DomainObject.Predmet.ProtustrankaFormated>
  <DomainObject.Predmet.ProtustrankaFormatedOIB>
    <izvorni_sadrzaj>  FAVEO d.o.o. za graditeljstvo, trgovinu i usluge, OIB 42741305212</izvorni_sadrzaj>
    <derivirana_varijabla naziv="DomainObject.Predmet.ProtustrankaFormatedOIB_1">  FAVEO d.o.o. za graditeljstvo, trgovinu i usluge, OIB 42741305212</derivirana_varijabla>
  </DomainObject.Predmet.ProtustrankaFormatedOIB>
  <DomainObject.Predmet.ProtustrankaFormatedWithAdress>
    <izvorni_sadrzaj> FAVEO d.o.o. za graditeljstvo, trgovinu i usluge, Šandora Petefija 51, 31327 Bilje</izvorni_sadrzaj>
    <derivirana_varijabla naziv="DomainObject.Predmet.ProtustrankaFormatedWithAdress_1"> FAVEO d.o.o. za graditeljstvo, trgovinu i usluge, Šandora Petefija 51, 31327 Bilje</derivirana_varijabla>
  </DomainObject.Predmet.ProtustrankaFormatedWithAdress>
  <DomainObject.Predmet.ProtustrankaFormatedWithAdressOIB>
    <izvorni_sadrzaj> FAVEO d.o.o. za graditeljstvo, trgovinu i usluge, OIB 42741305212, Šandora Petefija 51, 31327 Bilje</izvorni_sadrzaj>
    <derivirana_varijabla naziv="DomainObject.Predmet.ProtustrankaFormatedWithAdressOIB_1"> FAVEO d.o.o. za graditeljstvo, trgovinu i usluge, OIB 42741305212, Šandora Petefija 51, 31327 Bilje</derivirana_varijabla>
  </DomainObject.Predmet.ProtustrankaFormatedWithAdressOIB>
  <DomainObject.Predmet.ProtustrankaWithAdress>
    <izvorni_sadrzaj>FAVEO d.o.o. za graditeljstvo, trgovinu i usluge Šandora Petefija 51, 31327 Bilje</izvorni_sadrzaj>
    <derivirana_varijabla naziv="DomainObject.Predmet.ProtustrankaWithAdress_1">FAVEO d.o.o. za graditeljstvo, trgovinu i usluge Šandora Petefija 51, 31327 Bilje</derivirana_varijabla>
  </DomainObject.Predmet.ProtustrankaWithAdress>
  <DomainObject.Predmet.ProtustrankaWithAdressOIB>
    <izvorni_sadrzaj>FAVEO d.o.o. za graditeljstvo, trgovinu i usluge, OIB 42741305212, Šandora Petefija 51, 31327 Bilje</izvorni_sadrzaj>
    <derivirana_varijabla naziv="DomainObject.Predmet.ProtustrankaWithAdressOIB_1">FAVEO d.o.o. za graditeljstvo, trgovinu i usluge, OIB 42741305212, Šandora Petefija 51, 31327 Bilje</derivirana_varijabla>
  </DomainObject.Predmet.ProtustrankaWithAdressOIB>
  <DomainObject.Predmet.ProtustrankaNazivFormated>
    <izvorni_sadrzaj>FAVEO d.o.o. za graditeljstvo, trgovinu i usluge</izvorni_sadrzaj>
    <derivirana_varijabla naziv="DomainObject.Predmet.ProtustrankaNazivFormated_1">FAVEO d.o.o. za graditeljstvo, trgovinu i usluge</derivirana_varijabla>
  </DomainObject.Predmet.ProtustrankaNazivFormated>
  <DomainObject.Predmet.ProtustrankaNazivFormatedOIB>
    <izvorni_sadrzaj>FAVEO d.o.o. za graditeljstvo, trgovinu i usluge, OIB 42741305212</izvorni_sadrzaj>
    <derivirana_varijabla naziv="DomainObject.Predmet.ProtustrankaNazivFormatedOIB_1">FAVEO d.o.o. za graditeljstvo, trgovinu i usluge, OIB 42741305212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FAVEO d.o.o. za graditeljstvo, trgovinu i usluge</item>
    </izvorni_sadrzaj>
    <derivirana_varijabla naziv="DomainObject.Predmet.ProtuStrankaListFormated_1">
      <item>FAVEO d.o.o. za graditeljstvo, trgovinu i usluge</item>
    </derivirana_varijabla>
  </DomainObject.Predmet.ProtuStrankaListFormated>
  <DomainObject.Predmet.ProtuStrankaListFormatedOIB>
    <izvorni_sadrzaj>
      <item>FAVEO d.o.o. za graditeljstvo, trgovinu i usluge, OIB 42741305212</item>
    </izvorni_sadrzaj>
    <derivirana_varijabla naziv="DomainObject.Predmet.ProtuStrankaListFormatedOIB_1">
      <item>FAVEO d.o.o. za graditeljstvo, trgovinu i usluge, OIB 42741305212</item>
    </derivirana_varijabla>
  </DomainObject.Predmet.ProtuStrankaListFormatedOIB>
  <DomainObject.Predmet.ProtuStrankaListFormatedWithAdress>
    <izvorni_sadrzaj>
      <item>FAVEO d.o.o. za graditeljstvo, trgovinu i usluge, Šandora Petefija 51, 31327 Bilje</item>
    </izvorni_sadrzaj>
    <derivirana_varijabla naziv="DomainObject.Predmet.ProtuStrankaListFormatedWithAdress_1">
      <item>FAVEO d.o.o. za graditeljstvo, trgovinu i usluge, Šandora Petefija 51, 31327 Bilje</item>
    </derivirana_varijabla>
  </DomainObject.Predmet.ProtuStrankaListFormatedWithAdress>
  <DomainObject.Predmet.ProtuStrankaListFormatedWithAdressOIB>
    <izvorni_sadrzaj>
      <item>FAVEO d.o.o. za graditeljstvo, trgovinu i usluge, OIB 42741305212, Šandora Petefija 51, 31327 Bilje</item>
    </izvorni_sadrzaj>
    <derivirana_varijabla naziv="DomainObject.Predmet.ProtuStrankaListFormatedWithAdressOIB_1">
      <item>FAVEO d.o.o. za graditeljstvo, trgovinu i usluge, OIB 42741305212, Šandora Petefija 51, 31327 Bilje</item>
    </derivirana_varijabla>
  </DomainObject.Predmet.ProtuStrankaListFormatedWithAdressOIB>
  <DomainObject.Predmet.ProtuStrankaListNazivFormated>
    <izvorni_sadrzaj>
      <item>FAVEO d.o.o. za graditeljstvo, trgovinu i usluge</item>
    </izvorni_sadrzaj>
    <derivirana_varijabla naziv="DomainObject.Predmet.ProtuStrankaListNazivFormated_1">
      <item>FAVEO d.o.o. za graditeljstvo, trgovinu i usluge</item>
    </derivirana_varijabla>
  </DomainObject.Predmet.ProtuStrankaListNazivFormated>
  <DomainObject.Predmet.ProtuStrankaListNazivFormatedOIB>
    <izvorni_sadrzaj>
      <item>FAVEO d.o.o. za graditeljstvo, trgovinu i usluge, OIB 42741305212</item>
    </izvorni_sadrzaj>
    <derivirana_varijabla naziv="DomainObject.Predmet.ProtuStrankaListNazivFormatedOIB_1">
      <item>FAVEO d.o.o. za graditeljstvo, trgovinu i usluge, OIB 42741305212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FAVEO d.o.o. za graditeljstvo, trgovinu i usluge</izvorni_sadrzaj>
    <derivirana_varijabla naziv="DomainObject.Predmet.ProtustrankaIDrugi_1">FAVEO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FAVEO d.o.o. za graditeljstvo, trgovinu i usluge, OIB 42741305212, Šandora Petefija 51, 31327 Bilje</izvorni_sadrzaj>
    <derivirana_varijabla naziv="DomainObject.Predmet.ProtustrankaIDrugiAdressOIB_1">FAVEO d.o.o. za graditeljstvo, trgovinu i usluge, OIB 42741305212, Šandora Petefija 51,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FAVEO d.o.o. za graditeljstvo, trgovinu i usluge</item>
    </izvorni_sadrzaj>
    <derivirana_varijabla naziv="DomainObject.Predmet.SudioniciListNaziv_1">
      <item>FINA RC OSIJEK</item>
      <item>FAVEO d.o.o. za graditeljstvo, trgovinu i usluge</item>
    </derivirana_varijabla>
  </DomainObject.Predmet.SudioniciListNaziv>
  <DomainObject.Predmet.SudioniciListAdressOIB>
    <izvorni_sadrzaj>
      <item>FINA RC OSIJEK, OIB 85821130368</item>
      <item>FAVEO d.o.o. za graditeljstvo, trgovinu i usluge, OIB 42741305212, Šandora Petefija 51,31327 Bilje</item>
    </izvorni_sadrzaj>
    <derivirana_varijabla naziv="DomainObject.Predmet.SudioniciListAdressOIB_1">
      <item>FINA RC OSIJEK, OIB 85821130368</item>
      <item>FAVEO d.o.o. za graditeljstvo, trgovinu i usluge, OIB 42741305212, Šandora Petefija 51,31327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42741305212</item>
    </izvorni_sadrzaj>
    <derivirana_varijabla naziv="DomainObject.Predmet.SudioniciListNazivOIB_1">
      <item>, OIB 85821130368</item>
      <item>, OIB 42741305212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9591F-71A7-46C1-8311-F2E4F3221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2361</properties:Characters>
  <properties:Lines>83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2016-07-05T12:32:00Z</dcterms:created>
  <dc:creator>..</dc:creator>
  <cp:lastModifiedBy>Maja Kocijan</cp:lastModifiedBy>
  <cp:lastPrinted>2016-07-05T12:36:00Z</cp:lastPrinted>
  <dcterms:modified xmlns:xsi="http://www.w3.org/2001/XMLSchema-instance" xsi:type="dcterms:W3CDTF">2016-07-05T12:48:00Z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