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d778" w14:paraId="f06d77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</w:t>
      </w:r>
      <w:r w:rsidR="00E96E44">
        <w:rPr>
          <w:noProof/>
          <w:lang w:eastAsia="hr-HR" w:val="hr-HR"/>
        </w:rPr>
        <w:t xml:space="preserve"> </w:t>
      </w:r>
      <w:r w:rsidR="004777B1">
        <w:rPr>
          <w:noProof/>
          <w:lang w:eastAsia="hr-HR" w:val="hr-HR"/>
        </w:rPr>
        <w:t xml:space="preserve">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004EF">
        <w:rPr>
          <w:b/>
          <w:lang w:val="hr-HR"/>
        </w:rPr>
        <w:t>1</w:t>
      </w:r>
      <w:r w:rsidR="000A3EAE">
        <w:rPr>
          <w:b/>
          <w:lang w:val="hr-HR"/>
        </w:rPr>
        <w:t>316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B0ABF">
        <w:rPr>
          <w:lang w:val="hr-HR"/>
        </w:rPr>
        <w:t>"</w:t>
      </w:r>
      <w:r w:rsidR="000A3EAE">
        <w:rPr>
          <w:lang w:val="hr-HR"/>
        </w:rPr>
        <w:t>IZVOR</w:t>
      </w:r>
      <w:r w:rsidR="006B0ABF">
        <w:rPr>
          <w:lang w:val="hr-HR"/>
        </w:rPr>
        <w:t>"</w:t>
      </w:r>
      <w:r w:rsidR="000A3EAE">
        <w:rPr>
          <w:lang w:val="hr-HR"/>
        </w:rPr>
        <w:t xml:space="preserve"> – </w:t>
      </w:r>
      <w:r w:rsidR="006B0ABF">
        <w:rPr>
          <w:lang w:val="hr-HR"/>
        </w:rPr>
        <w:t>UDRUGA ZA PROMICANJE SLOBODE GOVORA I JAVNE RIJEČI</w:t>
      </w:r>
      <w:r w:rsidR="000A3EAE">
        <w:rPr>
          <w:lang w:val="hr-HR"/>
        </w:rPr>
        <w:t>, Imotski, A. Starčevića 4</w:t>
      </w:r>
      <w:r w:rsidR="005859F1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0A3EAE">
        <w:rPr>
          <w:lang w:val="hr-HR"/>
        </w:rPr>
        <w:t>92923133615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B0AB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B0ABF">
        <w:rPr>
          <w:lang w:val="hr-HR"/>
        </w:rPr>
        <w:t>"IZVOR" – UDRUGA ZA PROMICANJE SLOBODE GOVORA I JAVNE RIJEČI</w:t>
      </w:r>
      <w:r w:rsidR="000A3EAE">
        <w:rPr>
          <w:lang w:val="hr-HR"/>
        </w:rPr>
        <w:t>, Imotski, A. Starčevića 4, OIB: 92923133615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A3EAE">
        <w:rPr>
          <w:lang w:val="hr-HR"/>
        </w:rPr>
        <w:t>25.736,44</w:t>
      </w:r>
      <w:r w:rsidR="00CA072E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B0ABF">
        <w:rPr>
          <w:lang w:val="hr-HR"/>
        </w:rPr>
        <w:t>1. veljače</w:t>
      </w:r>
      <w:r w:rsidR="00403F01">
        <w:rPr>
          <w:lang w:val="hr-HR"/>
        </w:rPr>
        <w:t xml:space="preserve"> 201</w:t>
      </w:r>
      <w:r w:rsidR="006B0ABF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B0AB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A3EAE"/>
    <w:rsid w:val="00110325"/>
    <w:rsid w:val="0013134C"/>
    <w:rsid w:val="00133015"/>
    <w:rsid w:val="00160774"/>
    <w:rsid w:val="00192A2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859F1"/>
    <w:rsid w:val="00642955"/>
    <w:rsid w:val="006518F0"/>
    <w:rsid w:val="0066735D"/>
    <w:rsid w:val="006767AE"/>
    <w:rsid w:val="006B0ABF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A072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004EF"/>
    <w:rsid w:val="00E14AE2"/>
    <w:rsid w:val="00E96E44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8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18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18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18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St-1316/2015</izvorni_sadrzaj>
    <derivirana_varijabla naziv="DomainObject.Predmet.OznakaBroj_1">St-1316/2015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"IZVOR" - UDRUGA ZA PROMICANJE SLOBODE GOVORA I JAVNE RIJEČI</izvorni_sadrzaj>
    <derivirana_varijabla naziv="DomainObject.Predmet.ProtustrankaFormated_1">  "IZVOR" - UDRUGA ZA PROMICANJE SLOBODE GOVORA I JAVNE RIJEČI</derivirana_varijabla>
  </DomainObject.Predmet.ProtustrankaFormated>
  <DomainObject.Predmet.ProtustrankaFormatedOIB>
    <izvorni_sadrzaj>  "IZVOR" - UDRUGA ZA PROMICANJE SLOBODE GOVORA I JAVNE RIJEČI, OIB 92923133615</izvorni_sadrzaj>
    <derivirana_varijabla naziv="DomainObject.Predmet.ProtustrankaFormatedOIB_1">  "IZVOR" - UDRUGA ZA PROMICANJE SLOBODE GOVORA I JAVNE RIJEČI, OIB 92923133615</derivirana_varijabla>
  </DomainObject.Predmet.ProtustrankaFormatedOIB>
  <DomainObject.Predmet.ProtustrankaFormatedWithAdress>
    <izvorni_sadrzaj> "IZVOR" - UDRUGA ZA PROMICANJE SLOBODE GOVORA I JAVNE RIJEČI, A.Starčevića 4, 21260 Imotski</izvorni_sadrzaj>
    <derivirana_varijabla naziv="DomainObject.Predmet.ProtustrankaFormatedWithAdress_1"> "IZVOR" - UDRUGA ZA PROMICANJE SLOBODE GOVORA I JAVNE RIJEČI, A.Starčevića 4, 21260 Imotski</derivirana_varijabla>
  </DomainObject.Predmet.ProtustrankaFormatedWithAdress>
  <DomainObject.Predmet.ProtustrankaFormatedWithAdressOIB>
    <izvorni_sadrzaj> "IZVOR" - UDRUGA ZA PROMICANJE SLOBODE GOVORA I JAVNE RIJEČI, OIB 92923133615, A.Starčevića 4, 21260 Imotski</izvorni_sadrzaj>
    <derivirana_varijabla naziv="DomainObject.Predmet.ProtustrankaFormatedWithAdressOIB_1"> "IZVOR" - UDRUGA ZA PROMICANJE SLOBODE GOVORA I JAVNE RIJEČI, OIB 92923133615, A.Starčevića 4, 21260 Imotski</derivirana_varijabla>
  </DomainObject.Predmet.ProtustrankaFormatedWithAdressOIB>
  <DomainObject.Predmet.ProtustrankaWithAdress>
    <izvorni_sadrzaj>"IZVOR" - UDRUGA ZA PROMICANJE SLOBODE GOVORA I JAVNE RIJEČI A.Starčevića 4, 21260 Imotski</izvorni_sadrzaj>
    <derivirana_varijabla naziv="DomainObject.Predmet.ProtustrankaWithAdress_1">"IZVOR" - UDRUGA ZA PROMICANJE SLOBODE GOVORA I JAVNE RIJEČI A.Starčevića 4, 21260 Imotski</derivirana_varijabla>
  </DomainObject.Predmet.ProtustrankaWithAdress>
  <DomainObject.Predmet.ProtustrankaWithAdressOIB>
    <izvorni_sadrzaj>"IZVOR" - UDRUGA ZA PROMICANJE SLOBODE GOVORA I JAVNE RIJEČI, OIB 92923133615, A.Starčevića 4, 21260 Imotski</izvorni_sadrzaj>
    <derivirana_varijabla naziv="DomainObject.Predmet.ProtustrankaWithAdressOIB_1">"IZVOR" - UDRUGA ZA PROMICANJE SLOBODE GOVORA I JAVNE RIJEČI, OIB 92923133615, A.Starčevića 4, 21260 Imotski</derivirana_varijabla>
  </DomainObject.Predmet.ProtustrankaWithAdressOIB>
  <DomainObject.Predmet.ProtustrankaNazivFormated>
    <izvorni_sadrzaj>"IZVOR" - UDRUGA ZA PROMICANJE SLOBODE GOVORA I JAVNE RIJEČI</izvorni_sadrzaj>
    <derivirana_varijabla naziv="DomainObject.Predmet.ProtustrankaNazivFormated_1">"IZVOR" - UDRUGA ZA PROMICANJE SLOBODE GOVORA I JAVNE RIJEČI</derivirana_varijabla>
  </DomainObject.Predmet.ProtustrankaNazivFormated>
  <DomainObject.Predmet.ProtustrankaNazivFormatedOIB>
    <izvorni_sadrzaj>"IZVOR" - UDRUGA ZA PROMICANJE SLOBODE GOVORA I JAVNE RIJEČI, OIB 92923133615</izvorni_sadrzaj>
    <derivirana_varijabla naziv="DomainObject.Predmet.ProtustrankaNazivFormatedOIB_1">"IZVOR" - UDRUGA ZA PROMICANJE SLOBODE GOVORA I JAVNE RIJEČI, OIB 92923133615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25736.44</izvorni_sadrzaj>
    <derivirana_varijabla naziv="DomainObject.Predmet.TrenutnaVrijednost_1">25736.44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"IZVOR" - UDRUGA ZA PROMICANJE SLOBODE GOVORA I JAVNE RIJEČI</item>
    </izvorni_sadrzaj>
    <derivirana_varijabla naziv="DomainObject.Predmet.ProtuStrankaListFormated_1">
      <item>"IZVOR" - UDRUGA ZA PROMICANJE SLOBODE GOVORA I JAVNE RIJEČI</item>
    </derivirana_varijabla>
  </DomainObject.Predmet.ProtuStrankaListFormated>
  <DomainObject.Predmet.ProtuStrankaListFormatedOIB>
    <izvorni_sadrzaj>
      <item>"IZVOR" - UDRUGA ZA PROMICANJE SLOBODE GOVORA I JAVNE RIJEČI, OIB 92923133615</item>
    </izvorni_sadrzaj>
    <derivirana_varijabla naziv="DomainObject.Predmet.ProtuStrankaListFormatedOIB_1">
      <item>"IZVOR" - UDRUGA ZA PROMICANJE SLOBODE GOVORA I JAVNE RIJEČI, OIB 92923133615</item>
    </derivirana_varijabla>
  </DomainObject.Predmet.ProtuStrankaListFormatedOIB>
  <DomainObject.Predmet.ProtuStrankaListFormatedWithAdress>
    <izvorni_sadrzaj>
      <item>"IZVOR" - UDRUGA ZA PROMICANJE SLOBODE GOVORA I JAVNE RIJEČI, A.Starčevića 4, 21260 Imotski</item>
    </izvorni_sadrzaj>
    <derivirana_varijabla naziv="DomainObject.Predmet.ProtuStrankaListFormatedWithAdress_1">
      <item>"IZVOR" - UDRUGA ZA PROMICANJE SLOBODE GOVORA I JAVNE RIJEČI, A.Starčevića 4, 21260 Imotski</item>
    </derivirana_varijabla>
  </DomainObject.Predmet.ProtuStrankaListFormatedWithAdress>
  <DomainObject.Predmet.ProtuStrankaListFormatedWithAdressOIB>
    <izvorni_sadrzaj>
      <item>"IZVOR" - UDRUGA ZA PROMICANJE SLOBODE GOVORA I JAVNE RIJEČI, OIB 92923133615, A.Starčevića 4, 21260 Imotski</item>
    </izvorni_sadrzaj>
    <derivirana_varijabla naziv="DomainObject.Predmet.ProtuStrankaListFormatedWithAdressOIB_1">
      <item>"IZVOR" - UDRUGA ZA PROMICANJE SLOBODE GOVORA I JAVNE RIJEČI, OIB 92923133615, A.Starčevića 4, 21260 Imotski</item>
    </derivirana_varijabla>
  </DomainObject.Predmet.ProtuStrankaListFormatedWithAdressOIB>
  <DomainObject.Predmet.ProtuStrankaListNazivFormated>
    <izvorni_sadrzaj>
      <item>"IZVOR" - UDRUGA ZA PROMICANJE SLOBODE GOVORA I JAVNE RIJEČI</item>
    </izvorni_sadrzaj>
    <derivirana_varijabla naziv="DomainObject.Predmet.ProtuStrankaListNazivFormated_1">
      <item>"IZVOR" - UDRUGA ZA PROMICANJE SLOBODE GOVORA I JAVNE RIJEČI</item>
    </derivirana_varijabla>
  </DomainObject.Predmet.ProtuStrankaListNazivFormated>
  <DomainObject.Predmet.ProtuStrankaListNazivFormatedOIB>
    <izvorni_sadrzaj>
      <item>"IZVOR" - UDRUGA ZA PROMICANJE SLOBODE GOVORA I JAVNE RIJEČI, OIB 92923133615</item>
    </izvorni_sadrzaj>
    <derivirana_varijabla naziv="DomainObject.Predmet.ProtuStrankaListNazivFormatedOIB_1">
      <item>"IZVOR" - UDRUGA ZA PROMICANJE SLOBODE GOVORA I JAVNE RIJEČI, OIB 92923133615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"IZVOR" - UDRUGA ZA PROMICANJE SLOBODE GOVORA I JAVNE RIJEČI</izvorni_sadrzaj>
    <derivirana_varijabla naziv="DomainObject.Predmet.ProtustrankaIDrugi_1">"IZVOR" - UDRUGA ZA PROMICANJE SLOBODE GOVORA I JAVNE RIJEČI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"IZVOR" - UDRUGA ZA PROMICANJE SLOBODE GOVORA I JAVNE RIJEČI, OIB 92923133615, A.Starčevića 4, 21260 Imotski</izvorni_sadrzaj>
    <derivirana_varijabla naziv="DomainObject.Predmet.ProtustrankaIDrugiAdressOIB_1">"IZVOR" - UDRUGA ZA PROMICANJE SLOBODE GOVORA I JAVNE RIJEČI, OIB 92923133615, A.Starčevića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"IZVOR" - UDRUGA ZA PROMICANJE SLOBODE GOVORA I JAVNE RIJEČI</item>
      <item>FINANCIJSKA AGENCIJA, RC SPLIT</item>
    </izvorni_sadrzaj>
    <derivirana_varijabla naziv="DomainObject.Predmet.SudioniciListNaziv_1">
      <item>"IZVOR" - UDRUGA ZA PROMICANJE SLOBODE GOVORA I JAVNE RIJEČI</item>
      <item>FINANCIJSKA AGENCIJA, RC SPLIT</item>
    </derivirana_varijabla>
  </DomainObject.Predmet.SudioniciListNaziv>
  <DomainObject.Predmet.SudioniciListAdressOIB>
    <izvorni_sadrzaj>
      <item>"IZVOR" - UDRUGA ZA PROMICANJE SLOBODE GOVORA I JAVNE RIJEČI, OIB 92923133615, A.Starčevića 4,21260 Imotski</item>
      <item>FINANCIJSKA AGENCIJA, RC SPLIT, OIB 85821130368, Mažuranićevo šetalište 24 b,21000 Split</item>
    </izvorni_sadrzaj>
    <derivirana_varijabla naziv="DomainObject.Predmet.SudioniciListAdressOIB_1">
      <item>"IZVOR" - UDRUGA ZA PROMICANJE SLOBODE GOVORA I JAVNE RIJEČI, OIB 92923133615, A.Starčevića 4,21260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92923133615</item>
      <item>, OIB 85821130368</item>
    </izvorni_sadrzaj>
    <derivirana_varijabla naziv="DomainObject.Predmet.SudioniciListNazivOIB_1">
      <item>, OIB 92923133615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D802D-CF71-41FB-B802-F8EB92461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1808</properties:Characters>
  <properties:Lines>51</properties:Lines>
  <properties:Paragraphs>16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2016-02-01T08:52:00Z</cp:lastPrinted>
  <dcterms:modified xmlns:xsi="http://www.w3.org/2001/XMLSchema-instance" xsi:type="dcterms:W3CDTF">2016-02-01T08:52:00Z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