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9835" w14:paraId="2aa9835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FB62CF">
        <w:t>2880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FB62CF">
        <w:t>ANTEO</w:t>
      </w:r>
      <w:r w:rsidR="00D5790D">
        <w:t xml:space="preserve"> </w:t>
      </w:r>
      <w:r w:rsidR="00487BDC">
        <w:t>d</w:t>
      </w:r>
      <w:r w:rsidR="005C4FA6">
        <w:t>.o.o</w:t>
      </w:r>
      <w:r w:rsidR="0085427C">
        <w:t>.,</w:t>
      </w:r>
      <w:r w:rsidR="00287054">
        <w:t xml:space="preserve"> </w:t>
      </w:r>
      <w:r w:rsidR="00FB62CF">
        <w:t>Slime (Grad Omiš)</w:t>
      </w:r>
      <w:r w:rsidR="006F2571">
        <w:t xml:space="preserve">, </w:t>
      </w:r>
      <w:r w:rsidR="00FB0739">
        <w:t>O</w:t>
      </w:r>
      <w:r w:rsidR="0057550C">
        <w:t>IB:</w:t>
      </w:r>
      <w:r w:rsidR="00FB62CF">
        <w:t xml:space="preserve"> 80918242886</w:t>
      </w:r>
      <w:r w:rsidR="00835699">
        <w:t>,</w:t>
      </w:r>
      <w:r w:rsidR="00AE1E66">
        <w:t xml:space="preserve"> M</w:t>
      </w:r>
      <w:r w:rsidR="00FB62CF">
        <w:t>BS: 060127396</w:t>
      </w:r>
      <w:r w:rsidR="009F79C1">
        <w:t>,</w:t>
      </w:r>
      <w:r w:rsidR="00F576EC">
        <w:t xml:space="preserve"> </w:t>
      </w:r>
      <w:r w:rsidR="00FB62CF">
        <w:t>dana 4. svibnja</w:t>
      </w:r>
      <w:r w:rsidR="004A2A86">
        <w:t xml:space="preserve">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FB62CF" w:rsidRPr="00FB62CF">
        <w:t>ANTEO d.o.o., Slime (Grad Omiš), OIB: 80918242886, MBS: 060127396,</w:t>
      </w:r>
      <w:r w:rsidR="00FB62CF">
        <w:t xml:space="preserve"> </w:t>
      </w:r>
      <w:r w:rsidR="00D5790D">
        <w:t>n</w:t>
      </w:r>
      <w:r w:rsidR="003E1593">
        <w:t xml:space="preserve">a </w:t>
      </w:r>
      <w:r w:rsidR="00D5790D">
        <w:t>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FB62CF">
        <w:t>988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FB62CF">
        <w:t xml:space="preserve"> 110.529,54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7F559A">
        <w:t>ju</w:t>
      </w:r>
      <w:r>
        <w:t xml:space="preserve"> se </w:t>
      </w:r>
      <w:r w:rsidR="00D36A52">
        <w:t>o</w:t>
      </w:r>
      <w:r w:rsidR="000F3A5E">
        <w:t>vlašt</w:t>
      </w:r>
      <w:r w:rsidR="00BF30E3">
        <w:t>en</w:t>
      </w:r>
      <w:r w:rsidR="007F559A">
        <w:t>e</w:t>
      </w:r>
      <w:r w:rsidR="00783052">
        <w:t xml:space="preserve"> osob</w:t>
      </w:r>
      <w:r w:rsidR="007F559A">
        <w:t>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1A1997">
        <w:t>T-</w:t>
      </w:r>
      <w:r w:rsidR="00FB62CF">
        <w:t>2880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F559A">
        <w:t>e</w:t>
      </w:r>
      <w:r w:rsidR="003D3A71">
        <w:t xml:space="preserve"> ovlašten</w:t>
      </w:r>
      <w:r w:rsidR="007F559A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F559A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B62CF" w:rsidP="00F576EC" w:rsidR="008922FD">
      <w:pPr>
        <w:jc w:val="center"/>
      </w:pPr>
      <w:r>
        <w:t>U Splitu, 4. svibnja</w:t>
      </w:r>
      <w:r w:rsidR="004A2A86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1997"/>
    <w:rsid w:val="001A7F97"/>
    <w:rsid w:val="001E0A16"/>
    <w:rsid w:val="001E6581"/>
    <w:rsid w:val="0024413C"/>
    <w:rsid w:val="0025689E"/>
    <w:rsid w:val="00287054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03A6D"/>
    <w:rsid w:val="00524ABA"/>
    <w:rsid w:val="00543777"/>
    <w:rsid w:val="00562349"/>
    <w:rsid w:val="0056438D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7F559A"/>
    <w:rsid w:val="0080225C"/>
    <w:rsid w:val="00804AB4"/>
    <w:rsid w:val="008130E8"/>
    <w:rsid w:val="008138F5"/>
    <w:rsid w:val="00830FEC"/>
    <w:rsid w:val="00835699"/>
    <w:rsid w:val="0085420B"/>
    <w:rsid w:val="0085427C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3F1"/>
    <w:rsid w:val="00A369B4"/>
    <w:rsid w:val="00A51B63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5790D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2D65"/>
    <w:rsid w:val="00FA3D10"/>
    <w:rsid w:val="00FA60C8"/>
    <w:rsid w:val="00FB0739"/>
    <w:rsid w:val="00FB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B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B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2880</izvorni_sadrzaj>
    <derivirana_varijabla naziv="DomainObject.Predmet.Broj_1">2880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St-2880/2015</izvorni_sadrzaj>
    <derivirana_varijabla naziv="DomainObject.Predmet.OznakaBroj_1">St-2880/2015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ANTEO, d.o.o. za ugostiteljstvo i trgovinu</izvorni_sadrzaj>
    <derivirana_varijabla naziv="DomainObject.Predmet.ProtustrankaFormated_1">  ANTEO, d.o.o. za ugostiteljstvo i trgovinu</derivirana_varijabla>
  </DomainObject.Predmet.ProtustrankaFormated>
  <DomainObject.Predmet.ProtustrankaFormatedOIB>
    <izvorni_sadrzaj>  ANTEO, d.o.o. za ugostiteljstvo i trgovinu, OIB 80918242886</izvorni_sadrzaj>
    <derivirana_varijabla naziv="DomainObject.Predmet.ProtustrankaFormatedOIB_1">  ANTEO, d.o.o. za ugostiteljstvo i trgovinu, OIB 80918242886</derivirana_varijabla>
  </DomainObject.Predmet.ProtustrankaFormatedOIB>
  <DomainObject.Predmet.ProtustrankaFormatedWithAdress>
    <izvorni_sadrzaj> ANTEO, d.o.o. za ugostiteljstvo i trgovinu, Slime, 21255 Slime</izvorni_sadrzaj>
    <derivirana_varijabla naziv="DomainObject.Predmet.ProtustrankaFormatedWithAdress_1"> ANTEO, d.o.o. za ugostiteljstvo i trgovinu, Slime, 21255 Slime</derivirana_varijabla>
  </DomainObject.Predmet.ProtustrankaFormatedWithAdress>
  <DomainObject.Predmet.ProtustrankaFormatedWithAdressOIB>
    <izvorni_sadrzaj> ANTEO, d.o.o. za ugostiteljstvo i trgovinu, OIB 80918242886, Slime, 21255 Slime</izvorni_sadrzaj>
    <derivirana_varijabla naziv="DomainObject.Predmet.ProtustrankaFormatedWithAdressOIB_1"> ANTEO, d.o.o. za ugostiteljstvo i trgovinu, OIB 80918242886, Slime, 21255 Slime</derivirana_varijabla>
  </DomainObject.Predmet.ProtustrankaFormatedWithAdressOIB>
  <DomainObject.Predmet.ProtustrankaWithAdress>
    <izvorni_sadrzaj>ANTEO, d.o.o. za ugostiteljstvo i trgovinu Slime, 21255 Slime</izvorni_sadrzaj>
    <derivirana_varijabla naziv="DomainObject.Predmet.ProtustrankaWithAdress_1">ANTEO, d.o.o. za ugostiteljstvo i trgovinu Slime, 21255 Slime</derivirana_varijabla>
  </DomainObject.Predmet.ProtustrankaWithAdress>
  <DomainObject.Predmet.ProtustrankaWithAdressOIB>
    <izvorni_sadrzaj>ANTEO, d.o.o. za ugostiteljstvo i trgovinu, OIB 80918242886, Slime, 21255 Slime</izvorni_sadrzaj>
    <derivirana_varijabla naziv="DomainObject.Predmet.ProtustrankaWithAdressOIB_1">ANTEO, d.o.o. za ugostiteljstvo i trgovinu, OIB 80918242886, Slime, 21255 Slime</derivirana_varijabla>
  </DomainObject.Predmet.ProtustrankaWithAdressOIB>
  <DomainObject.Predmet.ProtustrankaNazivFormated>
    <izvorni_sadrzaj>ANTEO, d.o.o. za ugostiteljstvo i trgovinu</izvorni_sadrzaj>
    <derivirana_varijabla naziv="DomainObject.Predmet.ProtustrankaNazivFormated_1">ANTEO, d.o.o. za ugostiteljstvo i trgovinu</derivirana_varijabla>
  </DomainObject.Predmet.ProtustrankaNazivFormated>
  <DomainObject.Predmet.ProtustrankaNazivFormatedOIB>
    <izvorni_sadrzaj>ANTEO, d.o.o. za ugostiteljstvo i trgovinu, OIB 80918242886</izvorni_sadrzaj>
    <derivirana_varijabla naziv="DomainObject.Predmet.ProtustrankaNazivFormatedOIB_1">ANTEO, d.o.o. za ugostiteljstvo i trgovinu, OIB 80918242886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110529.54</izvorni_sadrzaj>
    <derivirana_varijabla naziv="DomainObject.Predmet.TrenutnaVrijednost_1">110529.54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ANTEO, d.o.o. za ugostiteljstvo i trgovinu</item>
    </izvorni_sadrzaj>
    <derivirana_varijabla naziv="DomainObject.Predmet.ProtuStrankaListFormated_1">
      <item>ANTEO, d.o.o. za ugostiteljstvo i trgovinu</item>
    </derivirana_varijabla>
  </DomainObject.Predmet.ProtuStrankaListFormated>
  <DomainObject.Predmet.ProtuStrankaListFormatedOIB>
    <izvorni_sadrzaj>
      <item>ANTEO, d.o.o. za ugostiteljstvo i trgovinu, OIB 80918242886</item>
    </izvorni_sadrzaj>
    <derivirana_varijabla naziv="DomainObject.Predmet.ProtuStrankaListFormatedOIB_1">
      <item>ANTEO, d.o.o. za ugostiteljstvo i trgovinu, OIB 80918242886</item>
    </derivirana_varijabla>
  </DomainObject.Predmet.ProtuStrankaListFormatedOIB>
  <DomainObject.Predmet.ProtuStrankaListFormatedWithAdress>
    <izvorni_sadrzaj>
      <item>ANTEO, d.o.o. za ugostiteljstvo i trgovinu, Slime, 21255 Slime</item>
    </izvorni_sadrzaj>
    <derivirana_varijabla naziv="DomainObject.Predmet.ProtuStrankaListFormatedWithAdress_1">
      <item>ANTEO, d.o.o. za ugostiteljstvo i trgovinu, Slime, 21255 Slime</item>
    </derivirana_varijabla>
  </DomainObject.Predmet.ProtuStrankaListFormatedWithAdress>
  <DomainObject.Predmet.ProtuStrankaListFormatedWithAdressOIB>
    <izvorni_sadrzaj>
      <item>ANTEO, d.o.o. za ugostiteljstvo i trgovinu, OIB 80918242886, Slime, 21255 Slime</item>
    </izvorni_sadrzaj>
    <derivirana_varijabla naziv="DomainObject.Predmet.ProtuStrankaListFormatedWithAdressOIB_1">
      <item>ANTEO, d.o.o. za ugostiteljstvo i trgovinu, OIB 80918242886, Slime, 21255 Slime</item>
    </derivirana_varijabla>
  </DomainObject.Predmet.ProtuStrankaListFormatedWithAdressOIB>
  <DomainObject.Predmet.ProtuStrankaListNazivFormated>
    <izvorni_sadrzaj>
      <item>ANTEO, d.o.o. za ugostiteljstvo i trgovinu</item>
    </izvorni_sadrzaj>
    <derivirana_varijabla naziv="DomainObject.Predmet.ProtuStrankaListNazivFormated_1">
      <item>ANTEO, d.o.o. za ugostiteljstvo i trgovinu</item>
    </derivirana_varijabla>
  </DomainObject.Predmet.ProtuStrankaListNazivFormated>
  <DomainObject.Predmet.ProtuStrankaListNazivFormatedOIB>
    <izvorni_sadrzaj>
      <item>ANTEO, d.o.o. za ugostiteljstvo i trgovinu, OIB 80918242886</item>
    </izvorni_sadrzaj>
    <derivirana_varijabla naziv="DomainObject.Predmet.ProtuStrankaListNazivFormatedOIB_1">
      <item>ANTEO, d.o.o. za ugostiteljstvo i trgovinu, OIB 80918242886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ANTEO, d.o.o. za ugostiteljstvo i trgovinu</izvorni_sadrzaj>
    <derivirana_varijabla naziv="DomainObject.Predmet.ProtustrankaIDrugi_1">ANTEO,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ANTEO, d.o.o. za ugostiteljstvo i trgovinu, OIB 80918242886, Slime, 21255 Slime</izvorni_sadrzaj>
    <derivirana_varijabla naziv="DomainObject.Predmet.ProtustrankaIDrugiAdressOIB_1">ANTEO, d.o.o. za ugostiteljstvo i trgovinu, OIB 80918242886, Slime, 21255 Slime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ANTEO, d.o.o. za ugostiteljstvo i trgovinu</item>
      <item>FINANCIJSKA AGENCIJA, RC SPLIT</item>
    </izvorni_sadrzaj>
    <derivirana_varijabla naziv="DomainObject.Predmet.SudioniciListNaziv_1">
      <item>ANTEO, d.o.o. za ugostiteljstvo i trgovinu</item>
      <item>FINANCIJSKA AGENCIJA, RC SPLIT</item>
    </derivirana_varijabla>
  </DomainObject.Predmet.SudioniciListNaziv>
  <DomainObject.Predmet.SudioniciListAdressOIB>
    <izvorni_sadrzaj>
      <item>ANTEO, d.o.o. za ugostiteljstvo i trgovinu, OIB 80918242886, Slime,21255 Slime</item>
      <item>FINANCIJSKA AGENCIJA, RC SPLIT, OIB 85821130368, Mažuranićevo šetalište 24 b,21000 Split</item>
    </izvorni_sadrzaj>
    <derivirana_varijabla naziv="DomainObject.Predmet.SudioniciListAdressOIB_1">
      <item>ANTEO, d.o.o. za ugostiteljstvo i trgovinu, OIB 80918242886, Slime,21255 Slime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80918242886</item>
      <item>, OIB 85821130368</item>
    </izvorni_sadrzaj>
    <derivirana_varijabla naziv="DomainObject.Predmet.SudioniciListNazivOIB_1">
      <item>, OIB 80918242886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2016-05-04T06:42:00Z</dcterms:created>
  <dc:creator>Lari Glavaš</dc:creator>
  <cp:lastModifiedBy>Lari Glavaš</cp:lastModifiedBy>
  <cp:lastPrinted>2016-05-04T06:42:00Z</cp:lastPrinted>
  <dcterms:modified xmlns:xsi="http://www.w3.org/2001/XMLSchema-instance" xsi:type="dcterms:W3CDTF">2016-05-04T06:42:00Z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