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b931" w14:paraId="293b931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D51602">
        <w:t>307/2018-49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D51602">
        <w:t>12. veljače</w:t>
      </w:r>
      <w:r w:rsidR="001409EC">
        <w:t xml:space="preserve"> </w:t>
      </w:r>
      <w:r w:rsidR="00D51602">
        <w:t>2018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D51602">
        <w:t>12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D51602" w:rsidP="00542C34" w:rsidR="00D51602" w:rsidRPr="00D51602">
      <w:pPr>
        <w:jc w:val="center"/>
        <w:rPr>
          <w:b/>
        </w:rPr>
      </w:pPr>
      <w:r w:rsidRPr="00D51602">
        <w:rPr>
          <w:b/>
        </w:rPr>
        <w:t xml:space="preserve">STUDIO HOLDING d.o.o. u stečaju, </w:t>
      </w:r>
    </w:p>
    <w:p w:rsidRDefault="00D51602" w:rsidP="00542C34" w:rsidR="00D51602" w:rsidRPr="00D51602">
      <w:pPr>
        <w:jc w:val="center"/>
        <w:rPr>
          <w:b/>
        </w:rPr>
      </w:pPr>
      <w:r w:rsidRPr="00D51602">
        <w:rPr>
          <w:b/>
        </w:rPr>
        <w:t xml:space="preserve">Pula, Galižanski odvojak bb, </w:t>
      </w:r>
    </w:p>
    <w:p w:rsidRDefault="00D51602" w:rsidP="00542C34" w:rsidR="00D76602" w:rsidRPr="00D51602">
      <w:pPr>
        <w:jc w:val="center"/>
        <w:rPr>
          <w:b/>
        </w:rPr>
      </w:pPr>
      <w:r w:rsidRPr="00D51602">
        <w:rPr>
          <w:b/>
        </w:rPr>
        <w:t>OIB: 76870586115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D51602">
        <w:t>Boris Zadković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51602">
        <w:t>12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D51602" w:rsidR="00CC473D">
      <w:pPr>
        <w:jc w:val="both"/>
      </w:pPr>
      <w:r>
        <w:tab/>
      </w:r>
      <w:r w:rsidR="004D101B">
        <w:t xml:space="preserve">1/ </w:t>
      </w:r>
      <w:r w:rsidR="00F41926">
        <w:t xml:space="preserve">za vjerovnika RH – Željko Perčinlić, </w:t>
      </w:r>
    </w:p>
    <w:p w:rsidRDefault="00F41926" w:rsidP="00D51602" w:rsidR="00F41926">
      <w:pPr>
        <w:jc w:val="both"/>
      </w:pPr>
      <w:r>
        <w:tab/>
        <w:t xml:space="preserve">2/ za vjerovnika ADRIA NEPREMIČINE D.O.O. – pun. Ines Ferlin, </w:t>
      </w:r>
    </w:p>
    <w:p w:rsidRDefault="00F41926" w:rsidP="00D51602" w:rsidR="00F41926">
      <w:pPr>
        <w:jc w:val="both"/>
      </w:pPr>
      <w:r>
        <w:tab/>
        <w:t xml:space="preserve">3/ za vjerovnika CONSULTUM KOMPARIĆ d.o.o. – zz Ernest Komparić, </w:t>
      </w:r>
    </w:p>
    <w:p w:rsidRDefault="00F41926" w:rsidP="00D51602" w:rsidR="00F41926">
      <w:pPr>
        <w:jc w:val="both"/>
      </w:pPr>
      <w:r>
        <w:tab/>
        <w:t xml:space="preserve">4/ za vjerovnika M-M AGMA d.o.o. – zz Mara Milojković, uz pun. Maju Vukelić, </w:t>
      </w:r>
    </w:p>
    <w:p w:rsidRDefault="00F41926" w:rsidP="00D51602" w:rsidR="00F41926">
      <w:pPr>
        <w:jc w:val="both"/>
      </w:pPr>
    </w:p>
    <w:p w:rsidRDefault="00F41926" w:rsidP="00D51602" w:rsidR="00F41926">
      <w:pPr>
        <w:jc w:val="both"/>
      </w:pPr>
      <w:r>
        <w:t xml:space="preserve">Utvrđuje se da je kao javnost nazočan Karlo Mazzichi, i Iva Marjanović, </w:t>
      </w:r>
    </w:p>
    <w:p w:rsidRDefault="00F41926" w:rsidP="00D51602" w:rsidR="00F41926">
      <w:pPr>
        <w:jc w:val="both"/>
      </w:pPr>
    </w:p>
    <w:p w:rsidRDefault="00F41926" w:rsidP="00D51602" w:rsidR="00F41926">
      <w:pPr>
        <w:jc w:val="both"/>
      </w:pPr>
      <w:r>
        <w:tab/>
        <w:t xml:space="preserve">5/ za vjerovnika FUTURE COIN MANAGEMENT pun. Saša Omeragić, </w:t>
      </w:r>
    </w:p>
    <w:p w:rsidRDefault="00F41926" w:rsidP="00F41926" w:rsidR="00F41926">
      <w:pPr>
        <w:jc w:val="both"/>
      </w:pPr>
      <w:r>
        <w:tab/>
        <w:t xml:space="preserve">6/ za vjerovnika BLACK STAR SERVICE I HOUSE BOX – pun. Maja Vukelić,  </w:t>
      </w:r>
    </w:p>
    <w:p w:rsidRDefault="00F41926" w:rsidP="00F41926" w:rsidR="00F41926">
      <w:pPr>
        <w:jc w:val="both"/>
      </w:pPr>
    </w:p>
    <w:p w:rsidRDefault="00F41926" w:rsidP="00F41926" w:rsidR="00F41926">
      <w:pPr>
        <w:jc w:val="both"/>
      </w:pPr>
      <w:r>
        <w:t xml:space="preserve">Utvrđuje se da je kao javnost nazočan i odvjetnik Milan Markiš. </w:t>
      </w:r>
    </w:p>
    <w:p w:rsidRDefault="00F41926" w:rsidP="00F41926" w:rsidR="00F41926">
      <w:pPr>
        <w:jc w:val="both"/>
      </w:pPr>
    </w:p>
    <w:p w:rsidRDefault="00F41926" w:rsidP="00F41926" w:rsidR="00F41926">
      <w:pPr>
        <w:jc w:val="both"/>
      </w:pPr>
      <w:r>
        <w:tab/>
        <w:t>7/ za vjerovnika PREMIUM STAR GROUP - pun. Slobodan Simić</w:t>
      </w:r>
    </w:p>
    <w:p w:rsidRDefault="00CC473D" w:rsidP="00D76602" w:rsidR="00CC473D">
      <w:pPr>
        <w:jc w:val="both"/>
      </w:pPr>
    </w:p>
    <w:p w:rsidRDefault="00F41926" w:rsidP="00F41926" w:rsidR="009E6DE0">
      <w:pPr>
        <w:ind w:firstLine="708"/>
        <w:jc w:val="both"/>
      </w:pPr>
      <w:r>
        <w:t xml:space="preserve">Pun. Maja Vukelić dostavlja u spis optužnicu podnesenu kod suda u Pordenoneu u kojem je dužnik jedan od okrivljenika za kazneno djelo prijevare. Predaje se optužnica na talijaskom jeziku. </w:t>
      </w:r>
    </w:p>
    <w:p w:rsidRDefault="00F41926" w:rsidP="00F41926" w:rsidR="00F41926">
      <w:pPr>
        <w:ind w:firstLine="708"/>
        <w:jc w:val="both"/>
      </w:pPr>
    </w:p>
    <w:p w:rsidRDefault="00F41926" w:rsidP="00F41926" w:rsidR="00F41926">
      <w:pPr>
        <w:ind w:firstLine="708"/>
        <w:jc w:val="both"/>
      </w:pPr>
      <w:r>
        <w:t xml:space="preserve">Stečajni upravitelj ulaže u spis rješenje Županijskog suda u Puli Kir-T296/18 od 14. studenog 2018. temeljem kojeg je izvršena zabrana otuđenja i opterećenja na k.č. dužnika u zemljišnim knjigama Općinskog suda u Puli.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>du dostavio stečajni upravitelj</w:t>
      </w:r>
      <w:r w:rsidR="000168C5">
        <w:t xml:space="preserve"> sudu 11. velja</w:t>
      </w:r>
      <w:r w:rsidR="004046CC">
        <w:t xml:space="preserve">če 2018. godine oko 13:00 sati. ista zbog tehničkih problema nije objavljena na e oglasnoj ploči suda. </w:t>
      </w:r>
    </w:p>
    <w:p w:rsidRDefault="00250C34" w:rsidP="00250C34" w:rsidR="00250C34">
      <w:pPr>
        <w:ind w:firstLine="720"/>
        <w:jc w:val="both"/>
      </w:pPr>
    </w:p>
    <w:p w:rsidRDefault="00F41926" w:rsidP="00250C34" w:rsidR="00F41926">
      <w:pPr>
        <w:ind w:firstLine="720"/>
        <w:jc w:val="both"/>
      </w:pPr>
    </w:p>
    <w:p w:rsidRDefault="00F41926" w:rsidP="00250C34" w:rsidR="00F41926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lastRenderedPageBreak/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D51602">
        <w:t>7</w:t>
      </w:r>
      <w:r w:rsidR="00D76602">
        <w:t xml:space="preserve">. </w:t>
      </w:r>
      <w:r w:rsidR="00D51602">
        <w:t>siječnja</w:t>
      </w:r>
      <w:r w:rsidR="00B9655B">
        <w:t xml:space="preserve"> 201</w:t>
      </w:r>
      <w:r w:rsidR="00D51602">
        <w:t>9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664077">
        <w:t>i</w:t>
      </w:r>
      <w:r>
        <w:t xml:space="preserve"> upravitelj</w:t>
      </w:r>
      <w:r w:rsidR="00F03700">
        <w:t xml:space="preserve"> </w:t>
      </w:r>
      <w:r w:rsidR="00D51602">
        <w:t>Boris Zadković</w:t>
      </w:r>
      <w:r w:rsidR="00F03700">
        <w:t xml:space="preserve"> </w:t>
      </w:r>
      <w:r w:rsidR="00D51602">
        <w:t>11</w:t>
      </w:r>
      <w:r w:rsidR="00D76602">
        <w:t xml:space="preserve">. </w:t>
      </w:r>
      <w:r w:rsidR="00D51602">
        <w:t xml:space="preserve">veljače </w:t>
      </w:r>
      <w:r w:rsidR="00B9655B">
        <w:t>201</w:t>
      </w:r>
      <w:r w:rsidR="00D51602">
        <w:t>8</w:t>
      </w:r>
      <w:r w:rsidR="00B9655B">
        <w:t xml:space="preserve">. </w:t>
      </w:r>
      <w:r>
        <w:t>godine dostavi</w:t>
      </w:r>
      <w:r w:rsidR="00664077">
        <w:t>o</w:t>
      </w:r>
      <w:r>
        <w:t xml:space="preserve"> s</w:t>
      </w:r>
      <w:r w:rsidR="004046CC">
        <w:t>udu izvješće za ispitno ročište.</w:t>
      </w:r>
    </w:p>
    <w:p w:rsidRDefault="004046CC" w:rsidP="00250C34" w:rsidR="004046CC">
      <w:pPr>
        <w:ind w:firstLine="720"/>
        <w:jc w:val="both"/>
      </w:pPr>
    </w:p>
    <w:p w:rsidRDefault="00250C34" w:rsidP="00250C34" w:rsidR="00D76602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D51602">
        <w:t>18</w:t>
      </w:r>
      <w:r w:rsidR="00D76602">
        <w:t xml:space="preserve"> tražbina</w:t>
      </w:r>
      <w:r w:rsidR="003D6958">
        <w:t xml:space="preserve"> (</w:t>
      </w:r>
      <w:r w:rsidR="000168C5">
        <w:t xml:space="preserve">3 tražbine prvog višeg isplatnog reda i 15 tražbina II. višeg isplatnog reda </w:t>
      </w:r>
      <w:r w:rsidR="00B9655B">
        <w:t>)</w:t>
      </w:r>
      <w:r w:rsidR="00D76602">
        <w:t>.</w:t>
      </w:r>
    </w:p>
    <w:p w:rsidRDefault="00D76602" w:rsidP="00250C34" w:rsidR="00D76602">
      <w:pPr>
        <w:ind w:firstLine="720"/>
        <w:jc w:val="both"/>
      </w:pPr>
    </w:p>
    <w:p w:rsidRDefault="00D76602" w:rsidP="00250C34" w:rsidR="00F03700">
      <w:pPr>
        <w:ind w:firstLine="720"/>
        <w:jc w:val="both"/>
      </w:pPr>
      <w:r>
        <w:t xml:space="preserve">Utvrđuje se da </w:t>
      </w:r>
      <w:r w:rsidR="00D51602">
        <w:t>su</w:t>
      </w:r>
      <w:r>
        <w:t xml:space="preserve"> prijavljen</w:t>
      </w:r>
      <w:r w:rsidR="00D51602">
        <w:t>a</w:t>
      </w:r>
      <w:r>
        <w:t xml:space="preserve"> </w:t>
      </w:r>
      <w:r w:rsidR="00D51602">
        <w:t>tri</w:t>
      </w:r>
      <w:r>
        <w:t xml:space="preserve"> razlučn</w:t>
      </w:r>
      <w:r w:rsidR="00D51602">
        <w:t>a</w:t>
      </w:r>
      <w:r>
        <w:t xml:space="preserve"> prav</w:t>
      </w:r>
      <w:r w:rsidR="00D51602">
        <w:t>a</w:t>
      </w:r>
      <w:r>
        <w:t>.</w:t>
      </w:r>
    </w:p>
    <w:p w:rsidRDefault="00D76602" w:rsidP="00250C34" w:rsidR="00D76602">
      <w:pPr>
        <w:ind w:firstLine="720"/>
        <w:jc w:val="both"/>
      </w:pPr>
    </w:p>
    <w:p w:rsidRDefault="00D76602" w:rsidP="00250C34" w:rsidR="00F03700">
      <w:pPr>
        <w:ind w:firstLine="720"/>
        <w:jc w:val="both"/>
      </w:pPr>
      <w:r>
        <w:t>I</w:t>
      </w:r>
      <w:r w:rsidR="00F03700">
        <w:t>zlučna prava nisu prijavljena.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F03700" w:rsidP="003D6958" w:rsidR="00F03700">
      <w:pPr>
        <w:jc w:val="both"/>
      </w:pPr>
    </w:p>
    <w:p w:rsidRDefault="00F03700" w:rsidP="00F03700" w:rsidR="00F03700">
      <w:pPr>
        <w:pStyle w:val="Odlomakpopisa"/>
        <w:numPr>
          <w:ilvl w:val="0"/>
          <w:numId w:val="10"/>
        </w:numPr>
        <w:jc w:val="both"/>
      </w:pPr>
      <w:r>
        <w:t>tražbine 1. višeg isplatnog reda</w:t>
      </w:r>
    </w:p>
    <w:p w:rsidRDefault="00F03700" w:rsidP="00F03700" w:rsidR="00F03700">
      <w:pPr>
        <w:jc w:val="both"/>
      </w:pPr>
    </w:p>
    <w:p w:rsidRDefault="00F03700" w:rsidP="00D51602" w:rsidR="00D51602">
      <w:pPr>
        <w:ind w:firstLine="708"/>
        <w:jc w:val="both"/>
      </w:pPr>
      <w:r>
        <w:t xml:space="preserve">1. </w:t>
      </w:r>
      <w:r w:rsidR="00D51602">
        <w:t xml:space="preserve">Vjerovnik NAJIMA ROMANI, Barban, Rebići 2, OIB: 63966537831, prijavila je tražbinu u iznosu od 61.516,80 kn po osnovi ugovora o radu/neisplaćene plaće. </w:t>
      </w:r>
    </w:p>
    <w:p w:rsidRDefault="00D51602" w:rsidP="00D51602" w:rsidR="00D51602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I. višeg isplatnog reda. </w:t>
      </w:r>
    </w:p>
    <w:p w:rsidRDefault="00D51602" w:rsidP="00D51602" w:rsidR="00D51602">
      <w:pPr>
        <w:ind w:firstLine="708"/>
        <w:jc w:val="both"/>
      </w:pPr>
      <w:r w:rsidRPr="00A6103C">
        <w:t>Utvrđuje se da nijedan od stečajnih vjerovnika nije osporio tražbinu.</w:t>
      </w:r>
    </w:p>
    <w:p w:rsidRDefault="00D51602" w:rsidP="00D51602" w:rsidR="00D51602">
      <w:pPr>
        <w:ind w:firstLine="708"/>
        <w:jc w:val="both"/>
      </w:pPr>
      <w:r w:rsidRPr="00CF43B1">
        <w:t xml:space="preserve">Stečajni sudac objavljuje da se tražbina stečajnog vjerovnika </w:t>
      </w:r>
      <w:r>
        <w:t>NAJIMA ROMANI, Barban, Rebići 2, OIB: 63966537831 smatra u</w:t>
      </w:r>
      <w:r w:rsidRPr="00CF43B1">
        <w:t xml:space="preserve">tvrđenom u iznosu od </w:t>
      </w:r>
      <w:r>
        <w:t>61.516,80 kn i razvrstava se u I.</w:t>
      </w:r>
      <w:r w:rsidRPr="00CF43B1">
        <w:t xml:space="preserve"> viši isplatni red.</w:t>
      </w:r>
    </w:p>
    <w:p w:rsidRDefault="00D51602" w:rsidP="00D51602" w:rsidR="00D51602">
      <w:pPr>
        <w:ind w:firstLine="708"/>
        <w:jc w:val="both"/>
      </w:pPr>
    </w:p>
    <w:p w:rsidRDefault="00D51602" w:rsidP="00D51602" w:rsidR="00D51602">
      <w:pPr>
        <w:ind w:firstLine="708"/>
        <w:jc w:val="both"/>
      </w:pPr>
    </w:p>
    <w:p w:rsidRDefault="00D51602" w:rsidP="006E230B" w:rsidR="006E230B">
      <w:pPr>
        <w:ind w:firstLine="708"/>
        <w:jc w:val="both"/>
      </w:pPr>
      <w:r>
        <w:t>2. Vjerovnik FABBIO GAIATTO, Barban, Rebići 2, OIB: 59626898496</w:t>
      </w:r>
      <w:r w:rsidR="006E230B">
        <w:t xml:space="preserve">, prijavio je tražbinu u iznosu od 318.006,08 kn po osnovi ugovora o radu/neisplaćene plaće. </w:t>
      </w:r>
    </w:p>
    <w:p w:rsidRDefault="006E230B" w:rsidP="006E230B" w:rsidR="006E230B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I. višeg isplatnog reda. </w:t>
      </w:r>
    </w:p>
    <w:p w:rsidRDefault="006E230B" w:rsidP="006E230B" w:rsidR="006E230B">
      <w:pPr>
        <w:ind w:firstLine="708"/>
        <w:jc w:val="both"/>
      </w:pPr>
      <w:r w:rsidRPr="00A6103C">
        <w:t>Utvrđuje se da nijedan od stečajnih vjerovnika nije osporio tražbinu.</w:t>
      </w:r>
    </w:p>
    <w:p w:rsidRDefault="006E230B" w:rsidP="006E230B" w:rsidR="006E230B">
      <w:pPr>
        <w:ind w:firstLine="708"/>
        <w:jc w:val="both"/>
      </w:pPr>
      <w:r w:rsidRPr="00CF43B1">
        <w:t xml:space="preserve">Stečajni sudac objavljuje da se tražbina stečajnog vjerovnika </w:t>
      </w:r>
      <w:r>
        <w:t>FABBIO GAIATTO, Barban, Rebići 2, OIB: 59626898496 smatra u</w:t>
      </w:r>
      <w:r w:rsidRPr="00CF43B1">
        <w:t xml:space="preserve">tvrđenom u iznosu od </w:t>
      </w:r>
      <w:r>
        <w:t>318.006,08 kn i razvrstava se u I.</w:t>
      </w:r>
      <w:r w:rsidRPr="00CF43B1">
        <w:t xml:space="preserve"> viši isplatni red.</w:t>
      </w:r>
    </w:p>
    <w:p w:rsidRDefault="006E230B" w:rsidP="006E230B" w:rsidR="006E230B">
      <w:pPr>
        <w:ind w:firstLine="708"/>
        <w:jc w:val="both"/>
      </w:pPr>
    </w:p>
    <w:p w:rsidRDefault="006E230B" w:rsidP="006E230B" w:rsidR="006E230B">
      <w:pPr>
        <w:ind w:firstLine="708"/>
        <w:jc w:val="both"/>
      </w:pPr>
    </w:p>
    <w:p w:rsidRDefault="006E230B" w:rsidP="006E230B" w:rsidR="006E230B">
      <w:pPr>
        <w:ind w:firstLine="708"/>
        <w:jc w:val="both"/>
      </w:pPr>
      <w:r>
        <w:lastRenderedPageBreak/>
        <w:t xml:space="preserve">3. Vjerovnik REPUBLIKA HRVATSKA, MINISTARSTVO FINANCIJA, Zagreb, Katančićeva 5, OIB: 18683136487, prijavio je tražbinu u iznosu od 227.218,81 kn po osnovi obveza ugovora o radu. </w:t>
      </w:r>
    </w:p>
    <w:p w:rsidRDefault="006E230B" w:rsidP="006E230B" w:rsidR="006E230B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I. višeg isplatnog reda. </w:t>
      </w:r>
    </w:p>
    <w:p w:rsidRDefault="006E230B" w:rsidP="006E230B" w:rsidR="006E230B">
      <w:pPr>
        <w:ind w:firstLine="708"/>
        <w:jc w:val="both"/>
      </w:pPr>
      <w:r w:rsidRPr="00A6103C">
        <w:t>Utvrđuje se da nijedan od stečajnih vjerovnika nije osporio tražbinu.</w:t>
      </w:r>
    </w:p>
    <w:p w:rsidRDefault="006E230B" w:rsidP="006E230B" w:rsidR="006E230B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HRVATSKA, MINISTARSTVO FINANCIJA, Zagreb, Katančićeva 5, OIB: 18683136487 smatra u</w:t>
      </w:r>
      <w:r w:rsidRPr="00CF43B1">
        <w:t xml:space="preserve">tvrđenom u iznosu od </w:t>
      </w:r>
      <w:r>
        <w:t>227.218,81 kn i razvrstava se u I.</w:t>
      </w:r>
      <w:r w:rsidRPr="00CF43B1">
        <w:t xml:space="preserve"> viši isplatni red.</w:t>
      </w:r>
    </w:p>
    <w:p w:rsidRDefault="00D51602" w:rsidP="00D51602" w:rsidR="00D51602">
      <w:pPr>
        <w:ind w:firstLine="708"/>
        <w:jc w:val="both"/>
      </w:pPr>
    </w:p>
    <w:p w:rsidRDefault="00451920" w:rsidP="006E230B" w:rsidR="00451920">
      <w:pPr>
        <w:jc w:val="both"/>
      </w:pPr>
    </w:p>
    <w:p w:rsidRDefault="00451920" w:rsidP="00B9655B" w:rsidR="00451920">
      <w:pPr>
        <w:ind w:firstLine="708"/>
        <w:jc w:val="both"/>
      </w:pPr>
      <w:r>
        <w:t>- tražbine 2. višeg isplatnog reda</w:t>
      </w:r>
    </w:p>
    <w:p w:rsidRDefault="00451920" w:rsidP="00B9655B" w:rsidR="00451920">
      <w:pPr>
        <w:ind w:firstLine="708"/>
        <w:jc w:val="both"/>
      </w:pPr>
    </w:p>
    <w:p w:rsidRDefault="006E230B" w:rsidP="00664077" w:rsidR="00451920">
      <w:pPr>
        <w:ind w:firstLine="708"/>
        <w:jc w:val="both"/>
      </w:pPr>
      <w:r>
        <w:rPr>
          <w:b/>
        </w:rPr>
        <w:t>1</w:t>
      </w:r>
      <w:r w:rsidR="00664077" w:rsidRPr="00B9655B">
        <w:rPr>
          <w:b/>
        </w:rPr>
        <w:t>.</w:t>
      </w:r>
      <w:r w:rsidR="00664077">
        <w:t xml:space="preserve"> Vjerovnik </w:t>
      </w:r>
      <w:r>
        <w:t>STUDIO LINGUA d.o.o. Pula, Ruže Petrović 20, OIB: 70542907023</w:t>
      </w:r>
      <w:r w:rsidR="00451920">
        <w:t xml:space="preserve">, </w:t>
      </w:r>
      <w:r w:rsidR="00557208">
        <w:t xml:space="preserve"> </w:t>
      </w:r>
      <w:r w:rsidR="00664077">
        <w:t xml:space="preserve">prijavio je tražbinu u iznosu od </w:t>
      </w:r>
      <w:r>
        <w:t>5.595,00</w:t>
      </w:r>
      <w:r w:rsidR="00451920">
        <w:t xml:space="preserve"> kn</w:t>
      </w:r>
      <w:r w:rsidR="00664077">
        <w:t xml:space="preserve"> </w:t>
      </w:r>
      <w:r w:rsidR="00557208">
        <w:t xml:space="preserve">po osnovi </w:t>
      </w:r>
      <w:r>
        <w:t>neplaćene izvršene usluge</w:t>
      </w:r>
      <w:r w:rsidR="000168C5">
        <w:t>, temeljem vjerodostojne isprave – računa.</w:t>
      </w:r>
    </w:p>
    <w:p w:rsidRDefault="00664077" w:rsidP="00664077" w:rsidR="00557208">
      <w:pPr>
        <w:ind w:firstLine="708"/>
        <w:jc w:val="both"/>
      </w:pPr>
      <w:r w:rsidRPr="00A6103C">
        <w:t xml:space="preserve">Stečajni upravitelj je </w:t>
      </w:r>
      <w:r w:rsidR="00557208">
        <w:t>u cijelosti priznao prijavljenu tražbinu</w:t>
      </w:r>
      <w:r w:rsidR="00226E0E">
        <w:t xml:space="preserve"> kao tražbinu </w:t>
      </w:r>
      <w:r w:rsidR="00451920">
        <w:t>I</w:t>
      </w:r>
      <w:r w:rsidR="00226E0E">
        <w:t>I. višeg isplatnog reda</w:t>
      </w:r>
      <w:r w:rsidR="00557208">
        <w:t xml:space="preserve">. </w:t>
      </w:r>
    </w:p>
    <w:p w:rsidRDefault="00664077" w:rsidP="00664077" w:rsidR="00664077">
      <w:pPr>
        <w:ind w:firstLine="708"/>
        <w:jc w:val="both"/>
      </w:pPr>
      <w:r w:rsidRPr="00A6103C">
        <w:t>Utvrđuje se da nijedan od stečajnih vjerovnika nije osporio tražbinu.</w:t>
      </w:r>
    </w:p>
    <w:p w:rsidRDefault="00226E0E" w:rsidP="00226E0E" w:rsidR="00226E0E">
      <w:pPr>
        <w:ind w:firstLine="708"/>
        <w:jc w:val="both"/>
      </w:pPr>
      <w:r w:rsidRPr="00CF43B1">
        <w:t xml:space="preserve">Stečajni sudac objavljuje da se tražbina stečajnog vjerovnika </w:t>
      </w:r>
      <w:r w:rsidR="006E230B">
        <w:t>STUDIO LINGUA d.o.o. Pula, Ruže Petrović 20, OIB: 70542907023</w:t>
      </w:r>
      <w:r w:rsidR="00E56F88">
        <w:t xml:space="preserve"> </w:t>
      </w:r>
      <w:r>
        <w:t>smatra u</w:t>
      </w:r>
      <w:r w:rsidRPr="00CF43B1">
        <w:t xml:space="preserve">tvrđenom u iznosu od </w:t>
      </w:r>
      <w:r w:rsidR="006E230B">
        <w:t xml:space="preserve">5.595,00 </w:t>
      </w:r>
      <w:r w:rsidR="00451920">
        <w:t xml:space="preserve">kn </w:t>
      </w:r>
      <w:r>
        <w:t xml:space="preserve">i razvrstava se u </w:t>
      </w:r>
      <w:r w:rsidR="00451920">
        <w:t>II</w:t>
      </w:r>
      <w:r>
        <w:t>.</w:t>
      </w:r>
      <w:r w:rsidRPr="00CF43B1">
        <w:t xml:space="preserve"> viši isplatni red.</w:t>
      </w:r>
    </w:p>
    <w:p w:rsidRDefault="00226E0E" w:rsidP="00664077" w:rsidR="00226E0E">
      <w:pPr>
        <w:ind w:firstLine="708"/>
        <w:jc w:val="both"/>
        <w:rPr>
          <w:b/>
        </w:rPr>
      </w:pPr>
    </w:p>
    <w:p w:rsidRDefault="006E230B" w:rsidP="00664077" w:rsidR="00664077">
      <w:pPr>
        <w:ind w:firstLine="708"/>
        <w:jc w:val="both"/>
      </w:pPr>
      <w:r>
        <w:rPr>
          <w:b/>
        </w:rPr>
        <w:t>2</w:t>
      </w:r>
      <w:r w:rsidR="00664077">
        <w:rPr>
          <w:b/>
        </w:rPr>
        <w:t xml:space="preserve">. </w:t>
      </w:r>
      <w:r w:rsidR="00664077" w:rsidRPr="00545761">
        <w:t>Vjerovnik</w:t>
      </w:r>
      <w:r w:rsidR="00664077">
        <w:t xml:space="preserve"> </w:t>
      </w:r>
      <w:r>
        <w:t>M-M AGMA d.o.o.</w:t>
      </w:r>
      <w:r w:rsidR="00451920">
        <w:t xml:space="preserve"> </w:t>
      </w:r>
      <w:r>
        <w:t>Kopar, R. Slovenija, Bernetičeva ul. 66, SI: 38557533</w:t>
      </w:r>
      <w:r w:rsidR="00451920">
        <w:t xml:space="preserve">, </w:t>
      </w:r>
      <w:r w:rsidR="00226E0E">
        <w:t>pri</w:t>
      </w:r>
      <w:r w:rsidR="00664077" w:rsidRPr="00545761">
        <w:t xml:space="preserve">javio je tražbinu u iznosu od </w:t>
      </w:r>
      <w:r>
        <w:t>459.241,25</w:t>
      </w:r>
      <w:r w:rsidR="00226E0E">
        <w:t xml:space="preserve"> kn po osnovi </w:t>
      </w:r>
      <w:r>
        <w:t>rješenja o ovrsi</w:t>
      </w:r>
      <w:r w:rsidR="00F525C2">
        <w:t xml:space="preserve"> na temelju vjerodostojne isprave broj VL 84454/2018 od 10.10.2018. </w:t>
      </w:r>
      <w:r w:rsidR="00F125DB">
        <w:t xml:space="preserve">izdanom po sudu u Ljubljani </w:t>
      </w:r>
      <w:r w:rsidR="00F525C2">
        <w:t>(iznos od 61.183,41 EUR)</w:t>
      </w:r>
      <w:r w:rsidR="00226E0E">
        <w:t>.</w:t>
      </w:r>
      <w:r w:rsidR="00F525C2">
        <w:t xml:space="preserve"> Navedeno rješenje nema svojstvo ovršne isprave jer nema potvrde pravomoćnosti i ovršnosti.</w:t>
      </w:r>
      <w:r w:rsidR="00226E0E">
        <w:t xml:space="preserve"> </w:t>
      </w:r>
    </w:p>
    <w:p w:rsidRDefault="00F125DB" w:rsidP="00664077" w:rsidR="00F125DB">
      <w:pPr>
        <w:ind w:firstLine="708"/>
        <w:jc w:val="both"/>
      </w:pPr>
    </w:p>
    <w:p w:rsidRDefault="00AC682A" w:rsidP="00AC682A" w:rsidR="00AC682A">
      <w:pPr>
        <w:ind w:firstLine="708"/>
        <w:jc w:val="both"/>
      </w:pPr>
      <w:r w:rsidRPr="00F525C2">
        <w:t xml:space="preserve">Stečajni upravitelj tražbinu </w:t>
      </w:r>
      <w:r w:rsidR="006E230B" w:rsidRPr="00F525C2">
        <w:t xml:space="preserve">osporava u </w:t>
      </w:r>
      <w:r w:rsidRPr="00F525C2">
        <w:t>cijelosti.</w:t>
      </w:r>
      <w:r w:rsidR="00F525C2">
        <w:t xml:space="preserve"> Navodi da je vjerovni</w:t>
      </w:r>
      <w:r w:rsidR="00FF69CA">
        <w:t xml:space="preserve">k promašio pasivnu legitimaciju te nadodaje da se ne radi o osobnom vjerovniku dužnika, jer navedeno društvo zasniva svoju tražbinu na pretpostavci da je to obveza stečajnog dužnika prema tvrtci VENICE INVESTMENT sa sjedištem u Sloveniji, čiji je prodavatelj tražbine ovaj vjerovnik. </w:t>
      </w:r>
    </w:p>
    <w:p w:rsidRDefault="00FF69CA" w:rsidP="00AC682A" w:rsidR="00FF69CA">
      <w:pPr>
        <w:ind w:firstLine="708"/>
        <w:jc w:val="both"/>
      </w:pPr>
    </w:p>
    <w:p w:rsidRDefault="00FF69CA" w:rsidP="00AC682A" w:rsidR="00FF69CA">
      <w:pPr>
        <w:ind w:firstLine="708"/>
        <w:jc w:val="both"/>
      </w:pPr>
      <w:r>
        <w:t>Pun. vjerovnika se protivi navodima stečajnog upravitelja u cijelosti, navodi da vjerovnik ima potraživanje prema dužniku po dvije osnove, navedenim rješenju o ovrsi, ali i po osnovi izvan</w:t>
      </w:r>
      <w:r w:rsidR="003D43A1">
        <w:t>-</w:t>
      </w:r>
      <w:r>
        <w:t xml:space="preserve">ugovorne odgovornosti za naknadu štete koja proizlazi iz danas dostavljene optužnice. </w:t>
      </w:r>
    </w:p>
    <w:p w:rsidRDefault="006E230B" w:rsidP="00AC682A" w:rsidR="006E230B" w:rsidRPr="00CF43B1">
      <w:pPr>
        <w:ind w:firstLine="708"/>
        <w:jc w:val="both"/>
      </w:pPr>
    </w:p>
    <w:p w:rsidRDefault="00AC682A" w:rsidP="00AC682A" w:rsidR="00AC682A">
      <w:pPr>
        <w:ind w:firstLine="708"/>
        <w:jc w:val="both"/>
      </w:pPr>
      <w:r w:rsidRPr="00CF43B1">
        <w:t>Utvrđuje se da nijedan od stečajnih vjerovnika nije osporio tražbinu.</w:t>
      </w:r>
    </w:p>
    <w:p w:rsidRDefault="006E230B" w:rsidP="00AC682A" w:rsidR="006E230B">
      <w:pPr>
        <w:ind w:firstLine="708"/>
        <w:jc w:val="both"/>
      </w:pPr>
    </w:p>
    <w:p w:rsidRDefault="00EE6962" w:rsidP="00EE6962" w:rsidR="00EE6962">
      <w:pPr>
        <w:ind w:firstLine="708"/>
        <w:jc w:val="both"/>
      </w:pPr>
      <w:r w:rsidRPr="00A6103C">
        <w:t xml:space="preserve">Stečajni sudac </w:t>
      </w:r>
      <w:r>
        <w:t>upućuje vjerovnika M-M AGMA d.o.o. Kopar, R. Slovenija, Bernetičeva ul. 66, SI: 38557533 na parnicu radi utvrđivanja postojanja tražbine u iznosu od 459.241,25 kn protiv stečajnog dužnika o čemu će se donijeti posebno rješenje.</w:t>
      </w:r>
    </w:p>
    <w:p w:rsidRDefault="00EE6962" w:rsidP="00EE6962" w:rsidR="00EE6962" w:rsidRPr="00CF43B1">
      <w:pPr>
        <w:jc w:val="both"/>
      </w:pPr>
    </w:p>
    <w:p w:rsidRDefault="00664077" w:rsidP="00B9655B" w:rsidR="00664077">
      <w:pPr>
        <w:ind w:firstLine="708"/>
        <w:jc w:val="both"/>
      </w:pPr>
    </w:p>
    <w:p w:rsidRDefault="006E230B" w:rsidP="00F125DB" w:rsidR="00451920">
      <w:pPr>
        <w:ind w:firstLine="708"/>
        <w:jc w:val="both"/>
      </w:pPr>
      <w:r>
        <w:rPr>
          <w:b/>
        </w:rPr>
        <w:t>3</w:t>
      </w:r>
      <w:r w:rsidR="00AC682A" w:rsidRPr="00B9655B">
        <w:rPr>
          <w:b/>
        </w:rPr>
        <w:t>.</w:t>
      </w:r>
      <w:r w:rsidR="00AC682A">
        <w:t xml:space="preserve"> </w:t>
      </w:r>
      <w:r w:rsidR="00226E0E" w:rsidRPr="00545761">
        <w:t>Vjerovnik</w:t>
      </w:r>
      <w:r w:rsidR="00226E0E">
        <w:t xml:space="preserve"> </w:t>
      </w:r>
      <w:r>
        <w:t>M-M AGMA d.o.o. Kopar, R. Slovenija, Bernetičeva ul. 67, SI: 38557534</w:t>
      </w:r>
      <w:r w:rsidR="00451920">
        <w:t>,</w:t>
      </w:r>
      <w:r w:rsidR="00226E0E">
        <w:t xml:space="preserve"> pri</w:t>
      </w:r>
      <w:r w:rsidR="00226E0E" w:rsidRPr="00545761">
        <w:t xml:space="preserve">javio je tražbinu u iznosu od </w:t>
      </w:r>
      <w:r>
        <w:t>390.617,52</w:t>
      </w:r>
      <w:r w:rsidR="00226E0E">
        <w:t xml:space="preserve"> kn po osnovi </w:t>
      </w:r>
      <w:r>
        <w:t>rješenja o ovrsi</w:t>
      </w:r>
      <w:r w:rsidR="00F125DB">
        <w:t xml:space="preserve"> broj 82567/18 od 01.10.2018. izdanom po sudu u Ljubljani. Navedeno rješenje nema svojstvo ovršne isprave jer nema potvrde pravomoćnosti i ovršnosti.</w:t>
      </w:r>
    </w:p>
    <w:p w:rsidRDefault="006E230B" w:rsidP="00226E0E" w:rsidR="006E230B">
      <w:pPr>
        <w:ind w:firstLine="708"/>
        <w:jc w:val="both"/>
      </w:pPr>
    </w:p>
    <w:p w:rsidRDefault="00F125DB" w:rsidP="00F125DB" w:rsidR="00F125DB">
      <w:pPr>
        <w:ind w:firstLine="708"/>
        <w:jc w:val="both"/>
      </w:pPr>
      <w:r w:rsidRPr="00F525C2">
        <w:t>Stečajni upravitelj tražbinu osporava u cijelosti.</w:t>
      </w:r>
      <w:r>
        <w:t xml:space="preserve"> Navodi da je vjerovnik promašio pasivnu legitimaciju.</w:t>
      </w:r>
    </w:p>
    <w:p w:rsidRDefault="006E230B" w:rsidP="006E230B" w:rsidR="006E230B">
      <w:pPr>
        <w:ind w:firstLine="708"/>
        <w:jc w:val="both"/>
      </w:pPr>
    </w:p>
    <w:p w:rsidRDefault="00226E0E" w:rsidP="00226E0E" w:rsidR="00226E0E">
      <w:pPr>
        <w:ind w:firstLine="708"/>
        <w:jc w:val="both"/>
      </w:pPr>
      <w:r w:rsidRPr="00CF43B1">
        <w:t>Utvrđuje se da nijedan od stečajnih vjerovnika nije osporio tražbinu.</w:t>
      </w:r>
    </w:p>
    <w:p w:rsidRDefault="006E230B" w:rsidP="00226E0E" w:rsidR="006E230B">
      <w:pPr>
        <w:ind w:firstLine="708"/>
        <w:jc w:val="both"/>
      </w:pPr>
    </w:p>
    <w:p w:rsidRDefault="00EE6962" w:rsidP="00EE6962" w:rsidR="00EE6962">
      <w:pPr>
        <w:ind w:firstLine="708"/>
        <w:jc w:val="both"/>
      </w:pPr>
      <w:r w:rsidRPr="00A6103C">
        <w:t xml:space="preserve">Stečajni sudac </w:t>
      </w:r>
      <w:r>
        <w:t>upućuje vjerovnika M-M AGMA d.o.o. Kopar, R. Slovenija, Bernetičeva ul. 67, SI: 38557534 na parnicu radi utvrđivanja postojanja tražbine u iznosu od 390.617,52 kn protiv stečajnog dužnika o čemu će se donijeti posebno rješenje.</w:t>
      </w:r>
    </w:p>
    <w:p w:rsidRDefault="00EE6962" w:rsidP="00226E0E" w:rsidR="00EE6962">
      <w:pPr>
        <w:ind w:firstLine="708"/>
        <w:jc w:val="both"/>
      </w:pPr>
    </w:p>
    <w:p w:rsidRDefault="00EE6962" w:rsidP="00226E0E" w:rsidR="00EE6962">
      <w:pPr>
        <w:ind w:firstLine="708"/>
        <w:jc w:val="both"/>
      </w:pPr>
    </w:p>
    <w:p w:rsidRDefault="006E230B" w:rsidP="00F125DB" w:rsidR="00F125DB">
      <w:pPr>
        <w:ind w:firstLine="708"/>
        <w:jc w:val="both"/>
      </w:pPr>
      <w:r>
        <w:rPr>
          <w:b/>
        </w:rPr>
        <w:t>4</w:t>
      </w:r>
      <w:r w:rsidR="00226E0E">
        <w:t xml:space="preserve"> </w:t>
      </w:r>
      <w:r w:rsidRPr="00545761">
        <w:t>Vjerovnik</w:t>
      </w:r>
      <w:r>
        <w:t xml:space="preserve"> M-M AGMA d.o.o. Kopar, R. Slovenija, Bernetičeva ul. 6</w:t>
      </w:r>
      <w:r w:rsidR="005A1390">
        <w:t>8</w:t>
      </w:r>
      <w:r>
        <w:t xml:space="preserve">, SI: </w:t>
      </w:r>
      <w:r w:rsidR="005A1390">
        <w:t>38557535</w:t>
      </w:r>
      <w:r>
        <w:t>, pri</w:t>
      </w:r>
      <w:r w:rsidRPr="00545761">
        <w:t xml:space="preserve">javio je tražbinu u iznosu od </w:t>
      </w:r>
      <w:r w:rsidR="005A1390">
        <w:t>41.346,72</w:t>
      </w:r>
      <w:r>
        <w:t xml:space="preserve"> kn </w:t>
      </w:r>
      <w:r w:rsidR="00F125DB">
        <w:t>po osnovi rješenja o ovrsi broj 79491/18 od 24.09.2018. izdanom po sudu u Ljubljani. Navedeno rješenje nema svojstvo ovršne isprave jer nema potvrde pravomoćnosti i ovršnosti.</w:t>
      </w:r>
    </w:p>
    <w:p w:rsidRDefault="006E230B" w:rsidP="006E230B" w:rsidR="006E230B">
      <w:pPr>
        <w:ind w:firstLine="708"/>
        <w:jc w:val="both"/>
      </w:pPr>
    </w:p>
    <w:p w:rsidRDefault="00F125DB" w:rsidP="00F125DB" w:rsidR="00F125DB">
      <w:pPr>
        <w:ind w:firstLine="708"/>
        <w:jc w:val="both"/>
      </w:pPr>
      <w:r w:rsidRPr="00F525C2">
        <w:t>Stečajni upravitelj tražbinu osporava u cijelosti.</w:t>
      </w:r>
      <w:r>
        <w:t xml:space="preserve"> Navodi da je vjerovnik promašio pasivnu legitimaciju.</w:t>
      </w:r>
    </w:p>
    <w:p w:rsidRDefault="006E230B" w:rsidP="006E230B" w:rsidR="006E230B">
      <w:pPr>
        <w:ind w:firstLine="708"/>
        <w:jc w:val="both"/>
      </w:pPr>
    </w:p>
    <w:p w:rsidRDefault="006E230B" w:rsidP="006E230B" w:rsidR="006E230B">
      <w:pPr>
        <w:ind w:firstLine="708"/>
        <w:jc w:val="both"/>
      </w:pPr>
      <w:r w:rsidRPr="00CF43B1">
        <w:t>Utvrđuje se da nijedan od stečajnih vjerovnika nije osporio tražbinu.</w:t>
      </w:r>
    </w:p>
    <w:p w:rsidRDefault="00EE6962" w:rsidP="00EE6962" w:rsidR="00EE6962">
      <w:pPr>
        <w:jc w:val="both"/>
      </w:pPr>
    </w:p>
    <w:p w:rsidRDefault="00EE6962" w:rsidP="00EE6962" w:rsidR="00EE6962">
      <w:pPr>
        <w:ind w:firstLine="708"/>
        <w:jc w:val="both"/>
      </w:pPr>
      <w:r w:rsidRPr="00A6103C">
        <w:t xml:space="preserve">Stečajni sudac </w:t>
      </w:r>
      <w:r>
        <w:t>upućuje vjerovnika M-M AGMA d.o.o. Kopar, R. Slovenija, Bernetičeva ul. 68, SI: 38557535 na parnicu radi utvrđivanja postojanja tražbine u iznosu od 41.346,72 kn protiv stečajnog dužnika o čemu će se donijeti posebno rješenje.</w:t>
      </w:r>
    </w:p>
    <w:p w:rsidRDefault="00EE6962" w:rsidP="006E230B" w:rsidR="00EE6962" w:rsidRPr="00CF43B1">
      <w:pPr>
        <w:ind w:firstLine="708"/>
        <w:jc w:val="both"/>
      </w:pPr>
    </w:p>
    <w:p w:rsidRDefault="00226E0E" w:rsidP="006E230B" w:rsidR="00226E0E">
      <w:pPr>
        <w:ind w:firstLine="708"/>
        <w:jc w:val="both"/>
      </w:pPr>
    </w:p>
    <w:p w:rsidRDefault="00F125DB" w:rsidP="00EE77B0" w:rsidR="006E230B">
      <w:pPr>
        <w:ind w:firstLine="708"/>
        <w:jc w:val="both"/>
      </w:pPr>
      <w:r>
        <w:rPr>
          <w:b/>
        </w:rPr>
        <w:t>5</w:t>
      </w:r>
      <w:r w:rsidR="00BD1D5B">
        <w:rPr>
          <w:b/>
        </w:rPr>
        <w:t>.</w:t>
      </w:r>
      <w:r w:rsidR="00226E0E">
        <w:t xml:space="preserve"> </w:t>
      </w:r>
      <w:r w:rsidR="006E230B" w:rsidRPr="00545761">
        <w:t>Vjerovnik</w:t>
      </w:r>
      <w:r w:rsidR="006E230B">
        <w:t xml:space="preserve"> M-M AGMA d.o.o. Kopar, R. Slovenija, Bernetičeva ul. 6</w:t>
      </w:r>
      <w:r w:rsidR="005A1390">
        <w:t>9</w:t>
      </w:r>
      <w:r w:rsidR="006E230B">
        <w:t>, SI: 3855753</w:t>
      </w:r>
      <w:r w:rsidR="005A1390">
        <w:t>6</w:t>
      </w:r>
      <w:r w:rsidR="006E230B">
        <w:t>, pri</w:t>
      </w:r>
      <w:r w:rsidR="006E230B" w:rsidRPr="00545761">
        <w:t xml:space="preserve">javio je tražbinu u iznosu od </w:t>
      </w:r>
      <w:r w:rsidR="005A1390">
        <w:t>330.256,31</w:t>
      </w:r>
      <w:r w:rsidR="00EE77B0">
        <w:t xml:space="preserve"> kn po osnovi rješenja o ovrsi broj 43042/18 od 04.06.2018. izdanom po sudu u Ljubljani. Navedeno rješenje postalo je pravomoćno 29.08.2018. i ovršno 29.08.2018.</w:t>
      </w:r>
    </w:p>
    <w:p w:rsidRDefault="006E230B" w:rsidP="006E230B" w:rsidR="006E230B">
      <w:pPr>
        <w:ind w:firstLine="708"/>
        <w:jc w:val="both"/>
      </w:pPr>
    </w:p>
    <w:p w:rsidRDefault="00EE77B0" w:rsidP="00EE77B0" w:rsidR="00EE77B0">
      <w:pPr>
        <w:ind w:firstLine="708"/>
        <w:jc w:val="both"/>
      </w:pPr>
      <w:r w:rsidRPr="00F525C2">
        <w:t>Stečajni upravitelj tražbinu osporava u cijelosti.</w:t>
      </w:r>
      <w:r>
        <w:t xml:space="preserve"> Navodi da je vjerovnik promašio pasivnu legitimaciju.</w:t>
      </w:r>
    </w:p>
    <w:p w:rsidRDefault="006E230B" w:rsidP="006E230B" w:rsidR="006E230B">
      <w:pPr>
        <w:ind w:firstLine="708"/>
        <w:jc w:val="both"/>
      </w:pPr>
    </w:p>
    <w:p w:rsidRDefault="006E230B" w:rsidP="006E230B" w:rsidR="006E230B">
      <w:pPr>
        <w:ind w:firstLine="708"/>
        <w:jc w:val="both"/>
      </w:pPr>
      <w:r w:rsidRPr="00CF43B1">
        <w:t>Utvrđuje se da nijedan od stečajnih vjerovnika nije osporio tražbinu.</w:t>
      </w:r>
    </w:p>
    <w:p w:rsidRDefault="00EE6962" w:rsidP="006E230B" w:rsidR="00EE6962">
      <w:pPr>
        <w:ind w:firstLine="708"/>
        <w:jc w:val="both"/>
      </w:pPr>
    </w:p>
    <w:p w:rsidRDefault="00EE77B0" w:rsidP="006E230B" w:rsidR="00EE6962">
      <w:pPr>
        <w:ind w:firstLine="708"/>
        <w:jc w:val="both"/>
      </w:pPr>
      <w:r>
        <w:t xml:space="preserve">Obzirom na postojanje ovršne isprave, </w:t>
      </w:r>
      <w:r w:rsidR="00E1412C">
        <w:t>s</w:t>
      </w:r>
      <w:r w:rsidR="00EE6962" w:rsidRPr="00A6103C">
        <w:t xml:space="preserve">tečajni sudac </w:t>
      </w:r>
      <w:r w:rsidR="00EE6962">
        <w:t xml:space="preserve">upućuje </w:t>
      </w:r>
      <w:r>
        <w:t xml:space="preserve">stečajnog dužnika na parnicu protiv </w:t>
      </w:r>
      <w:r w:rsidR="00EE6962">
        <w:t>vjerovnika M-M AGMA d.o.o. Kopar, R. Slovenija, Bernetičeva ul. 69, SI: 38557536 radi utvrđivanja postojanja tražbine u iznosu od 330.256,31 kn o čemu će se donijeti posebno rješenje</w:t>
      </w:r>
      <w:r w:rsidR="00E1412C">
        <w:t>.</w:t>
      </w:r>
    </w:p>
    <w:p w:rsidRDefault="006E230B" w:rsidP="006E230B" w:rsidR="006E230B" w:rsidRPr="00CF43B1">
      <w:pPr>
        <w:ind w:firstLine="708"/>
        <w:jc w:val="both"/>
      </w:pPr>
    </w:p>
    <w:p w:rsidRDefault="00EE77B0" w:rsidP="006E230B" w:rsidR="009F0496">
      <w:pPr>
        <w:ind w:firstLine="708"/>
        <w:jc w:val="both"/>
      </w:pPr>
      <w:r>
        <w:rPr>
          <w:b/>
        </w:rPr>
        <w:t>6</w:t>
      </w:r>
      <w:r w:rsidR="009F0496" w:rsidRPr="00B9655B">
        <w:rPr>
          <w:b/>
        </w:rPr>
        <w:t>.</w:t>
      </w:r>
      <w:r w:rsidR="009F0496">
        <w:t xml:space="preserve"> </w:t>
      </w:r>
      <w:r w:rsidR="009F0496" w:rsidRPr="00545761">
        <w:t>Vjerovnik</w:t>
      </w:r>
      <w:r w:rsidR="009F0496">
        <w:t xml:space="preserve"> </w:t>
      </w:r>
      <w:r w:rsidR="005A1390">
        <w:t>PREMIUM STAR GROUP d.o.o. Pula, Amfiteatarska 2, OIB: 76585506639</w:t>
      </w:r>
      <w:r w:rsidR="005E20D8">
        <w:t>,</w:t>
      </w:r>
      <w:r w:rsidR="009F0496">
        <w:t xml:space="preserve"> pri</w:t>
      </w:r>
      <w:r w:rsidR="009F0496" w:rsidRPr="00545761">
        <w:t xml:space="preserve">javio je tražbinu u iznosu od </w:t>
      </w:r>
      <w:r w:rsidR="005A1390">
        <w:t>1.087.387,31</w:t>
      </w:r>
      <w:r w:rsidR="009F0496">
        <w:t xml:space="preserve"> kn po osnovi</w:t>
      </w:r>
      <w:r>
        <w:t xml:space="preserve"> ugovora i</w:t>
      </w:r>
      <w:r w:rsidR="009F0496">
        <w:t xml:space="preserve"> ispostavljen</w:t>
      </w:r>
      <w:r>
        <w:t>og računa</w:t>
      </w:r>
      <w:r w:rsidR="009F0496">
        <w:t>.</w:t>
      </w:r>
      <w:r>
        <w:t xml:space="preserve"> Za ovu tražbinu postoji ovršna isprava – pravomoćno i ovršno rješenje o ovrsi na temelju vjerodostojne isprave posl. broj: Ovrv-78/18 od 25.01.2018. (pravomoćno i ovršno 06.04.2018. </w:t>
      </w:r>
      <w:r w:rsidR="009F0496">
        <w:t xml:space="preserve"> </w:t>
      </w:r>
    </w:p>
    <w:p w:rsidRDefault="005A1390" w:rsidP="005A1390" w:rsidR="005A1390">
      <w:pPr>
        <w:ind w:firstLine="708"/>
        <w:jc w:val="both"/>
      </w:pPr>
      <w:r w:rsidRPr="0021223E">
        <w:t>Stečajni upravitelj tražbinu osporava u cijelosti.</w:t>
      </w:r>
      <w:r w:rsidR="00EE77B0" w:rsidRPr="0021223E">
        <w:t xml:space="preserve"> Navodi kako je račun ispostavljen bez</w:t>
      </w:r>
      <w:r w:rsidR="00EE77B0">
        <w:t xml:space="preserve"> osnova</w:t>
      </w:r>
      <w:r w:rsidR="003D43A1">
        <w:t xml:space="preserve"> te da čak ima elemenata falsificiranja.</w:t>
      </w:r>
    </w:p>
    <w:p w:rsidRDefault="003D43A1" w:rsidP="005A1390" w:rsidR="003D43A1">
      <w:pPr>
        <w:ind w:firstLine="708"/>
        <w:jc w:val="both"/>
      </w:pPr>
    </w:p>
    <w:p w:rsidRDefault="003D43A1" w:rsidP="005A1390" w:rsidR="003D43A1">
      <w:pPr>
        <w:ind w:firstLine="708"/>
        <w:jc w:val="both"/>
      </w:pPr>
      <w:r>
        <w:lastRenderedPageBreak/>
        <w:t xml:space="preserve">Pun. vjerovnika osporava navode stečajnog upravitelja te navodi da je protiv rješenja o ovrsi koje je steklo svojstva pravomoćnosti i ovršnosti dužnik izjavio žalbu, koja je odbijena. </w:t>
      </w:r>
    </w:p>
    <w:p w:rsidRDefault="003D43A1" w:rsidP="005A1390" w:rsidR="003D43A1">
      <w:pPr>
        <w:ind w:firstLine="708"/>
        <w:jc w:val="both"/>
      </w:pPr>
    </w:p>
    <w:p w:rsidRDefault="003D43A1" w:rsidP="005A1390" w:rsidR="003D43A1">
      <w:pPr>
        <w:ind w:firstLine="708"/>
        <w:jc w:val="both"/>
      </w:pPr>
      <w:r>
        <w:t xml:space="preserve">Pun. vjerovnika FUTURE COIN MANAGEMENT d.o.o. pridružuje se navodima stečajnog upravitelja te nadodaje da je račun po kojem vjerovnik potražuje prijavljeni iznos izdan za razdoblje od 1. srpnja 2017. - do 31.12.2017. za usluge istraživanja i zaštite nekretnina, a kada stečajni dužnik uopće nije imao nekretninu. </w:t>
      </w:r>
    </w:p>
    <w:p w:rsidRDefault="007F547F" w:rsidP="003D43A1" w:rsidR="007F547F">
      <w:pPr>
        <w:jc w:val="both"/>
      </w:pPr>
    </w:p>
    <w:p w:rsidRDefault="00E1412C" w:rsidP="00E1412C" w:rsidR="00E1412C">
      <w:pPr>
        <w:ind w:firstLine="708"/>
        <w:jc w:val="both"/>
      </w:pPr>
      <w:r>
        <w:t>Obzirom na postojanje ovršne isprave, s</w:t>
      </w:r>
      <w:r w:rsidRPr="00A6103C">
        <w:t xml:space="preserve">tečajni sudac </w:t>
      </w:r>
      <w:r>
        <w:t>upućuje stečajnog dužnika na parnicu protiv vjerovnika PREMIUM STAR GROUP d.o.o. Pula, Amfiteatarska 2, OIB: 76585506639  radi utvrđivanja postojanja tražbine u iznosu od 1.087.387,31 kn o čemu će se donijeti posebno rješenje.</w:t>
      </w:r>
    </w:p>
    <w:p w:rsidRDefault="00E1412C" w:rsidP="007F547F" w:rsidR="00E1412C">
      <w:pPr>
        <w:ind w:firstLine="708"/>
        <w:jc w:val="both"/>
      </w:pPr>
    </w:p>
    <w:p w:rsidRDefault="00E1412C" w:rsidP="005A1390" w:rsidR="00E1412C">
      <w:pPr>
        <w:ind w:firstLine="708"/>
        <w:jc w:val="both"/>
        <w:rPr>
          <w:b/>
        </w:rPr>
      </w:pPr>
    </w:p>
    <w:p w:rsidRDefault="00E1412C" w:rsidP="005A1390" w:rsidR="00E1412C">
      <w:pPr>
        <w:ind w:firstLine="708"/>
        <w:jc w:val="both"/>
      </w:pPr>
      <w:r>
        <w:rPr>
          <w:b/>
        </w:rPr>
        <w:t>7</w:t>
      </w:r>
      <w:r w:rsidR="005A1390" w:rsidRPr="00B9655B">
        <w:rPr>
          <w:b/>
        </w:rPr>
        <w:t>.</w:t>
      </w:r>
      <w:r w:rsidR="005A1390">
        <w:t xml:space="preserve"> </w:t>
      </w:r>
      <w:r w:rsidR="005A1390" w:rsidRPr="00545761">
        <w:t>Vjerovnik</w:t>
      </w:r>
      <w:r w:rsidR="005A1390">
        <w:t xml:space="preserve"> ADRIA NEPREMIČINE d.o.o. Kopar, R. Slovenija, Ankaranska c 7, pri</w:t>
      </w:r>
      <w:r w:rsidR="005A1390" w:rsidRPr="00545761">
        <w:t xml:space="preserve">javio je tražbinu u iznosu od </w:t>
      </w:r>
      <w:r w:rsidR="005A1390">
        <w:t>34.088,27 kn po osnovi ispostavljenih računa</w:t>
      </w:r>
      <w:r>
        <w:t xml:space="preserve"> za pruženu uslugu posredovanja. Za iznos od 32.588,27 kn vjerovnik ima ovršnu ispravu – rješenje o ovrsi na temelju vjerodostojne isprave posl. broj: Ovrv-441/18 od 01.10.2018</w:t>
      </w:r>
      <w:r w:rsidR="005A1390">
        <w:t>.</w:t>
      </w:r>
      <w:r>
        <w:t xml:space="preserve"> koje je postalo pravomoćno i ovršni 29.10.2018.</w:t>
      </w:r>
    </w:p>
    <w:p w:rsidRDefault="00E1412C" w:rsidP="005A1390" w:rsidR="00E1412C">
      <w:pPr>
        <w:ind w:firstLine="708"/>
        <w:jc w:val="both"/>
      </w:pPr>
    </w:p>
    <w:p w:rsidRDefault="00E1412C" w:rsidP="00E1412C" w:rsidR="005A1390">
      <w:pPr>
        <w:ind w:firstLine="708"/>
        <w:jc w:val="both"/>
      </w:pPr>
      <w:r>
        <w:t xml:space="preserve">Stečajni upravitelj priznaje tražbinu vjerovnika u iznosu od </w:t>
      </w:r>
      <w:r w:rsidR="005A1390">
        <w:t xml:space="preserve"> </w:t>
      </w:r>
      <w:r>
        <w:t>32.588,27 kn tj. u dijelu u kojem vjerovnik raspolaže ovršnom ispravom. Osporava tražbinu u iznosu od 1.500,00 kn, u kojem dijelu se odnosi na odvjetnički trošak za sastav prijave tražbine u iznosu od 1.000,00 kn te trošak sudske pristojbe za prijavu tražbine u iznosu od 500,00 kn.</w:t>
      </w:r>
    </w:p>
    <w:p w:rsidRDefault="00E1412C" w:rsidP="00E1412C" w:rsidR="00E1412C">
      <w:pPr>
        <w:ind w:firstLine="708"/>
        <w:jc w:val="both"/>
      </w:pPr>
    </w:p>
    <w:p w:rsidRDefault="005A1390" w:rsidP="005A1390" w:rsidR="005A1390">
      <w:pPr>
        <w:ind w:firstLine="708"/>
        <w:jc w:val="both"/>
      </w:pPr>
      <w:r w:rsidRPr="00CF43B1">
        <w:t>Utvrđuje se da nijedan od stečajnih vjerovnika nije osporio tražbinu.</w:t>
      </w:r>
    </w:p>
    <w:p w:rsidRDefault="007F547F" w:rsidP="005A1390" w:rsidR="007F547F">
      <w:pPr>
        <w:ind w:firstLine="708"/>
        <w:jc w:val="both"/>
      </w:pPr>
    </w:p>
    <w:p w:rsidRDefault="00E206D4" w:rsidP="00E206D4" w:rsidR="00E206D4">
      <w:pPr>
        <w:ind w:firstLine="708"/>
        <w:jc w:val="both"/>
      </w:pPr>
      <w:r w:rsidRPr="00CF43B1">
        <w:t xml:space="preserve">Stečajni sudac objavljuje da se tražbina stečajnog vjerovnika </w:t>
      </w:r>
      <w:r>
        <w:t>ADRIA NEPREMIČINE d.o.o. Kopar, R. Slovenija, Ankaranska c 7, smatra u</w:t>
      </w:r>
      <w:r w:rsidRPr="00CF43B1">
        <w:t xml:space="preserve">tvrđenom u iznosu od </w:t>
      </w:r>
      <w:r>
        <w:t>32.588,27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E206D4" w:rsidP="005A1390" w:rsidR="00E206D4">
      <w:pPr>
        <w:ind w:firstLine="708"/>
        <w:jc w:val="both"/>
      </w:pPr>
    </w:p>
    <w:p w:rsidRDefault="00E206D4" w:rsidP="005A1390" w:rsidR="001A3F2B">
      <w:pPr>
        <w:ind w:firstLine="708"/>
        <w:jc w:val="both"/>
      </w:pPr>
      <w:r>
        <w:t xml:space="preserve">Tražbina </w:t>
      </w:r>
      <w:r w:rsidRPr="00CF43B1">
        <w:t xml:space="preserve">stečajnog vjerovnika </w:t>
      </w:r>
      <w:r>
        <w:t>ADRIA NEPREMIČINE d.o.o. Kopar, R. Slovenija, Ankaranska c 7, u dijelu u kojem potražuje iznos od 1.500,00 kn, će se odbaciti jer se radi o tražbini nižeg isplatnog reda (tražbina iz čl. 139. st. 1. t. 2. SZ-a – troškovi koji za pojedine vjerovnike nastanu njihovim sudjelovanje u postupku).</w:t>
      </w:r>
    </w:p>
    <w:p w:rsidRDefault="001A3F2B" w:rsidP="001A3F2B" w:rsidR="001A3F2B">
      <w:pPr>
        <w:ind w:firstLine="708"/>
        <w:jc w:val="both"/>
      </w:pPr>
    </w:p>
    <w:p w:rsidRDefault="00E206D4" w:rsidP="001A3F2B" w:rsidR="001A3F2B">
      <w:pPr>
        <w:ind w:firstLine="708"/>
        <w:jc w:val="both"/>
      </w:pPr>
      <w:r>
        <w:rPr>
          <w:b/>
        </w:rPr>
        <w:t>8</w:t>
      </w:r>
      <w:r w:rsidR="001A3F2B" w:rsidRPr="00B9655B">
        <w:rPr>
          <w:b/>
        </w:rPr>
        <w:t>.</w:t>
      </w:r>
      <w:r w:rsidR="001A3F2B">
        <w:t xml:space="preserve"> </w:t>
      </w:r>
      <w:r w:rsidR="001A3F2B" w:rsidRPr="00545761">
        <w:t>Vjerovnik</w:t>
      </w:r>
      <w:r w:rsidR="001A3F2B">
        <w:t xml:space="preserve"> CONSULTUM KOMPARIĆ d.o.o. Pula, Agronautska 28, OIB: 84407468394, pri</w:t>
      </w:r>
      <w:r w:rsidR="001A3F2B" w:rsidRPr="00545761">
        <w:t xml:space="preserve">javio je tražbinu u iznosu od </w:t>
      </w:r>
      <w:r w:rsidR="001A3F2B">
        <w:t xml:space="preserve">139.261,00 kn po osnovi ispostavljenih računa. </w:t>
      </w:r>
    </w:p>
    <w:p w:rsidRDefault="001A3F2B" w:rsidP="001A3F2B" w:rsidR="001A3F2B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II. višeg isplatnog reda. </w:t>
      </w:r>
    </w:p>
    <w:p w:rsidRDefault="001A3F2B" w:rsidP="001A3F2B" w:rsidR="001A3F2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A3F2B" w:rsidP="001A3F2B" w:rsidR="001A3F2B">
      <w:pPr>
        <w:ind w:firstLine="708"/>
        <w:jc w:val="both"/>
      </w:pPr>
      <w:r w:rsidRPr="00CF43B1">
        <w:t xml:space="preserve">Stečajni sudac objavljuje da se tražbina stečajnog vjerovnika </w:t>
      </w:r>
      <w:r>
        <w:t>CONSULTUM KOMPARIĆ d.o.o. Pula, Agronautska 28, OIB: 84407468394, smatra u</w:t>
      </w:r>
      <w:r w:rsidRPr="00CF43B1">
        <w:t xml:space="preserve">tvrđenom u iznosu od </w:t>
      </w:r>
      <w:r>
        <w:t>139.261,00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1A3F2B" w:rsidP="001A3F2B" w:rsidR="001A3F2B">
      <w:pPr>
        <w:ind w:firstLine="708"/>
        <w:jc w:val="both"/>
      </w:pPr>
    </w:p>
    <w:p w:rsidRDefault="00E206D4" w:rsidP="001A3F2B" w:rsidR="001A3F2B">
      <w:pPr>
        <w:ind w:firstLine="708"/>
        <w:jc w:val="both"/>
      </w:pPr>
      <w:r>
        <w:rPr>
          <w:b/>
        </w:rPr>
        <w:t>9</w:t>
      </w:r>
      <w:r w:rsidR="001A3F2B" w:rsidRPr="00B9655B">
        <w:rPr>
          <w:b/>
        </w:rPr>
        <w:t>.</w:t>
      </w:r>
      <w:r w:rsidR="001A3F2B">
        <w:t xml:space="preserve"> </w:t>
      </w:r>
      <w:r w:rsidR="001A3F2B" w:rsidRPr="00545761">
        <w:t>Vjerovnik</w:t>
      </w:r>
      <w:r w:rsidR="001A3F2B">
        <w:t xml:space="preserve"> ITTA d.o.o. Fažana, Pino Budičin 25, OIB: 70348349702, pri</w:t>
      </w:r>
      <w:r w:rsidR="001A3F2B" w:rsidRPr="00545761">
        <w:t xml:space="preserve">javio je tražbinu u iznosu od </w:t>
      </w:r>
      <w:r w:rsidR="001A3F2B">
        <w:t xml:space="preserve">239.244,00 kn po osnovi ispostavljenih računa. </w:t>
      </w:r>
    </w:p>
    <w:p w:rsidRDefault="001A3F2B" w:rsidP="001A3F2B" w:rsidR="001A3F2B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II. višeg isplatnog reda. </w:t>
      </w:r>
    </w:p>
    <w:p w:rsidRDefault="001A3F2B" w:rsidP="001A3F2B" w:rsidR="001A3F2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A3F2B" w:rsidP="001A3F2B" w:rsidR="001A3F2B">
      <w:pPr>
        <w:ind w:firstLine="708"/>
        <w:jc w:val="both"/>
      </w:pPr>
      <w:r w:rsidRPr="00CF43B1">
        <w:lastRenderedPageBreak/>
        <w:t xml:space="preserve">Stečajni sudac objavljuje da se tražbina stečajnog vjerovnika </w:t>
      </w:r>
      <w:r>
        <w:t>ITTA d.o.o. Fažana, Pino Budičin 25, OIB: 70348349702, smatra u</w:t>
      </w:r>
      <w:r w:rsidRPr="00CF43B1">
        <w:t xml:space="preserve">tvrđenom u iznosu od </w:t>
      </w:r>
      <w:r>
        <w:t>239.244,00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1A3F2B" w:rsidP="001A3F2B" w:rsidR="001A3F2B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>
        <w:rPr>
          <w:b/>
        </w:rPr>
        <w:t>1</w:t>
      </w:r>
      <w:r w:rsidR="009A197D">
        <w:rPr>
          <w:b/>
        </w:rPr>
        <w:t>0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FUTURE COIN MANAGEMENT d.o.o. Galižana, Sigari 38, OIB: 83623574244, pri</w:t>
      </w:r>
      <w:r w:rsidRPr="00545761">
        <w:t xml:space="preserve">javio je tražbinu u iznosu od </w:t>
      </w:r>
      <w:r>
        <w:t xml:space="preserve">65.000,00 eura po osnovi </w:t>
      </w:r>
      <w:r w:rsidR="00E206D4">
        <w:t>ugovora</w:t>
      </w:r>
      <w:r>
        <w:t>.</w:t>
      </w:r>
      <w:r w:rsidR="00E206D4">
        <w:t xml:space="preserve"> Vjerovnik ne raspolaže ovršnom ispravom.</w:t>
      </w:r>
      <w:r>
        <w:t xml:space="preserve"> </w:t>
      </w:r>
    </w:p>
    <w:p w:rsidRDefault="001A3F2B" w:rsidP="001A3F2B" w:rsidR="001A3F2B">
      <w:pPr>
        <w:ind w:firstLine="708"/>
        <w:jc w:val="both"/>
      </w:pPr>
      <w:r w:rsidRPr="009A197D">
        <w:t>Stečajni upravitelj tražbinu osporava u cijelosti.</w:t>
      </w:r>
      <w:r w:rsidR="00E206D4">
        <w:t xml:space="preserve"> Navodi da je vjerovnik promašio pasivnu legitimaciju.</w:t>
      </w:r>
    </w:p>
    <w:p w:rsidRDefault="003D43A1" w:rsidP="001A3F2B" w:rsidR="003D43A1">
      <w:pPr>
        <w:ind w:firstLine="708"/>
        <w:jc w:val="both"/>
      </w:pPr>
    </w:p>
    <w:p w:rsidRDefault="003D43A1" w:rsidP="001A3F2B" w:rsidR="003D43A1">
      <w:pPr>
        <w:ind w:firstLine="708"/>
        <w:jc w:val="both"/>
      </w:pPr>
      <w:r>
        <w:t>Pun. vjerovnika ustraje kod navod</w:t>
      </w:r>
      <w:r w:rsidR="003C5557">
        <w:t>a</w:t>
      </w:r>
      <w:r>
        <w:t xml:space="preserve"> i</w:t>
      </w:r>
      <w:r w:rsidR="003C5557">
        <w:t>z</w:t>
      </w:r>
      <w:r>
        <w:t xml:space="preserve"> prijavljene tražbine. </w:t>
      </w:r>
      <w:r w:rsidR="003C5557">
        <w:t xml:space="preserve">Pojašnjava da vjerovnika FUTURE COIN MANAGEMENT ima potraživanje u iznosu od 65.000,00 eura prema PAN INVESTMENTU a koje društvo je na stečajnog dužnika prenijelo svu svoju imovinu. Obzirom na navedeno, a radi namirenja svoje tražbine, vjerovnik FUTURE COIN MANAGEMENT je podnijelo tužbu protiv stečajnog dužnika i PAN INVESTMENTA radi pobijanja pravnih radnji dužnika PAN INVESTMENTA na štetu vjerovnika FUTURE COIN MANAGEMENTA, a u dijelu u kojem je potrebno radi namirenja tražbine vjerovnika FUTURE COIN MANAGEMENAT u iznosu od 65.000,00 eura. </w:t>
      </w:r>
    </w:p>
    <w:p w:rsidRDefault="003D43A1" w:rsidP="001A3F2B" w:rsidR="003D43A1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CF43B1">
        <w:t>Utvrđuje se da nijedan od stečajnih vjerovnika nije osporio tražbinu.</w:t>
      </w:r>
    </w:p>
    <w:p w:rsidRDefault="007F547F" w:rsidP="001A3F2B" w:rsidR="007F547F">
      <w:pPr>
        <w:ind w:firstLine="708"/>
        <w:jc w:val="both"/>
      </w:pPr>
    </w:p>
    <w:p w:rsidRDefault="007F547F" w:rsidP="007F547F" w:rsidR="007F547F">
      <w:pPr>
        <w:ind w:firstLine="708"/>
        <w:jc w:val="both"/>
      </w:pPr>
      <w:r w:rsidRPr="00A6103C">
        <w:t xml:space="preserve">Stečajni sudac </w:t>
      </w:r>
      <w:r>
        <w:t>upućuje vjerovnika FUTURE COIN MANAGEMENT d.o.o. Galižana, Sigari 38, OIB: 83623574244 na parnicu radi utvrđivanja postojanja tražbine u iznosu od 65.000,00 eura protiv stečajnog dužnika o čemu će se donijeti posebno rješenje.</w:t>
      </w:r>
    </w:p>
    <w:p w:rsidRDefault="007F547F" w:rsidP="007F547F" w:rsidR="007F547F" w:rsidRPr="00CF43B1">
      <w:pPr>
        <w:ind w:firstLine="708"/>
        <w:jc w:val="both"/>
      </w:pPr>
    </w:p>
    <w:p w:rsidRDefault="001A3F2B" w:rsidP="001A3F2B" w:rsidR="001A3F2B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>
        <w:rPr>
          <w:b/>
        </w:rPr>
        <w:t>1</w:t>
      </w:r>
      <w:r w:rsidR="009A197D">
        <w:rPr>
          <w:b/>
        </w:rPr>
        <w:t>1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BLACK STAR SERVICE j.d.o.o. Pula, Amfiteatarska 2, OIB: 39349669786, pri</w:t>
      </w:r>
      <w:r w:rsidRPr="00545761">
        <w:t xml:space="preserve">javio je tražbinu u iznosu od </w:t>
      </w:r>
      <w:r>
        <w:t>1.881.900,00 kn (255.000,00 eur</w:t>
      </w:r>
      <w:r w:rsidR="003C5557">
        <w:t>a</w:t>
      </w:r>
      <w:r>
        <w:t xml:space="preserve">) po osnovi </w:t>
      </w:r>
      <w:r w:rsidR="009A197D">
        <w:t>poslovnog odnosa. Ovršna isprava ne postoji.</w:t>
      </w:r>
    </w:p>
    <w:p w:rsidRDefault="009A197D" w:rsidP="001A3F2B" w:rsidR="009A197D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9A197D">
        <w:t>Stečajni upravitelj tražbinu osporava u cijelosti.</w:t>
      </w:r>
      <w:r w:rsidR="009A197D" w:rsidRPr="009A197D">
        <w:t xml:space="preserve"> Smatra da je promašena pasivna legitimacija.</w:t>
      </w:r>
    </w:p>
    <w:p w:rsidRDefault="007F547F" w:rsidP="001A3F2B" w:rsidR="007F547F">
      <w:pPr>
        <w:ind w:firstLine="708"/>
        <w:jc w:val="both"/>
      </w:pPr>
    </w:p>
    <w:p w:rsidRDefault="003C5557" w:rsidP="001A3F2B" w:rsidR="003C5557">
      <w:pPr>
        <w:ind w:firstLine="708"/>
        <w:jc w:val="both"/>
      </w:pPr>
      <w:r>
        <w:t xml:space="preserve">Pun. vjerovnika navodi da je protiv stečajnog dužnika kao i prokurista Fabia Gaiatta pred ODO u Puli podnesena kaznena prijava zbog kaznenog dijela prijevare, a pred ovim sudom je pokrenut parnični postupak pod posl. brojem P-271/2018, radi naknade štete po osnovi izvanugovorne odgovornosti a koju temelji na kaznenoj prijavi podnesenoj kod ODO u Puli. </w:t>
      </w:r>
    </w:p>
    <w:p w:rsidRDefault="003C5557" w:rsidP="001A3F2B" w:rsidR="003C5557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CF43B1">
        <w:t>Utvrđuje se da nijedan od stečajnih vjerovnika nije osporio tražbinu.</w:t>
      </w:r>
    </w:p>
    <w:p w:rsidRDefault="007F547F" w:rsidP="001A3F2B" w:rsidR="007F547F">
      <w:pPr>
        <w:ind w:firstLine="708"/>
        <w:jc w:val="both"/>
      </w:pPr>
    </w:p>
    <w:p w:rsidRDefault="007F547F" w:rsidP="007F547F" w:rsidR="007F547F">
      <w:pPr>
        <w:ind w:firstLine="708"/>
        <w:jc w:val="both"/>
      </w:pPr>
      <w:r w:rsidRPr="00A6103C">
        <w:t xml:space="preserve">Stečajni sudac </w:t>
      </w:r>
      <w:r>
        <w:t>upućuje vjerovnika BLACK STAR SERVICE j.d.o.o. Pula, Amfiteatarska 2, OIB: 39349669786 na parnicu radi utvrđivanja postojanja tražbine u iznosu od 1.881.900,00 kn (255.000,00 eur</w:t>
      </w:r>
      <w:r w:rsidR="003C5557">
        <w:t>a</w:t>
      </w:r>
      <w:r>
        <w:t>) protiv stečajnog dužnika o čemu će se donijeti posebno rješenje.</w:t>
      </w:r>
    </w:p>
    <w:p w:rsidRDefault="007F547F" w:rsidP="001A3F2B" w:rsidR="007F547F" w:rsidRPr="00CF43B1">
      <w:pPr>
        <w:ind w:firstLine="708"/>
        <w:jc w:val="both"/>
      </w:pPr>
    </w:p>
    <w:p w:rsidRDefault="001A3F2B" w:rsidP="001A3F2B" w:rsidR="001A3F2B">
      <w:pPr>
        <w:ind w:firstLine="708"/>
        <w:jc w:val="both"/>
      </w:pPr>
    </w:p>
    <w:p w:rsidRDefault="001A3F2B" w:rsidP="009A197D" w:rsidR="009A197D">
      <w:pPr>
        <w:ind w:firstLine="708"/>
        <w:jc w:val="both"/>
      </w:pPr>
      <w:r>
        <w:rPr>
          <w:b/>
        </w:rPr>
        <w:t>1</w:t>
      </w:r>
      <w:r w:rsidR="009A197D">
        <w:rPr>
          <w:b/>
        </w:rPr>
        <w:t>2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HOUSE BOX j.d.o.o. Pula, Amfiteatarska 2, OIB: 77625631385, pri</w:t>
      </w:r>
      <w:r w:rsidRPr="00545761">
        <w:t xml:space="preserve">javio je tražbinu u iznosu od </w:t>
      </w:r>
      <w:r>
        <w:t xml:space="preserve">369.000,00 kn (50.000,00 EUR)  po osnovi </w:t>
      </w:r>
      <w:r w:rsidR="009A197D">
        <w:t>poslovnog odnosa</w:t>
      </w:r>
      <w:r>
        <w:t xml:space="preserve">.  </w:t>
      </w:r>
      <w:r w:rsidR="009A197D">
        <w:t>Ovršna isprava ne postoji.</w:t>
      </w:r>
    </w:p>
    <w:p w:rsidRDefault="007F547F" w:rsidP="001A3F2B" w:rsidR="007F547F">
      <w:pPr>
        <w:ind w:firstLine="708"/>
        <w:jc w:val="both"/>
      </w:pPr>
    </w:p>
    <w:p w:rsidRDefault="009A197D" w:rsidP="009A197D" w:rsidR="009A197D">
      <w:pPr>
        <w:ind w:firstLine="708"/>
        <w:jc w:val="both"/>
      </w:pPr>
      <w:r w:rsidRPr="009A197D">
        <w:t>Stečajni upravitelj tražbinu osporava u cijelosti. Smatra da je promašena pasivna legitimacija.</w:t>
      </w:r>
    </w:p>
    <w:p w:rsidRDefault="007F547F" w:rsidP="001A3F2B" w:rsidR="007F547F">
      <w:pPr>
        <w:ind w:firstLine="708"/>
        <w:jc w:val="both"/>
      </w:pPr>
    </w:p>
    <w:p w:rsidRDefault="003C5557" w:rsidP="003C5557" w:rsidR="003C5557">
      <w:pPr>
        <w:ind w:firstLine="708"/>
        <w:jc w:val="both"/>
      </w:pPr>
      <w:r>
        <w:t xml:space="preserve">Pun. vjerovnika navodi da je protiv stečajnog dužnika kao i prokurista Fabia Gaiatta pred ODO u Puli podnesena kaznena prijava zbog kaznenog dijela prijevare, a pred ovim sudom je pokrenut parnični postupak pod posl. brojem P-271/2018, radi naknade štete po osnovi izvanugovorne odgovornosti a koju temelji na kaznenoj prijavi podnesenoj kod ODO u Puli. </w:t>
      </w:r>
    </w:p>
    <w:p w:rsidRDefault="003C5557" w:rsidP="003C5557" w:rsidR="003C5557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CF43B1">
        <w:t>Utvrđuje se da nijedan od stečajnih vjerovnika nije osporio tražbinu.</w:t>
      </w:r>
    </w:p>
    <w:p w:rsidRDefault="007F547F" w:rsidP="001A3F2B" w:rsidR="007F547F">
      <w:pPr>
        <w:ind w:firstLine="708"/>
        <w:jc w:val="both"/>
      </w:pPr>
    </w:p>
    <w:p w:rsidRDefault="007F547F" w:rsidP="007F547F" w:rsidR="007F547F">
      <w:pPr>
        <w:ind w:firstLine="708"/>
        <w:jc w:val="both"/>
      </w:pPr>
      <w:r w:rsidRPr="00A6103C">
        <w:t xml:space="preserve">Stečajni sudac </w:t>
      </w:r>
      <w:r>
        <w:t>upućuje vjerovnika HOUSE BOX j.d.o.o. Pula, Amfiteatarska 2, OIB: 77625631385 na parnicu radi utvrđivanja postojanja tražbine u iznosu od 369.000,00 kn (50.000,00 EUR)   protiv stečajnog dužnika o čemu će se donijeti posebno rješenje.</w:t>
      </w:r>
    </w:p>
    <w:p w:rsidRDefault="007F547F" w:rsidP="001A3F2B" w:rsidR="007F547F" w:rsidRPr="00CF43B1">
      <w:pPr>
        <w:ind w:firstLine="708"/>
        <w:jc w:val="both"/>
      </w:pPr>
    </w:p>
    <w:p w:rsidRDefault="001A3F2B" w:rsidP="001A3F2B" w:rsidR="001A3F2B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>
        <w:rPr>
          <w:b/>
        </w:rPr>
        <w:t>1</w:t>
      </w:r>
      <w:r w:rsidR="009A197D">
        <w:rPr>
          <w:b/>
        </w:rPr>
        <w:t>3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Mladen Pavićević, Pula, Preradovićeva 38, OIB: </w:t>
      </w:r>
      <w:r w:rsidR="001644FE">
        <w:t>28065667007</w:t>
      </w:r>
      <w:r>
        <w:t>, pri</w:t>
      </w:r>
      <w:r w:rsidRPr="00545761">
        <w:t xml:space="preserve">javio je tražbinu u iznosu od </w:t>
      </w:r>
      <w:r w:rsidR="001644FE">
        <w:t>371.962,50</w:t>
      </w:r>
      <w:r>
        <w:t xml:space="preserve"> kn po osnovi </w:t>
      </w:r>
      <w:r w:rsidR="009A197D">
        <w:t>ispostavljenog</w:t>
      </w:r>
      <w:r>
        <w:t xml:space="preserve"> računa. </w:t>
      </w:r>
      <w:r w:rsidR="009A197D">
        <w:t>Ovršna isprava ne postoji.</w:t>
      </w:r>
    </w:p>
    <w:p w:rsidRDefault="00DF7ADA" w:rsidP="001A3F2B" w:rsidR="00DF7ADA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A6103C">
        <w:t xml:space="preserve">Stečajni upravitelj je </w:t>
      </w:r>
      <w:r>
        <w:t>u cijelosti</w:t>
      </w:r>
      <w:r w:rsidR="009A197D">
        <w:t xml:space="preserve"> osporio </w:t>
      </w:r>
      <w:r>
        <w:t xml:space="preserve">prijavljenu tražbinu </w:t>
      </w:r>
      <w:r w:rsidR="009A197D">
        <w:t xml:space="preserve">zbog nedostatka </w:t>
      </w:r>
      <w:r w:rsidR="00733C87">
        <w:t xml:space="preserve">dokaza o izvršavanju usluge. </w:t>
      </w:r>
    </w:p>
    <w:p w:rsidRDefault="00DF7ADA" w:rsidP="001A3F2B" w:rsidR="00DF7ADA">
      <w:pPr>
        <w:ind w:firstLine="708"/>
        <w:jc w:val="both"/>
      </w:pPr>
    </w:p>
    <w:p w:rsidRDefault="001A3F2B" w:rsidP="001A3F2B" w:rsidR="001A3F2B">
      <w:pPr>
        <w:ind w:firstLine="708"/>
        <w:jc w:val="both"/>
      </w:pPr>
      <w:r w:rsidRPr="00CF43B1">
        <w:t>Utvrđuje se da nijedan od stečajnih vjerovnika nije osporio tražbinu.</w:t>
      </w:r>
    </w:p>
    <w:p w:rsidRDefault="00DF7ADA" w:rsidP="001A3F2B" w:rsidR="00DF7ADA">
      <w:pPr>
        <w:ind w:firstLine="708"/>
        <w:jc w:val="both"/>
      </w:pPr>
    </w:p>
    <w:p w:rsidRDefault="00DF7ADA" w:rsidP="00DF7ADA" w:rsidR="00DF7ADA">
      <w:pPr>
        <w:ind w:firstLine="708"/>
        <w:jc w:val="both"/>
      </w:pPr>
      <w:r w:rsidRPr="00A6103C">
        <w:t xml:space="preserve">Stečajni sudac </w:t>
      </w:r>
      <w:r>
        <w:t>upućuje vjerovnika Mladen Pavićević, Pula, Preradovićeva 38, OIB: 28065667007</w:t>
      </w:r>
      <w:r w:rsidR="003C5557">
        <w:t xml:space="preserve"> </w:t>
      </w:r>
      <w:r>
        <w:t>na parnicu radi utvrđivanja postojanja tražbine u iznosu od 371.962,50 kn protiv stečajnog dužnika o čemu će se donijeti posebno rješenje.</w:t>
      </w:r>
    </w:p>
    <w:p w:rsidRDefault="00DF7ADA" w:rsidP="001A3F2B" w:rsidR="00DF7ADA">
      <w:pPr>
        <w:ind w:firstLine="708"/>
        <w:jc w:val="both"/>
      </w:pPr>
    </w:p>
    <w:p w:rsidRDefault="00DF7ADA" w:rsidP="00DF7ADA" w:rsidR="00DF7ADA">
      <w:pPr>
        <w:ind w:firstLine="708"/>
        <w:jc w:val="both"/>
      </w:pPr>
      <w:r>
        <w:rPr>
          <w:b/>
        </w:rPr>
        <w:t>14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FINANCIJSKA AGENCIJA, OIB: 85821130368, Zagreb, Ulica grada Vukovara 70, prijavila</w:t>
      </w:r>
      <w:r w:rsidRPr="00545761">
        <w:t xml:space="preserve"> je tražbinu u iznosu od </w:t>
      </w:r>
      <w:r>
        <w:t>2.085,00 kn po osnovi ispostavljenog računa za pruženu uslugu.</w:t>
      </w:r>
    </w:p>
    <w:p w:rsidRDefault="00DF7ADA" w:rsidP="00DF7ADA" w:rsidR="00DF7ADA">
      <w:pPr>
        <w:ind w:firstLine="708"/>
        <w:jc w:val="both"/>
      </w:pPr>
    </w:p>
    <w:p w:rsidRDefault="00DF7ADA" w:rsidP="00DF7ADA" w:rsidR="00DF7ADA">
      <w:pPr>
        <w:ind w:firstLine="708"/>
        <w:jc w:val="both"/>
      </w:pPr>
      <w:r w:rsidRPr="00A6103C">
        <w:t xml:space="preserve">Stečajni upravitelj je </w:t>
      </w:r>
      <w:r>
        <w:t xml:space="preserve">u cijelosti priznao tražbinu ovog stečajnog vjerovnika.  </w:t>
      </w:r>
    </w:p>
    <w:p w:rsidRDefault="00DF7ADA" w:rsidP="00DF7ADA" w:rsidR="00DF7ADA">
      <w:pPr>
        <w:ind w:firstLine="708"/>
        <w:jc w:val="both"/>
      </w:pPr>
    </w:p>
    <w:p w:rsidRDefault="00DF7ADA" w:rsidP="00DF7ADA" w:rsidR="00DF7ADA">
      <w:pPr>
        <w:ind w:firstLine="708"/>
        <w:jc w:val="both"/>
      </w:pPr>
      <w:r w:rsidRPr="00CF43B1">
        <w:t>Utvrđuje se da nijedan od stečajnih vjerovnika nije osporio tražbinu.</w:t>
      </w:r>
    </w:p>
    <w:p w:rsidRDefault="00DF7ADA" w:rsidP="00DF7ADA" w:rsidR="00DF7ADA">
      <w:pPr>
        <w:ind w:firstLine="708"/>
        <w:jc w:val="both"/>
      </w:pPr>
    </w:p>
    <w:p w:rsidRDefault="00DF7ADA" w:rsidP="00DF7ADA" w:rsidR="00DF7ADA">
      <w:pPr>
        <w:ind w:firstLine="708"/>
        <w:jc w:val="both"/>
      </w:pPr>
      <w:r w:rsidRPr="00CF43B1">
        <w:t xml:space="preserve">Stečajni sudac objavljuje da se tražbina stečajnog vjerovnika </w:t>
      </w:r>
      <w:r>
        <w:t>FINANCIJSKA AGENCIJA, OIB: 85821130368, Zagreb, Ulica grada Vukovara 70, smatra u</w:t>
      </w:r>
      <w:r w:rsidRPr="00CF43B1">
        <w:t xml:space="preserve">tvrđenom u iznosu od </w:t>
      </w:r>
      <w:r>
        <w:t>2.085,00 kn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DF7ADA" w:rsidP="00DF7ADA" w:rsidR="00DF7ADA">
      <w:pPr>
        <w:ind w:firstLine="708"/>
        <w:jc w:val="both"/>
      </w:pPr>
    </w:p>
    <w:p w:rsidRDefault="00DF7ADA" w:rsidP="001A3F2B" w:rsidR="00DF7ADA" w:rsidRPr="00CF43B1">
      <w:pPr>
        <w:ind w:firstLine="708"/>
        <w:jc w:val="both"/>
      </w:pPr>
    </w:p>
    <w:p w:rsidRDefault="001644FE" w:rsidP="001A3F2B" w:rsidR="001644FE">
      <w:pPr>
        <w:ind w:firstLine="708"/>
        <w:jc w:val="both"/>
      </w:pPr>
    </w:p>
    <w:p w:rsidRDefault="001644FE" w:rsidP="001644FE" w:rsidR="001644FE">
      <w:pPr>
        <w:ind w:firstLine="708"/>
        <w:jc w:val="both"/>
      </w:pPr>
      <w:r>
        <w:rPr>
          <w:b/>
        </w:rPr>
        <w:t>1</w:t>
      </w:r>
      <w:r w:rsidR="00DF7ADA">
        <w:rPr>
          <w:b/>
        </w:rPr>
        <w:t>5</w:t>
      </w:r>
      <w:r w:rsidRPr="00B9655B">
        <w:rPr>
          <w:b/>
        </w:rPr>
        <w:t>.</w:t>
      </w:r>
      <w:r>
        <w:t xml:space="preserve"> </w:t>
      </w:r>
      <w:r w:rsidRPr="00545761">
        <w:t>Vjerovnik</w:t>
      </w:r>
      <w:r>
        <w:t xml:space="preserve"> REPUBLIKA HRVATSKA, MINISTARSTVO FINANCIJA, Zagreb, Katančićeva 5, OIB: 18683136487, pri</w:t>
      </w:r>
      <w:r w:rsidRPr="00545761">
        <w:t xml:space="preserve">javio je tražbinu u iznosu od </w:t>
      </w:r>
      <w:r>
        <w:t xml:space="preserve">113.980,27 kn po osnovi poreza na promet nekretnina. </w:t>
      </w:r>
    </w:p>
    <w:p w:rsidRDefault="001644FE" w:rsidP="001644FE" w:rsidR="001644FE">
      <w:pPr>
        <w:ind w:firstLine="708"/>
        <w:jc w:val="both"/>
      </w:pPr>
      <w:r w:rsidRPr="00A6103C">
        <w:t xml:space="preserve">Stečajni upravitelj je </w:t>
      </w:r>
      <w:r>
        <w:t xml:space="preserve">u cijelosti priznao prijavljenu tražbinu kao tražbinu II. višeg isplatnog reda. </w:t>
      </w:r>
    </w:p>
    <w:p w:rsidRDefault="001644FE" w:rsidP="001644FE" w:rsidR="001644FE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1644FE" w:rsidP="007F547F" w:rsidR="00287AC6">
      <w:pPr>
        <w:ind w:firstLine="708"/>
        <w:jc w:val="both"/>
      </w:pPr>
      <w:r w:rsidRPr="00CF43B1">
        <w:lastRenderedPageBreak/>
        <w:t xml:space="preserve">Stečajni sudac objavljuje da se tražbina stečajnog vjerovnika </w:t>
      </w:r>
      <w:r>
        <w:t>REPUBLIKA HRVATSKA, MINISTARSTVO FINANCIJA, Zagreb, Katančićeva 5, OIB: 18683136487, smatra u</w:t>
      </w:r>
      <w:r w:rsidRPr="00CF43B1">
        <w:t xml:space="preserve">tvrđenom u iznosu od </w:t>
      </w:r>
      <w:r>
        <w:t>113.980,27 kn  i razvrstava se u I</w:t>
      </w:r>
      <w:r w:rsidRPr="00CF43B1">
        <w:t>I</w:t>
      </w:r>
      <w:r>
        <w:t>.</w:t>
      </w:r>
      <w:r w:rsidRPr="00CF43B1">
        <w:t xml:space="preserve"> viši isplatni red</w:t>
      </w:r>
      <w:r>
        <w:t>.</w:t>
      </w:r>
    </w:p>
    <w:p w:rsidRDefault="007F547F" w:rsidP="007F547F" w:rsidR="007F547F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</w:t>
      </w:r>
      <w:r w:rsidR="00467822">
        <w:t>12</w:t>
      </w:r>
      <w:r w:rsidR="002C3550">
        <w:t>:</w:t>
      </w:r>
      <w:r w:rsidR="00733C87">
        <w:t>43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</w:t>
      </w:r>
      <w:r w:rsidR="00467822" w:rsidRPr="00042ABA">
        <w:t>Zapisničar</w:t>
      </w:r>
      <w:r w:rsidRPr="00042ABA">
        <w:t xml:space="preserve">     </w:t>
      </w:r>
      <w:r>
        <w:t xml:space="preserve">                  </w:t>
      </w:r>
      <w:r w:rsidRPr="00042ABA">
        <w:tab/>
      </w:r>
    </w:p>
    <w:p w:rsidRDefault="00467822" w:rsidP="00042ABA" w:rsidR="00467822">
      <w:pPr>
        <w:jc w:val="both"/>
      </w:pPr>
    </w:p>
    <w:p w:rsidRDefault="00467822" w:rsidP="00042ABA" w:rsidR="00467822">
      <w:pPr>
        <w:jc w:val="both"/>
      </w:pPr>
    </w:p>
    <w:p w:rsidRDefault="00467822" w:rsidP="00467822" w:rsidR="00467822" w:rsidRPr="00042ABA">
      <w:pPr>
        <w:jc w:val="both"/>
      </w:pPr>
      <w:r w:rsidRPr="00042ABA">
        <w:t xml:space="preserve">Vjerovnici  </w:t>
      </w: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467822" w:rsidR="00467822">
      <w:pPr>
        <w:ind w:firstLine="708"/>
        <w:jc w:val="both"/>
      </w:pPr>
      <w:r w:rsidRPr="00042ABA">
        <w:t xml:space="preserve"> </w:t>
      </w:r>
      <w:r w:rsidR="00467822">
        <w:t xml:space="preserve">1/ za vjerovnika RH – Željko Perčinlić, </w:t>
      </w:r>
    </w:p>
    <w:p w:rsidRDefault="00467822" w:rsidP="00467822" w:rsidR="00467822">
      <w:pPr>
        <w:ind w:firstLine="708"/>
        <w:jc w:val="both"/>
      </w:pPr>
    </w:p>
    <w:p w:rsidRDefault="00467822" w:rsidP="00467822" w:rsidR="00467822">
      <w:pPr>
        <w:ind w:firstLine="708"/>
        <w:jc w:val="both"/>
      </w:pPr>
    </w:p>
    <w:p w:rsidRDefault="00467822" w:rsidP="00467822" w:rsidR="00467822">
      <w:pPr>
        <w:jc w:val="both"/>
      </w:pPr>
      <w:r>
        <w:tab/>
        <w:t xml:space="preserve">2/ za vjerovnika ADRIA NEPREMIČINE D.O.O. – pun. Ines Ferlin, </w:t>
      </w: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  <w:r>
        <w:tab/>
        <w:t xml:space="preserve">3/ za vjerovnika CONSULTUM KOMPARIĆ d.o.o. – zz Ernest Komparić, </w:t>
      </w: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  <w:r>
        <w:tab/>
        <w:t xml:space="preserve">4/ za vjerovnika M-M AGMA d.o.o. – zz Mara Milojković, uz pun. Maju Vukelić, </w:t>
      </w: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  <w:r>
        <w:tab/>
        <w:t xml:space="preserve">5/ za vjerovnika FUTURE COIN MANAGEMENT pun. Saša Omeragić, </w:t>
      </w: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  <w:r>
        <w:tab/>
        <w:t xml:space="preserve">6/ za vjerovnika BLACK STAR SERVICE I HOUSE BOX – pun. Maja Vukelić,  </w:t>
      </w: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</w:p>
    <w:p w:rsidRDefault="00467822" w:rsidP="00467822" w:rsidR="00467822">
      <w:pPr>
        <w:jc w:val="both"/>
      </w:pPr>
      <w:r>
        <w:tab/>
        <w:t>7/ za vjerovnika PREMIUM STAR GROUP - pun. Slobodan Simić</w:t>
      </w:r>
    </w:p>
    <w:p w:rsidRDefault="00AE690A" w:rsidP="00042ABA" w:rsidR="0046782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E690A" w:rsidP="00042ABA" w:rsidR="00A400F0">
      <w:pPr>
        <w:jc w:val="both"/>
      </w:pPr>
      <w:r>
        <w:tab/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30B" w:rsidR="006E230B">
      <w:r>
        <w:separator/>
      </w:r>
    </w:p>
  </w:endnote>
  <w:endnote w:id="0" w:type="continuationSeparator">
    <w:p w:rsidRDefault="006E230B" w:rsidR="006E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30B" w:rsidR="006E230B">
      <w:r>
        <w:separator/>
      </w:r>
    </w:p>
  </w:footnote>
  <w:footnote w:id="0" w:type="continuationSeparator">
    <w:p w:rsidRDefault="006E230B" w:rsidR="006E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30B" w:rsidP="003E1F8E" w:rsidR="006E23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230B" w:rsidR="006E23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30B" w:rsidP="003E1F8E" w:rsidR="006E23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B7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7F547F" w:rsidP="005D4B42" w:rsidR="006E230B" w:rsidRPr="003E1F8E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307/2018-49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C846D47"/>
    <w:multiLevelType w:val="hybridMultilevel"/>
    <w:tmpl w:val="9CF6015A"/>
    <w:lvl w:tplc="0EF4FA28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46C0471"/>
    <w:multiLevelType w:val="hybridMultilevel"/>
    <w:tmpl w:val="ABAC7DE8"/>
    <w:lvl w:tplc="19BEEEB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68C5"/>
    <w:rsid w:val="00017B64"/>
    <w:rsid w:val="00033DA0"/>
    <w:rsid w:val="00034DD1"/>
    <w:rsid w:val="000405F4"/>
    <w:rsid w:val="00042ABA"/>
    <w:rsid w:val="00050F18"/>
    <w:rsid w:val="00053CC0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07517"/>
    <w:rsid w:val="00111697"/>
    <w:rsid w:val="001226A0"/>
    <w:rsid w:val="00122F4F"/>
    <w:rsid w:val="00133218"/>
    <w:rsid w:val="001409EC"/>
    <w:rsid w:val="00145541"/>
    <w:rsid w:val="00161DA9"/>
    <w:rsid w:val="00163580"/>
    <w:rsid w:val="001644FE"/>
    <w:rsid w:val="00165B56"/>
    <w:rsid w:val="001A21C7"/>
    <w:rsid w:val="001A3F2B"/>
    <w:rsid w:val="001C000A"/>
    <w:rsid w:val="001C11FE"/>
    <w:rsid w:val="001E5759"/>
    <w:rsid w:val="00202458"/>
    <w:rsid w:val="0020689F"/>
    <w:rsid w:val="0021223E"/>
    <w:rsid w:val="002245EA"/>
    <w:rsid w:val="00226E0E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C3550"/>
    <w:rsid w:val="002D5677"/>
    <w:rsid w:val="002E203B"/>
    <w:rsid w:val="002E5551"/>
    <w:rsid w:val="002F1306"/>
    <w:rsid w:val="0030562B"/>
    <w:rsid w:val="00311744"/>
    <w:rsid w:val="0031604D"/>
    <w:rsid w:val="00322737"/>
    <w:rsid w:val="00357309"/>
    <w:rsid w:val="00372444"/>
    <w:rsid w:val="00376B7C"/>
    <w:rsid w:val="003B36E4"/>
    <w:rsid w:val="003B5CCD"/>
    <w:rsid w:val="003C4F80"/>
    <w:rsid w:val="003C5557"/>
    <w:rsid w:val="003C5FD9"/>
    <w:rsid w:val="003D30EA"/>
    <w:rsid w:val="003D43A1"/>
    <w:rsid w:val="003D6958"/>
    <w:rsid w:val="003E1575"/>
    <w:rsid w:val="003E1F8E"/>
    <w:rsid w:val="003E2333"/>
    <w:rsid w:val="004046CC"/>
    <w:rsid w:val="00406B52"/>
    <w:rsid w:val="004245D8"/>
    <w:rsid w:val="00430DC6"/>
    <w:rsid w:val="00437A6F"/>
    <w:rsid w:val="0045130B"/>
    <w:rsid w:val="00451920"/>
    <w:rsid w:val="00457276"/>
    <w:rsid w:val="00467822"/>
    <w:rsid w:val="00471A6A"/>
    <w:rsid w:val="00481A88"/>
    <w:rsid w:val="00492AE5"/>
    <w:rsid w:val="0049766B"/>
    <w:rsid w:val="004A34A4"/>
    <w:rsid w:val="004A3CD3"/>
    <w:rsid w:val="004A5ED0"/>
    <w:rsid w:val="004B1115"/>
    <w:rsid w:val="004B62C7"/>
    <w:rsid w:val="004C3BDA"/>
    <w:rsid w:val="004C7B5F"/>
    <w:rsid w:val="004D101B"/>
    <w:rsid w:val="004D5761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36EC4"/>
    <w:rsid w:val="00542C34"/>
    <w:rsid w:val="00545761"/>
    <w:rsid w:val="00552D84"/>
    <w:rsid w:val="00557208"/>
    <w:rsid w:val="00570012"/>
    <w:rsid w:val="00581C4D"/>
    <w:rsid w:val="00587B05"/>
    <w:rsid w:val="00592443"/>
    <w:rsid w:val="005A06F2"/>
    <w:rsid w:val="005A1390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20D8"/>
    <w:rsid w:val="005E4E9C"/>
    <w:rsid w:val="005F2E42"/>
    <w:rsid w:val="0061337D"/>
    <w:rsid w:val="006174C7"/>
    <w:rsid w:val="0062665E"/>
    <w:rsid w:val="00635965"/>
    <w:rsid w:val="00641C32"/>
    <w:rsid w:val="0065033B"/>
    <w:rsid w:val="00656717"/>
    <w:rsid w:val="00661B2F"/>
    <w:rsid w:val="006628D8"/>
    <w:rsid w:val="00664077"/>
    <w:rsid w:val="00664B98"/>
    <w:rsid w:val="00670F6D"/>
    <w:rsid w:val="00674865"/>
    <w:rsid w:val="00680790"/>
    <w:rsid w:val="00684A45"/>
    <w:rsid w:val="006921B7"/>
    <w:rsid w:val="006979A5"/>
    <w:rsid w:val="006A5E5B"/>
    <w:rsid w:val="006C1CAE"/>
    <w:rsid w:val="006E09F6"/>
    <w:rsid w:val="006E230B"/>
    <w:rsid w:val="006E75DF"/>
    <w:rsid w:val="006F5D1F"/>
    <w:rsid w:val="00704E00"/>
    <w:rsid w:val="0070739A"/>
    <w:rsid w:val="00713E96"/>
    <w:rsid w:val="0072222C"/>
    <w:rsid w:val="007246DF"/>
    <w:rsid w:val="00733C87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7F547F"/>
    <w:rsid w:val="00802FDA"/>
    <w:rsid w:val="00803242"/>
    <w:rsid w:val="008110CB"/>
    <w:rsid w:val="00827DC0"/>
    <w:rsid w:val="00830E51"/>
    <w:rsid w:val="008316C2"/>
    <w:rsid w:val="008353CB"/>
    <w:rsid w:val="008541DE"/>
    <w:rsid w:val="00884A7C"/>
    <w:rsid w:val="008916A5"/>
    <w:rsid w:val="008A10F4"/>
    <w:rsid w:val="008A3296"/>
    <w:rsid w:val="008B5030"/>
    <w:rsid w:val="008B6F55"/>
    <w:rsid w:val="008D09CA"/>
    <w:rsid w:val="008E1659"/>
    <w:rsid w:val="008E30A5"/>
    <w:rsid w:val="008E4DE9"/>
    <w:rsid w:val="008E5CE2"/>
    <w:rsid w:val="008F3FFA"/>
    <w:rsid w:val="00901842"/>
    <w:rsid w:val="0091247E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A197D"/>
    <w:rsid w:val="009C654A"/>
    <w:rsid w:val="009D2040"/>
    <w:rsid w:val="009D6210"/>
    <w:rsid w:val="009E6DE0"/>
    <w:rsid w:val="009E77A3"/>
    <w:rsid w:val="009F0496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722"/>
    <w:rsid w:val="00BB249E"/>
    <w:rsid w:val="00BD1D5B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B6793"/>
    <w:rsid w:val="00CC4263"/>
    <w:rsid w:val="00CC473D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1602"/>
    <w:rsid w:val="00D54498"/>
    <w:rsid w:val="00D615F1"/>
    <w:rsid w:val="00D63F21"/>
    <w:rsid w:val="00D74B48"/>
    <w:rsid w:val="00D76602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F47C8"/>
    <w:rsid w:val="00DF7ADA"/>
    <w:rsid w:val="00E033F9"/>
    <w:rsid w:val="00E07480"/>
    <w:rsid w:val="00E1412C"/>
    <w:rsid w:val="00E1569D"/>
    <w:rsid w:val="00E162E8"/>
    <w:rsid w:val="00E206D4"/>
    <w:rsid w:val="00E2223A"/>
    <w:rsid w:val="00E30E7C"/>
    <w:rsid w:val="00E33DE4"/>
    <w:rsid w:val="00E423EC"/>
    <w:rsid w:val="00E46CF0"/>
    <w:rsid w:val="00E56F88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E6962"/>
    <w:rsid w:val="00EE77B0"/>
    <w:rsid w:val="00EF1031"/>
    <w:rsid w:val="00EF19F8"/>
    <w:rsid w:val="00F00BEE"/>
    <w:rsid w:val="00F01ACF"/>
    <w:rsid w:val="00F03700"/>
    <w:rsid w:val="00F125DB"/>
    <w:rsid w:val="00F307B7"/>
    <w:rsid w:val="00F33F43"/>
    <w:rsid w:val="00F3449C"/>
    <w:rsid w:val="00F41926"/>
    <w:rsid w:val="00F525C2"/>
    <w:rsid w:val="00F5459C"/>
    <w:rsid w:val="00F72188"/>
    <w:rsid w:val="00F850CA"/>
    <w:rsid w:val="00F8598C"/>
    <w:rsid w:val="00FA363F"/>
    <w:rsid w:val="00FB5FBF"/>
    <w:rsid w:val="00FB7B6F"/>
    <w:rsid w:val="00FD01D2"/>
    <w:rsid w:val="00FD0677"/>
    <w:rsid w:val="00FE4B12"/>
    <w:rsid w:val="00FF668F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6EB4AF-49EA-4D68-96DA-1226CB0BEDA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2019.</izvorni_sadrzaj>
    <derivirana_varijabla naziv="DomainObject.StvarniPocetakDatum_1">12. veljače 2019.</derivirana_varijabla>
  </DomainObject.StvarniPocetakDatum>
  <DomainObject.StvarniZavrsetakDatum>
    <izvorni_sadrzaj>12. veljače 2019.</izvorni_sadrzaj>
    <derivirana_varijabla naziv="DomainObject.StvarniZavrsetakDatum_1">12. veljače 2019.</derivirana_varijabla>
  </DomainObject.StvarniZavrsetakDatum>
  <DomainObject.PlaniraniZavrsetakDatum>
    <izvorni_sadrzaj>12. veljače 2019.</izvorni_sadrzaj>
    <derivirana_varijabla naziv="DomainObject.PlaniraniZavrsetakDatum_1">12. veljače 2019.</derivirana_varijabla>
  </DomainObject.PlaniraniZavrsetakDatum>
  <DomainObject.PlaniraniPocetakDatum>
    <izvorni_sadrzaj>12. veljače 2019.</izvorni_sadrzaj>
    <derivirana_varijabla naziv="DomainObject.PlaniraniPocetakDatum_1">12. veljače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12:43</izvorni_sadrzaj>
    <derivirana_varijabla naziv="DomainObject.StvarniZavrsetakVrijeme_1">12:43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St-307/2018-49</izvorni_sadrzaj>
    <derivirana_varijabla naziv="DomainObject.Zapisnik.Oznaka_1">St-307/2018-49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St-307/2018-49</izvorni_sadrzaj>
    <derivirana_varijabla naziv="DomainObject.PoslovniBrojDokumenta_1">St-307/2018-49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3C2B1-5588-4B65-82B7-600DC89DE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8</properties:Pages>
  <properties:Words>2704</properties:Words>
  <properties:Characters>15712</properties:Characters>
  <properties:Lines>397</properties:Lines>
  <properties:Paragraphs>131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2019-02-11T13:42:00Z</dcterms:created>
  <dc:creator>drabar</dc:creator>
  <cp:lastModifiedBy>Sanja Prodan</cp:lastModifiedBy>
  <cp:lastPrinted>2016-09-05T08:49:00Z</cp:lastPrinted>
  <dcterms:modified xmlns:xsi="http://www.w3.org/2001/XMLSchema-instance" xsi:type="dcterms:W3CDTF">2019-02-13T07:37:00Z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St-307/2018-49 / Zapisnik - Ispitno ročište (st307-2018-49-STUDIO HOLDING.docx)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