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180a" w14:paraId="178180a" w:rsidRDefault="00E07D02" w:rsidP="00E07D02" w:rsidR="00AE649C" w:rsidRPr="00E07D02">
      <w:pPr>
        <w:pStyle w:val="Naslov3"/>
        <w:spacing w:after="0"/>
        <w:ind w:firstLine="696" w:left="4968"/>
        <w15:collapsed w:val="false"/>
        <w:rPr>
          <w:b w:val="false"/>
          <w:color w:val="auto"/>
        </w:rPr>
      </w:pPr>
      <w:bookmarkStart w:name="_GoBack" w:id="0"/>
      <w:bookmarkEnd w:id="0"/>
      <w:r w:rsidRPr="00E07D02">
        <w:rPr>
          <w:b w:val="false"/>
          <w:color w:val="auto"/>
          <w:lang w:eastAsia="hr-HR"/>
        </w:rPr>
        <w:t>Poslovni broj: 4 St-1149/16-2</w:t>
      </w:r>
    </w:p>
    <w:p w:rsidRDefault="00AE649C" w:rsidP="00E07D02" w:rsidR="00AE649C" w:rsidRPr="00E07D02">
      <w:pPr>
        <w:pStyle w:val="SudNaziv"/>
        <w:rPr>
          <w:b w:val="false"/>
        </w:rPr>
      </w:pPr>
    </w:p>
    <w:p w:rsidRDefault="00E07D02" w:rsidP="00E07D02" w:rsidR="00E07D0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07D02" w:rsidP="00E07D02" w:rsidR="00E07D0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07D02" w:rsidP="00E07D02" w:rsidR="00E07D0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07D02" w:rsidP="00E07D02" w:rsidR="00E07D02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07D02" w:rsidP="00E07D02" w:rsidR="00E07D02">
      <w:pPr>
        <w:pStyle w:val="Zaglavlje"/>
        <w:spacing w:after="0"/>
      </w:pPr>
    </w:p>
    <w:p w:rsidRDefault="00E07D02" w:rsidP="00E07D02" w:rsidR="00E07D02">
      <w:pPr>
        <w:pStyle w:val="Zaglavlje"/>
        <w:spacing w:after="0"/>
      </w:pPr>
    </w:p>
    <w:p w:rsidRDefault="00E07D02" w:rsidP="00E07D02" w:rsidR="00E07D02">
      <w:pPr>
        <w:pStyle w:val="Zaglavlje"/>
        <w:spacing w:after="0"/>
        <w:jc w:val="center"/>
      </w:pPr>
      <w:r>
        <w:t>Z A K LJ U Č A K</w:t>
      </w:r>
    </w:p>
    <w:p w:rsidRDefault="00E07D02" w:rsidP="00E07D02" w:rsidR="00E07D02">
      <w:pPr>
        <w:pStyle w:val="Zaglavlje"/>
        <w:spacing w:after="0"/>
      </w:pPr>
    </w:p>
    <w:p w:rsidRDefault="00E07D02" w:rsidP="00E07D02" w:rsidR="00E07D02">
      <w:pPr>
        <w:spacing w:after="0"/>
      </w:pPr>
    </w:p>
    <w:p w:rsidRDefault="00E07D02" w:rsidP="00E07D02" w:rsidR="00E07D02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QUEEN d.o.o., Varaždin, Zagrebačka 25, OIB: 55488503548, dana 15. veljače 2017.               </w:t>
      </w:r>
    </w:p>
    <w:p w:rsidRDefault="00E07D02" w:rsidP="00E07D02" w:rsidR="00E07D02">
      <w:pPr>
        <w:spacing w:after="0"/>
      </w:pPr>
    </w:p>
    <w:p w:rsidRDefault="00E07D02" w:rsidP="00E07D02" w:rsidR="00E07D02">
      <w:pPr>
        <w:spacing w:after="0"/>
        <w:jc w:val="center"/>
      </w:pPr>
      <w:r>
        <w:t xml:space="preserve">  z a k lj u č i o   j e</w:t>
      </w:r>
    </w:p>
    <w:p w:rsidRDefault="00E07D02" w:rsidP="00E07D02" w:rsidR="00E07D02">
      <w:pPr>
        <w:spacing w:after="0"/>
        <w:jc w:val="center"/>
      </w:pPr>
    </w:p>
    <w:p w:rsidRDefault="00E07D02" w:rsidP="00E07D02" w:rsidR="00E07D02">
      <w:pPr>
        <w:spacing w:after="0"/>
        <w:jc w:val="center"/>
      </w:pPr>
    </w:p>
    <w:p w:rsidRDefault="00E07D02" w:rsidP="00E07D02" w:rsidR="00E07D0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direktoru dužnik</w:t>
      </w:r>
      <w:r w:rsidR="002F481D">
        <w:t>a QUEEN d.o.o., Varaždin, Mireli</w:t>
      </w:r>
      <w:r>
        <w:t xml:space="preserve"> </w:t>
      </w:r>
      <w:r w:rsidR="002F481D">
        <w:t xml:space="preserve">Baradia </w:t>
      </w:r>
      <w:r>
        <w:t xml:space="preserve">iz Varaždina, Alojzije Stepinca 1/A, OIB: 71010004879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07D02" w:rsidP="00E07D02" w:rsidR="00E07D02">
      <w:pPr>
        <w:spacing w:after="0"/>
        <w:jc w:val="both"/>
      </w:pPr>
    </w:p>
    <w:p w:rsidRDefault="00E07D02" w:rsidP="00E07D02" w:rsidR="00E07D02">
      <w:pPr>
        <w:spacing w:after="0"/>
        <w:jc w:val="both"/>
      </w:pPr>
      <w:r>
        <w:t>1. nekretnina i pokretnina dužnika</w:t>
      </w:r>
    </w:p>
    <w:p w:rsidRDefault="00E07D02" w:rsidP="00E07D02" w:rsidR="00E07D02">
      <w:pPr>
        <w:spacing w:after="0"/>
        <w:jc w:val="both"/>
      </w:pPr>
      <w:r>
        <w:t>2. imovinskih prava dužnika na tuđim stvarima</w:t>
      </w:r>
    </w:p>
    <w:p w:rsidRDefault="00E07D02" w:rsidP="00E07D02" w:rsidR="00E07D02">
      <w:pPr>
        <w:spacing w:after="0"/>
        <w:jc w:val="both"/>
      </w:pPr>
      <w:r>
        <w:t>3. novčanih i nenovčanih tražbina dužnika</w:t>
      </w:r>
    </w:p>
    <w:p w:rsidRDefault="00E07D02" w:rsidP="00E07D02" w:rsidR="00E07D02">
      <w:pPr>
        <w:spacing w:after="0"/>
        <w:jc w:val="both"/>
      </w:pPr>
      <w:r>
        <w:t>4. drugih prava koja čine imovinu dužnika</w:t>
      </w:r>
    </w:p>
    <w:p w:rsidRDefault="00E07D02" w:rsidP="00E07D02" w:rsidR="00E07D02">
      <w:pPr>
        <w:spacing w:after="0"/>
        <w:jc w:val="both"/>
      </w:pPr>
      <w:r>
        <w:t>5. novčanih sredstava na računima</w:t>
      </w:r>
    </w:p>
    <w:p w:rsidRDefault="00E07D02" w:rsidP="00E07D02" w:rsidR="00E07D02">
      <w:pPr>
        <w:spacing w:after="0"/>
        <w:jc w:val="both"/>
      </w:pPr>
      <w:r>
        <w:t>6. druge imovine dužnika</w:t>
      </w:r>
    </w:p>
    <w:p w:rsidRDefault="00E07D02" w:rsidP="00E07D02" w:rsidR="00E07D02">
      <w:pPr>
        <w:spacing w:after="0"/>
        <w:jc w:val="both"/>
      </w:pPr>
      <w:r>
        <w:t>7. obveza dužnika unesenih u njegove poslovne knjige</w:t>
      </w:r>
    </w:p>
    <w:p w:rsidRDefault="00E07D02" w:rsidP="00E07D02" w:rsidR="00E07D02">
      <w:pPr>
        <w:spacing w:after="0"/>
        <w:jc w:val="both"/>
      </w:pPr>
      <w:r>
        <w:t>8. drugih novčanih i nenovčanih obveza dužnika</w:t>
      </w:r>
    </w:p>
    <w:p w:rsidRDefault="00E07D02" w:rsidP="00E07D02" w:rsidR="00E07D02">
      <w:pPr>
        <w:spacing w:after="0"/>
        <w:jc w:val="both"/>
      </w:pPr>
      <w:r>
        <w:t>9. razlučnih prava na imovini dužnika</w:t>
      </w:r>
    </w:p>
    <w:p w:rsidRDefault="00E07D02" w:rsidP="00E07D02" w:rsidR="00E07D02">
      <w:pPr>
        <w:spacing w:after="0"/>
        <w:jc w:val="both"/>
      </w:pPr>
      <w:r>
        <w:t>10. izlučnih prava</w:t>
      </w:r>
    </w:p>
    <w:p w:rsidRDefault="00E07D02" w:rsidP="00E07D02" w:rsidR="00E07D02">
      <w:pPr>
        <w:spacing w:after="0"/>
        <w:jc w:val="both"/>
      </w:pPr>
      <w:r>
        <w:t>11. prosječnih mjesečnih troškova redovnoga poslovanja dužnika u posljednjih godinu dana</w:t>
      </w:r>
    </w:p>
    <w:p w:rsidRDefault="00E07D02" w:rsidP="00E07D02" w:rsidR="00E07D02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E07D02" w:rsidP="00E07D02" w:rsidR="00E07D02">
      <w:pPr>
        <w:spacing w:after="0"/>
        <w:jc w:val="both"/>
      </w:pPr>
    </w:p>
    <w:p w:rsidRDefault="00E07D02" w:rsidP="00E07D02" w:rsidR="00E07D0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07D02" w:rsidP="00E07D02" w:rsidR="00E07D02">
      <w:pPr>
        <w:spacing w:after="0"/>
        <w:jc w:val="both"/>
      </w:pPr>
    </w:p>
    <w:p w:rsidRDefault="00E07D02" w:rsidP="00E07D02" w:rsidR="00E07D0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E07D02" w:rsidP="00E07D02" w:rsidR="00E07D02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07D02" w:rsidP="00E07D02" w:rsidR="00E07D02">
      <w:pPr>
        <w:spacing w:after="0"/>
        <w:jc w:val="center"/>
        <w:rPr>
          <w:rFonts w:eastAsia="Times New Roman"/>
          <w:lang w:eastAsia="hr-HR"/>
        </w:rPr>
      </w:pPr>
    </w:p>
    <w:p w:rsidRDefault="00E07D02" w:rsidP="00E07D02" w:rsidR="00E07D02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E07D02" w:rsidP="00E07D02" w:rsidR="00E07D02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>4.461,05 kn, uvidom podatke iz posljednje bilance na dan 31.12.2013. razvidno je da je dužnik iskazao podatak o dugotrajnoj imovini u iznosu od 19.405,00 kn i kratkotrajnoj imovini u iznosu od 47.532,00 kn, dok je uvidom u evidencije PBZO na temelju podataka iz evidencije MUP-a, utvrđeno da dužnik ima u vlasništvu osobni automobil marke Peugeot 1.1. SPORT/106, godina proizvodnje 1998., moped JMSTAR 05/YSG, godina proizvodnje 2008. i moped SANLI 50/DEVIL, godina proizvodnje 2008. Iz</w:t>
      </w:r>
      <w:r>
        <w:rPr>
          <w:rFonts w:eastAsia="Times New Roman"/>
          <w:lang w:eastAsia="hr-HR"/>
        </w:rPr>
        <w:t xml:space="preserve"> zahtjeva za provedbu skraćenog stečajnog postupka proizlazi da je dužnik na dan 1. rujna 2015. u Očevidniku redoslijeda osniva za plaćanje ima evidentirane neizvršene osnove za plaćanje u ukupnom iznosu od 47.048,24 kn te da dužnik nema zaposlenih.</w:t>
      </w:r>
    </w:p>
    <w:p w:rsidRDefault="00E07D02" w:rsidP="00E07D02" w:rsidR="00E07D02">
      <w:pPr>
        <w:spacing w:after="0"/>
        <w:jc w:val="both"/>
        <w:rPr>
          <w:rFonts w:eastAsia="Times New Roman"/>
          <w:lang w:eastAsia="hr-HR"/>
        </w:rPr>
      </w:pPr>
    </w:p>
    <w:p w:rsidRDefault="00E07D02" w:rsidP="00E07D02" w:rsidR="00E07D02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07D02" w:rsidP="00E07D02" w:rsidR="00E07D02">
      <w:pPr>
        <w:spacing w:after="0"/>
        <w:jc w:val="both"/>
        <w:rPr>
          <w:rFonts w:eastAsia="Times New Roman"/>
          <w:lang w:eastAsia="hr-HR"/>
        </w:rPr>
      </w:pPr>
    </w:p>
    <w:p w:rsidRDefault="00E07D02" w:rsidP="00E07D02" w:rsidR="00E07D02">
      <w:pPr>
        <w:spacing w:after="0"/>
        <w:jc w:val="both"/>
        <w:rPr>
          <w:rFonts w:eastAsia="Times New Roman"/>
          <w:lang w:eastAsia="hr-HR"/>
        </w:rPr>
      </w:pPr>
    </w:p>
    <w:p w:rsidRDefault="00E07D02" w:rsidP="00E07D02" w:rsidR="00E07D02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veljače 2017.</w:t>
      </w:r>
    </w:p>
    <w:p w:rsidRDefault="00E07D02" w:rsidP="00E07D02" w:rsidR="00E07D02">
      <w:pPr>
        <w:spacing w:after="0"/>
        <w:jc w:val="center"/>
        <w:rPr>
          <w:rFonts w:eastAsia="Times New Roman"/>
          <w:lang w:eastAsia="hr-HR"/>
        </w:rPr>
      </w:pPr>
    </w:p>
    <w:p w:rsidRDefault="00E07D02" w:rsidP="00E07D02" w:rsidR="00E07D02">
      <w:pPr>
        <w:spacing w:after="0"/>
        <w:jc w:val="center"/>
        <w:rPr>
          <w:rFonts w:eastAsia="Times New Roman"/>
          <w:lang w:eastAsia="hr-HR"/>
        </w:rPr>
      </w:pPr>
    </w:p>
    <w:p w:rsidRDefault="00E07D02" w:rsidP="00E07D02" w:rsidR="00E07D02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07D02" w:rsidR="00E07D02">
        <w:trPr>
          <w:trHeight w:val="2009"/>
        </w:trPr>
        <w:tc>
          <w:tcPr>
            <w:tcW w:type="dxa" w:w="4928"/>
          </w:tcPr>
          <w:p w:rsidRDefault="00E07D02" w:rsidP="00E07D02" w:rsidR="00E07D02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07D02" w:rsidP="00E07D02" w:rsidR="00E07D0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07D02" w:rsidP="00E07D02" w:rsidR="00E07D02">
            <w:pPr>
              <w:spacing w:after="0"/>
              <w:jc w:val="center"/>
              <w:rPr>
                <w:lang w:eastAsia="hr-HR"/>
              </w:rPr>
            </w:pPr>
          </w:p>
          <w:p w:rsidRDefault="00E07D02" w:rsidP="00E07D02" w:rsidR="00E07D0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E07D02" w:rsidP="00E07D02" w:rsidR="00E07D02">
            <w:pPr>
              <w:spacing w:after="0"/>
              <w:jc w:val="center"/>
              <w:rPr>
                <w:lang w:eastAsia="hr-HR"/>
              </w:rPr>
            </w:pPr>
          </w:p>
          <w:p w:rsidRDefault="00E07D02" w:rsidP="00E07D02" w:rsidR="00E07D0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  <w:p w:rsidRDefault="00E07D02" w:rsidP="00E07D02" w:rsidR="00E07D0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</w:t>
            </w:r>
          </w:p>
        </w:tc>
      </w:tr>
    </w:tbl>
    <w:p w:rsidRDefault="00E07D02" w:rsidP="00E07D02" w:rsidR="00E07D02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07D02" w:rsidP="00E07D02" w:rsidR="00E07D02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07D02" w:rsidP="00E07D02" w:rsidR="00E07D02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07D02" w:rsidP="00E07D02" w:rsidR="00E07D02">
      <w:pPr>
        <w:spacing w:after="0"/>
        <w:jc w:val="both"/>
      </w:pPr>
      <w:r>
        <w:t>UPUTA O PRAVNOM LIJEKU :</w:t>
      </w:r>
    </w:p>
    <w:p w:rsidRDefault="00E07D02" w:rsidP="00E07D02" w:rsidR="00E07D02">
      <w:pPr>
        <w:spacing w:after="0"/>
        <w:jc w:val="both"/>
      </w:pPr>
      <w:r>
        <w:t>Protiv ovoga zaključka žalba nije dopuštena (čl. 19. st. 7. SZ-a).</w:t>
      </w:r>
    </w:p>
    <w:p w:rsidRDefault="00E07D02" w:rsidP="00E07D02" w:rsidR="00E07D02">
      <w:pPr>
        <w:spacing w:after="0"/>
        <w:jc w:val="both"/>
      </w:pPr>
    </w:p>
    <w:p w:rsidRDefault="00E07D02" w:rsidP="00E07D02" w:rsidR="00E07D02">
      <w:pPr>
        <w:spacing w:after="0"/>
        <w:jc w:val="both"/>
      </w:pPr>
      <w:r>
        <w:t>DNA:</w:t>
      </w:r>
    </w:p>
    <w:p w:rsidRDefault="00E07D02" w:rsidP="00E07D02" w:rsidR="00E07D02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 w:rsidR="002F481D">
        <w:t>Mirela</w:t>
      </w:r>
      <w:r w:rsidR="002F481D">
        <w:t xml:space="preserve"> Baradia</w:t>
      </w:r>
      <w:r>
        <w:t>, Varaždin, Alojzije Stepinca 1/A</w:t>
      </w:r>
    </w:p>
    <w:p w:rsidRDefault="00E07D02" w:rsidP="00E07D02" w:rsidR="00E07D02">
      <w:pPr>
        <w:spacing w:after="0"/>
        <w:jc w:val="both"/>
      </w:pPr>
      <w:r>
        <w:t>2. e-Oglasna ploča suda</w:t>
      </w:r>
    </w:p>
    <w:p w:rsidRDefault="00E07D02" w:rsidP="00E07D02" w:rsidR="00E07D02">
      <w:pPr>
        <w:spacing w:after="0"/>
        <w:jc w:val="both"/>
      </w:pPr>
    </w:p>
    <w:p w:rsidRDefault="00CB0EA4" w:rsidP="00E07D02" w:rsidR="00CB0EA4">
      <w:pPr>
        <w:pStyle w:val="Naslovdokumenta"/>
        <w:spacing w:after="0"/>
      </w:pPr>
    </w:p>
    <w:p w:rsidRDefault="0071688E" w:rsidP="00E07D02" w:rsidR="0071688E">
      <w:pPr>
        <w:pStyle w:val="Poetniodjeljak"/>
        <w:spacing w:after="0"/>
      </w:pPr>
    </w:p>
    <w:p w:rsidRDefault="00A21F0D" w:rsidP="00E07D02" w:rsidR="00A21F0D">
      <w:pPr>
        <w:pStyle w:val="NormaleSPIS"/>
        <w:spacing w:after="0"/>
        <w:rPr>
          <w:noProof/>
        </w:rPr>
      </w:pPr>
    </w:p>
    <w:p w:rsidRDefault="00DA0242" w:rsidP="00E07D02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81D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D02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1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dostavu PPI</izvorni_sadrzaj>
    <derivirana_varijabla naziv="DomainObject.Primjedba_1">-za dostavu PPI</derivirana_varijabla>
  </DomainObject.Primjedba>
  <DomainObject.Oznaka>
    <izvorni_sadrzaj>St-1149/2016-2</izvorni_sadrzaj>
    <derivirana_varijabla naziv="DomainObject.Oznaka_1">St-1149/2016-2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1.4.2016</izvorni_sadrzaj>
    <derivirana_varijabla naziv="DomainObject.Predmet.Opis_1">Prijedlog za pokretanje st. postupka 1.4.2016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QUEEN društvo s ograničenom odgovornošću za trgovinu i ugostiteljstvo</izvorni_sadrzaj>
    <derivirana_varijabla naziv="DomainObject.Predmet.ProtustrankaFormated_1">  QUEEN društvo s ograničenom odgovornošću za trgovinu i ugostiteljstvo</derivirana_varijabla>
  </DomainObject.Predmet.ProtustrankaFormated>
  <DomainObject.Predmet.ProtustrankaFormatedOIB>
    <izvorni_sadrzaj>  QUEEN društvo s ograničenom odgovornošću za trgovinu i ugostiteljstvo, OIB 55488503548</izvorni_sadrzaj>
    <derivirana_varijabla naziv="DomainObject.Predmet.ProtustrankaFormatedOIB_1">  QUEEN društvo s ograničenom odgovornošću za trgovinu i ugostiteljstvo, OIB 55488503548</derivirana_varijabla>
  </DomainObject.Predmet.ProtustrankaFormatedOIB>
  <DomainObject.Predmet.ProtustrankaFormatedWithAdress>
    <izvorni_sadrzaj> QUEEN društvo s ograničenom odgovornošću za trgovinu i ugostiteljstvo, Zagrebačka 25, 42000 Varaždin</izvorni_sadrzaj>
    <derivirana_varijabla naziv="DomainObject.Predmet.ProtustrankaFormatedWithAdress_1"> QUEEN društvo s ograničenom odgovornošću za trgovinu i ugostiteljstvo, Zagrebačka 25, 42000 Varaždin</derivirana_varijabla>
  </DomainObject.Predmet.ProtustrankaFormatedWithAdress>
  <DomainObject.Predmet.ProtustrankaFormatedWithAdressOIB>
    <izvorni_sadrzaj> QUEEN društvo s ograničenom odgovornošću za trgovinu i ugostiteljstvo, OIB 55488503548, Zagrebačka 25, 42000 Varaždin</izvorni_sadrzaj>
    <derivirana_varijabla naziv="DomainObject.Predmet.ProtustrankaFormatedWithAdressOIB_1"> QUEEN društvo s ograničenom odgovornošću za trgovinu i ugostiteljstvo, OIB 55488503548, Zagrebačka 25, 42000 Varaždin</derivirana_varijabla>
  </DomainObject.Predmet.ProtustrankaFormatedWithAdressOIB>
  <DomainObject.Predmet.ProtustrankaWithAdress>
    <izvorni_sadrzaj>QUEEN društvo s ograničenom odgovornošću za trgovinu i ugostiteljstvo Zagrebačka 25, 42000 Varaždin</izvorni_sadrzaj>
    <derivirana_varijabla naziv="DomainObject.Predmet.ProtustrankaWithAdress_1">QUEEN društvo s ograničenom odgovornošću za trgovinu i ugostiteljstvo Zagrebačka 25, 42000 Varaždin</derivirana_varijabla>
  </DomainObject.Predmet.ProtustrankaWithAdress>
  <DomainObject.Predmet.ProtustrankaWithAdressOIB>
    <izvorni_sadrzaj>QUEEN društvo s ograničenom odgovornošću za trgovinu i ugostiteljstvo, OIB 55488503548, Zagrebačka 25, 42000 Varaždin</izvorni_sadrzaj>
    <derivirana_varijabla naziv="DomainObject.Predmet.ProtustrankaWithAdressOIB_1">QUEEN društvo s ograničenom odgovornošću za trgovinu i ugostiteljstvo, OIB 55488503548, Zagrebačka 25, 42000 Varaždin</derivirana_varijabla>
  </DomainObject.Predmet.ProtustrankaWithAdressOIB>
  <DomainObject.Predmet.ProtustrankaNazivFormated>
    <izvorni_sadrzaj>QUEEN društvo s ograničenom odgovornošću za trgovinu i ugostiteljstvo</izvorni_sadrzaj>
    <derivirana_varijabla naziv="DomainObject.Predmet.ProtustrankaNazivFormated_1">QUEEN društvo s ograničenom odgovornošću za trgovinu i ugostiteljstvo</derivirana_varijabla>
  </DomainObject.Predmet.ProtustrankaNazivFormated>
  <DomainObject.Predmet.ProtustrankaNazivFormatedOIB>
    <izvorni_sadrzaj>QUEEN društvo s ograničenom odgovornošću za trgovinu i ugostiteljstvo, OIB 55488503548</izvorni_sadrzaj>
    <derivirana_varijabla naziv="DomainObject.Predmet.ProtustrankaNazivFormatedOIB_1">QUEEN društvo s ograničenom odgovornošću za trgovinu i ugostiteljstvo, OIB 55488503548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4461.05</izvorni_sadrzaj>
    <derivirana_varijabla naziv="DomainObject.Predmet.TrenutnaVrijednost_1">4461.05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QUEEN društvo s ograničenom odgovornošću za trgovinu i ugostiteljstvo</item>
    </izvorni_sadrzaj>
    <derivirana_varijabla naziv="DomainObject.Predmet.ProtuStrankaListFormated_1">
      <item>QUEEN društvo s ograničenom odgovornošću za trgovinu i ugostiteljstvo</item>
    </derivirana_varijabla>
  </DomainObject.Predmet.ProtuStrankaListFormated>
  <DomainObject.Predmet.ProtuStrankaListFormatedOIB>
    <izvorni_sadrzaj>
      <item>QUEEN društvo s ograničenom odgovornošću za trgovinu i ugostiteljstvo, OIB 55488503548</item>
    </izvorni_sadrzaj>
    <derivirana_varijabla naziv="DomainObject.Predmet.ProtuStrankaListFormatedOIB_1">
      <item>QUEEN društvo s ograničenom odgovornošću za trgovinu i ugostiteljstvo, OIB 55488503548</item>
    </derivirana_varijabla>
  </DomainObject.Predmet.ProtuStrankaListFormatedOIB>
  <DomainObject.Predmet.ProtuStrankaListFormatedWithAdress>
    <izvorni_sadrzaj>
      <item>QUEEN društvo s ograničenom odgovornošću za trgovinu i ugostiteljstvo, Zagrebačka 25, 42000 Varaždin</item>
    </izvorni_sadrzaj>
    <derivirana_varijabla naziv="DomainObject.Predmet.ProtuStrankaListFormatedWithAdress_1">
      <item>QUEEN društvo s ograničenom odgovornošću za trgovinu i ugostiteljstvo, Zagrebačka 25, 42000 Varaždin</item>
    </derivirana_varijabla>
  </DomainObject.Predmet.ProtuStrankaListFormatedWithAdress>
  <DomainObject.Predmet.ProtuStrankaListFormatedWithAdressOIB>
    <izvorni_sadrzaj>
      <item>QUEEN društvo s ograničenom odgovornošću za trgovinu i ugostiteljstvo, OIB 55488503548, Zagrebačka 25, 42000 Varaždin</item>
    </izvorni_sadrzaj>
    <derivirana_varijabla naziv="DomainObject.Predmet.ProtuStrankaListFormatedWithAdressOIB_1">
      <item>QUEEN društvo s ograničenom odgovornošću za trgovinu i ugostiteljstvo, OIB 55488503548, Zagrebačka 25, 42000 Varaždin</item>
    </derivirana_varijabla>
  </DomainObject.Predmet.ProtuStrankaListFormatedWithAdressOIB>
  <DomainObject.Predmet.ProtuStrankaListNazivFormated>
    <izvorni_sadrzaj>
      <item>QUEEN društvo s ograničenom odgovornošću za trgovinu i ugostiteljstvo</item>
    </izvorni_sadrzaj>
    <derivirana_varijabla naziv="DomainObject.Predmet.ProtuStrankaListNazivFormated_1">
      <item>QUEEN društvo s ograničenom odgovornošću za trgovinu i ugostiteljstvo</item>
    </derivirana_varijabla>
  </DomainObject.Predmet.ProtuStrankaListNazivFormated>
  <DomainObject.Predmet.ProtuStrankaListNazivFormatedOIB>
    <izvorni_sadrzaj>
      <item>QUEEN društvo s ograničenom odgovornošću za trgovinu i ugostiteljstvo, OIB 55488503548</item>
    </izvorni_sadrzaj>
    <derivirana_varijabla naziv="DomainObject.Predmet.ProtuStrankaListNazivFormatedOIB_1">
      <item>QUEEN društvo s ograničenom odgovornošću za trgovinu i ugostiteljstvo, OIB 55488503548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Sudski registar</item>
      <item>Mirela Baradia</item>
    </izvorni_sadrzaj>
    <derivirana_varijabla naziv="DomainObject.Predmet.OstaliListNazivFormated_1">
      <item>Županijsko državno odvjetništvo u Varaždinu</item>
      <item>Financijska agencija</item>
      <item>Sudski registar</item>
      <item>Mirela Baradia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Sudski registar</item>
      <item>Mirela Baradia, OIB 71010004879</item>
    </izvorni_sadrzaj>
    <derivirana_varijabla naziv="DomainObject.Predmet.OstaliListNazivFormatedOIB_1">
      <item>Županijsko državno odvjetništvo u Varaždinu</item>
      <item>Financijska agencija, OIB 85821130368</item>
      <item>Sudski registar</item>
      <item>Mirela Baradia, OIB 71010004879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St-1149/2016-2</izvorni_sadrzaj>
    <derivirana_varijabla naziv="DomainObject.PoslovniBrojDokumenta_1">St-1149/2016-2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QUEEN društvo s ograničenom odgovornošću za trgovinu i ugostiteljstvo</izvorni_sadrzaj>
    <derivirana_varijabla naziv="DomainObject.Predmet.ProtustrankaIDrugi_1">QUEEN društvo s ograničenom odgovornošću za trgovinu i ugostiteljstvo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QUEEN društvo s ograničenom odgovornošću za trgovinu i ugostiteljstvo, OIB 55488503548, Zagrebačka 25, 42000 Varaždin</izvorni_sadrzaj>
    <derivirana_varijabla naziv="DomainObject.Predmet.ProtustrankaIDrugiAdressOIB_1">QUEEN društvo s ograničenom odgovornošću za trgovinu i ugostiteljstvo, OIB 55488503548, Zagrebačka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izvorni_sadrzaj>
    <derivirana_varijabla naziv="DomainObject.Predmet.SudioniciListNaziv_1"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derivirana_varijabla>
  </DomainObject.Predmet.SudioniciListNaziv>
  <DomainObject.Predmet.SudioniciListAdressOIB>
    <izvorni_sadrzaj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izvorni_sadrzaj>
    <derivirana_varijabla naziv="DomainObject.Predmet.SudioniciListAdressOIB_1"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BCE2C-90BF-4727-97AC-E58E75AFF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510</properties:Words>
  <properties:Characters>2758</properties:Characters>
  <properties:Lines>89</properties:Lines>
  <properties:Paragraphs>34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2017-02-15T09:55:00Z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St-1149/2016-2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