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bee0" w14:paraId="bdebee0" w:rsidRDefault="004E6CEA" w:rsidR="004E6CEA">
      <w:pPr>
        <w15:collapsed w:val="false"/>
        <w:rPr>
          <w:sz w:val="24"/>
        </w:rPr>
      </w:pPr>
      <w:bookmarkStart w:name="_GoBack" w:id="0"/>
      <w:bookmarkEnd w:id="0"/>
    </w:p>
    <w:p w:rsidRDefault="004E6CEA" w:rsidR="004E6CEA">
      <w:pPr>
        <w:rPr>
          <w:sz w:val="24"/>
        </w:rPr>
      </w:pPr>
    </w:p>
    <w:p w:rsidRDefault="000A3D9D" w:rsidP="00EA47C3" w:rsidR="00EA47C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151" w:rsidR="00637151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EF735D">
        <w:rPr>
          <w:sz w:val="24"/>
        </w:rPr>
        <w:t xml:space="preserve"> OSIJEKU</w:t>
      </w:r>
    </w:p>
    <w:p w:rsidRDefault="004E6CEA" w:rsidR="0088195B">
      <w:pPr>
        <w:rPr>
          <w:sz w:val="24"/>
        </w:rPr>
      </w:pPr>
      <w:r>
        <w:rPr>
          <w:sz w:val="24"/>
        </w:rPr>
        <w:t>S</w:t>
      </w:r>
      <w:r w:rsidR="00EF735D">
        <w:rPr>
          <w:sz w:val="24"/>
        </w:rPr>
        <w:t xml:space="preserve">TALNA SLUŽBA </w:t>
      </w:r>
      <w:r w:rsidR="00E104A9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FB6B7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FB6B7B">
        <w:rPr>
          <w:sz w:val="24"/>
        </w:rPr>
        <w:t>Broj: St-</w:t>
      </w:r>
      <w:r w:rsidR="003C7A96" w:rsidRPr="00FB6B7B">
        <w:rPr>
          <w:sz w:val="24"/>
        </w:rPr>
        <w:t>507</w:t>
      </w:r>
      <w:r w:rsidR="00117C65" w:rsidRPr="00FB6B7B">
        <w:rPr>
          <w:sz w:val="24"/>
        </w:rPr>
        <w:t>/2013-</w:t>
      </w:r>
      <w:r w:rsidR="00FB6B7B" w:rsidRPr="00FB6B7B">
        <w:rPr>
          <w:sz w:val="24"/>
        </w:rPr>
        <w:t>82</w:t>
      </w:r>
    </w:p>
    <w:p w:rsidRDefault="00EF735D" w:rsidR="004E6CEA" w:rsidRPr="00FB6B7B">
      <w:pPr>
        <w:rPr>
          <w:sz w:val="24"/>
        </w:rPr>
      </w:pPr>
      <w:r w:rsidRPr="00FB6B7B">
        <w:rPr>
          <w:sz w:val="24"/>
        </w:rPr>
        <w:t xml:space="preserve">                                                                                                                     </w:t>
      </w:r>
    </w:p>
    <w:p w:rsidRDefault="00B234DC" w:rsidR="004E6CEA">
      <w:pPr>
        <w:jc w:val="center"/>
        <w:rPr>
          <w:sz w:val="24"/>
        </w:rPr>
      </w:pPr>
      <w:r w:rsidRPr="00FB6B7B">
        <w:rPr>
          <w:sz w:val="24"/>
        </w:rPr>
        <w:t>Z A K L J U Č A K</w:t>
      </w:r>
    </w:p>
    <w:p w:rsidRDefault="00FB6B7B" w:rsidR="00FB6B7B" w:rsidRPr="00FB6B7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B234DC" w:rsidR="00FB6B7B">
      <w:pPr>
        <w:jc w:val="both"/>
        <w:rPr>
          <w:sz w:val="24"/>
        </w:rPr>
      </w:pPr>
      <w:r>
        <w:rPr>
          <w:sz w:val="24"/>
        </w:rPr>
        <w:t xml:space="preserve">TRGOVAČKI SUD U </w:t>
      </w:r>
      <w:r w:rsidR="00EF735D">
        <w:rPr>
          <w:sz w:val="24"/>
        </w:rPr>
        <w:t xml:space="preserve">OSIJEKU STALNA SLUŽBA </w:t>
      </w:r>
      <w:r w:rsidR="00E104A9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B234DC">
        <w:rPr>
          <w:sz w:val="24"/>
        </w:rPr>
        <w:t xml:space="preserve">u </w:t>
      </w:r>
      <w:r w:rsidR="00633552">
        <w:rPr>
          <w:sz w:val="24"/>
        </w:rPr>
        <w:t xml:space="preserve">stečajnom </w:t>
      </w:r>
      <w:r w:rsidR="00C85331">
        <w:rPr>
          <w:sz w:val="24"/>
        </w:rPr>
        <w:t xml:space="preserve">postupku </w:t>
      </w:r>
      <w:r w:rsidR="001933FC">
        <w:rPr>
          <w:sz w:val="24"/>
        </w:rPr>
        <w:t>nad dužnikom</w:t>
      </w:r>
      <w:r w:rsidR="00B234DC">
        <w:rPr>
          <w:sz w:val="24"/>
        </w:rPr>
        <w:t xml:space="preserve"> </w:t>
      </w:r>
      <w:r w:rsidR="00633552">
        <w:rPr>
          <w:sz w:val="24"/>
        </w:rPr>
        <w:t>FRANJIĆ-TUBIĆ GRADNJA d.o.o</w:t>
      </w:r>
      <w:r w:rsidR="00FB6B7B">
        <w:rPr>
          <w:sz w:val="24"/>
        </w:rPr>
        <w:t xml:space="preserve">, u stečaju </w:t>
      </w:r>
      <w:r w:rsidR="00633552">
        <w:rPr>
          <w:sz w:val="24"/>
        </w:rPr>
        <w:t xml:space="preserve"> Slav.Brod</w:t>
      </w:r>
      <w:r w:rsidR="00C85331">
        <w:rPr>
          <w:sz w:val="24"/>
        </w:rPr>
        <w:t xml:space="preserve">, dana </w:t>
      </w:r>
      <w:r w:rsidR="00FB6B7B">
        <w:rPr>
          <w:sz w:val="24"/>
        </w:rPr>
        <w:t>2.studenog</w:t>
      </w:r>
      <w:r w:rsidR="00496331">
        <w:rPr>
          <w:sz w:val="24"/>
        </w:rPr>
        <w:t xml:space="preserve"> 2016</w:t>
      </w:r>
      <w:r w:rsidR="00EB3A5E">
        <w:rPr>
          <w:sz w:val="24"/>
        </w:rPr>
        <w:t>.g.</w:t>
      </w:r>
    </w:p>
    <w:p w:rsidRDefault="00313DF2" w:rsidP="00313DF2" w:rsidR="00313DF2">
      <w:pPr>
        <w:ind w:firstLine="720"/>
        <w:jc w:val="both"/>
        <w:rPr>
          <w:sz w:val="24"/>
        </w:rPr>
      </w:pPr>
    </w:p>
    <w:p w:rsidRDefault="00313DF2" w:rsidP="00313DF2" w:rsidR="00313DF2">
      <w:pPr>
        <w:ind w:firstLine="720"/>
        <w:jc w:val="both"/>
        <w:rPr>
          <w:sz w:val="24"/>
        </w:rPr>
      </w:pPr>
    </w:p>
    <w:p w:rsidRDefault="00B234DC" w:rsidP="00C80DE1" w:rsidR="00255C1F">
      <w:pPr>
        <w:jc w:val="center"/>
        <w:rPr>
          <w:sz w:val="24"/>
        </w:rPr>
      </w:pPr>
      <w:r w:rsidRPr="00FB6B7B">
        <w:rPr>
          <w:sz w:val="24"/>
        </w:rPr>
        <w:t>z a k l j u č i o   j e</w:t>
      </w:r>
    </w:p>
    <w:p w:rsidRDefault="00FB6B7B" w:rsidP="00C80DE1" w:rsidR="00FB6B7B" w:rsidRPr="00FB6B7B">
      <w:pPr>
        <w:jc w:val="center"/>
        <w:rPr>
          <w:sz w:val="24"/>
        </w:rPr>
      </w:pPr>
    </w:p>
    <w:p w:rsidRDefault="00255C1F" w:rsidP="00255C1F" w:rsidR="00255C1F">
      <w:pPr>
        <w:jc w:val="both"/>
        <w:rPr>
          <w:sz w:val="24"/>
        </w:rPr>
      </w:pPr>
    </w:p>
    <w:p w:rsidRDefault="00FB6B7B" w:rsidP="00C80DE1" w:rsidR="00EA47C3">
      <w:pPr>
        <w:ind w:firstLine="720"/>
        <w:jc w:val="both"/>
        <w:rPr>
          <w:sz w:val="24"/>
        </w:rPr>
      </w:pPr>
      <w:r>
        <w:rPr>
          <w:sz w:val="24"/>
        </w:rPr>
        <w:t>Nalaže se steč.upravitelju Zdenku</w:t>
      </w:r>
      <w:r w:rsidR="00C85331">
        <w:rPr>
          <w:sz w:val="24"/>
        </w:rPr>
        <w:t xml:space="preserve"> Bešlić</w:t>
      </w:r>
      <w:r>
        <w:rPr>
          <w:sz w:val="24"/>
        </w:rPr>
        <w:t>u</w:t>
      </w:r>
      <w:r w:rsidR="00C85331">
        <w:rPr>
          <w:sz w:val="24"/>
        </w:rPr>
        <w:t>,dipl</w:t>
      </w:r>
      <w:r w:rsidR="000A0B03">
        <w:rPr>
          <w:sz w:val="24"/>
        </w:rPr>
        <w:t>.oec. iz Slav.Broda, u roku od 8</w:t>
      </w:r>
      <w:r w:rsidR="00C85331">
        <w:rPr>
          <w:sz w:val="24"/>
        </w:rPr>
        <w:t xml:space="preserve"> dana dostaviti</w:t>
      </w:r>
      <w:r w:rsidR="00E104A9">
        <w:rPr>
          <w:sz w:val="24"/>
        </w:rPr>
        <w:t xml:space="preserve"> </w:t>
      </w:r>
      <w:r>
        <w:rPr>
          <w:sz w:val="24"/>
        </w:rPr>
        <w:t xml:space="preserve">sve isprave temeljem kojih je obračunao, te  bez rješenja stečajnog suca na svoj račun  isplatio iznos stvarnih troškova od 14.611,38 kn, kao i obrazloženje temeljem čega  je na isti način isplatio, odnosno refundirao troškove nastale uporabom vlastitog telefona. </w:t>
      </w:r>
    </w:p>
    <w:p w:rsidRDefault="00FB6B7B" w:rsidP="00C80DE1" w:rsidR="00FB6B7B">
      <w:pPr>
        <w:ind w:firstLine="720"/>
        <w:jc w:val="both"/>
        <w:rPr>
          <w:sz w:val="24"/>
        </w:rPr>
      </w:pPr>
      <w:r>
        <w:rPr>
          <w:sz w:val="24"/>
        </w:rPr>
        <w:t>Nakon što se dostave tražene isprave i obrazloženje, stečajni sudac će pristupiti ispitivanju završnog računa.</w:t>
      </w:r>
    </w:p>
    <w:p w:rsidRDefault="00EA47C3" w:rsidP="00C80DE1" w:rsidR="00EA47C3">
      <w:pPr>
        <w:ind w:firstLine="720"/>
        <w:jc w:val="both"/>
        <w:rPr>
          <w:sz w:val="24"/>
        </w:rPr>
      </w:pPr>
    </w:p>
    <w:p w:rsidRDefault="00255C1F" w:rsidP="00255C1F" w:rsidR="00255C1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C80DE1">
        <w:rPr>
          <w:sz w:val="24"/>
        </w:rPr>
        <w:t xml:space="preserve">        </w:t>
      </w:r>
      <w:r>
        <w:rPr>
          <w:sz w:val="24"/>
        </w:rPr>
        <w:t xml:space="preserve">U Slav.Brodu, </w:t>
      </w:r>
      <w:r w:rsidR="00FB6B7B">
        <w:rPr>
          <w:sz w:val="24"/>
        </w:rPr>
        <w:t>2.studenog</w:t>
      </w:r>
      <w:r w:rsidR="00496331">
        <w:rPr>
          <w:sz w:val="24"/>
        </w:rPr>
        <w:t xml:space="preserve"> 2016</w:t>
      </w:r>
      <w:r w:rsidR="00EB3A5E">
        <w:rPr>
          <w:sz w:val="24"/>
        </w:rPr>
        <w:t xml:space="preserve">. </w:t>
      </w:r>
      <w:r>
        <w:rPr>
          <w:sz w:val="24"/>
        </w:rPr>
        <w:t>g.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55C1F">
        <w:rPr>
          <w:sz w:val="24"/>
        </w:rPr>
        <w:tab/>
      </w:r>
      <w:r>
        <w:rPr>
          <w:sz w:val="24"/>
        </w:rPr>
        <w:t>STEČAJNI SUDAC: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55C1F">
        <w:rPr>
          <w:sz w:val="24"/>
        </w:rPr>
        <w:tab/>
      </w:r>
      <w:r w:rsidR="00E651BE">
        <w:rPr>
          <w:sz w:val="24"/>
        </w:rPr>
        <w:t xml:space="preserve">   </w:t>
      </w:r>
      <w:r w:rsidR="002310BE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E651BE">
        <w:rPr>
          <w:sz w:val="24"/>
        </w:rPr>
        <w:t xml:space="preserve"> </w:t>
      </w:r>
    </w:p>
    <w:p w:rsidRDefault="00ED3BCC" w:rsidR="00ED3BCC">
      <w:pPr>
        <w:rPr>
          <w:sz w:val="24"/>
        </w:rPr>
      </w:pPr>
    </w:p>
    <w:sectPr w:rsidR="00ED3BC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719A"/>
    <w:rsid w:val="00052F0B"/>
    <w:rsid w:val="00053C48"/>
    <w:rsid w:val="00053CEE"/>
    <w:rsid w:val="000758C9"/>
    <w:rsid w:val="000A0B03"/>
    <w:rsid w:val="000A3D7C"/>
    <w:rsid w:val="000A3D9D"/>
    <w:rsid w:val="000D5DB6"/>
    <w:rsid w:val="000F4D4E"/>
    <w:rsid w:val="00100FD8"/>
    <w:rsid w:val="00102349"/>
    <w:rsid w:val="001143BE"/>
    <w:rsid w:val="00117C65"/>
    <w:rsid w:val="00130909"/>
    <w:rsid w:val="001342F1"/>
    <w:rsid w:val="00146DD3"/>
    <w:rsid w:val="00156B39"/>
    <w:rsid w:val="001933FC"/>
    <w:rsid w:val="001A6BED"/>
    <w:rsid w:val="002233CF"/>
    <w:rsid w:val="0023005D"/>
    <w:rsid w:val="002310BE"/>
    <w:rsid w:val="00232FE1"/>
    <w:rsid w:val="00233457"/>
    <w:rsid w:val="00233ACC"/>
    <w:rsid w:val="002508D4"/>
    <w:rsid w:val="00251F5F"/>
    <w:rsid w:val="002532F0"/>
    <w:rsid w:val="00255B9D"/>
    <w:rsid w:val="00255C1F"/>
    <w:rsid w:val="002562DB"/>
    <w:rsid w:val="0026585E"/>
    <w:rsid w:val="00282A48"/>
    <w:rsid w:val="00283C8D"/>
    <w:rsid w:val="00286A2F"/>
    <w:rsid w:val="002959F1"/>
    <w:rsid w:val="00297333"/>
    <w:rsid w:val="002A12FC"/>
    <w:rsid w:val="002B0FED"/>
    <w:rsid w:val="002B2A06"/>
    <w:rsid w:val="002B4087"/>
    <w:rsid w:val="002C1103"/>
    <w:rsid w:val="002C3C4A"/>
    <w:rsid w:val="002C4BBD"/>
    <w:rsid w:val="002E7053"/>
    <w:rsid w:val="002F2078"/>
    <w:rsid w:val="002F26FB"/>
    <w:rsid w:val="0030795F"/>
    <w:rsid w:val="00313DF2"/>
    <w:rsid w:val="003306EF"/>
    <w:rsid w:val="00331C27"/>
    <w:rsid w:val="00333AF3"/>
    <w:rsid w:val="00346C94"/>
    <w:rsid w:val="00347B63"/>
    <w:rsid w:val="00373E91"/>
    <w:rsid w:val="00384B35"/>
    <w:rsid w:val="00391412"/>
    <w:rsid w:val="003975AF"/>
    <w:rsid w:val="003B2922"/>
    <w:rsid w:val="003B6DB7"/>
    <w:rsid w:val="003C7A96"/>
    <w:rsid w:val="003E517A"/>
    <w:rsid w:val="003E5587"/>
    <w:rsid w:val="003E642D"/>
    <w:rsid w:val="003F1FEF"/>
    <w:rsid w:val="00401053"/>
    <w:rsid w:val="00414710"/>
    <w:rsid w:val="00425654"/>
    <w:rsid w:val="00441C03"/>
    <w:rsid w:val="00446C85"/>
    <w:rsid w:val="004644F8"/>
    <w:rsid w:val="00492C4C"/>
    <w:rsid w:val="00495F52"/>
    <w:rsid w:val="00496331"/>
    <w:rsid w:val="004B6ED1"/>
    <w:rsid w:val="004C7FE7"/>
    <w:rsid w:val="004D1F91"/>
    <w:rsid w:val="004E0BE8"/>
    <w:rsid w:val="004E6CEA"/>
    <w:rsid w:val="004F05AA"/>
    <w:rsid w:val="004F7546"/>
    <w:rsid w:val="00500221"/>
    <w:rsid w:val="00503849"/>
    <w:rsid w:val="005053C6"/>
    <w:rsid w:val="00540633"/>
    <w:rsid w:val="00540842"/>
    <w:rsid w:val="00542640"/>
    <w:rsid w:val="005565D9"/>
    <w:rsid w:val="00560919"/>
    <w:rsid w:val="00574E85"/>
    <w:rsid w:val="00582280"/>
    <w:rsid w:val="005848B6"/>
    <w:rsid w:val="005861B2"/>
    <w:rsid w:val="005973E1"/>
    <w:rsid w:val="005B757B"/>
    <w:rsid w:val="005D27C0"/>
    <w:rsid w:val="005D3E21"/>
    <w:rsid w:val="005D49B4"/>
    <w:rsid w:val="005D7896"/>
    <w:rsid w:val="005F3B13"/>
    <w:rsid w:val="00610778"/>
    <w:rsid w:val="0062771E"/>
    <w:rsid w:val="00627C47"/>
    <w:rsid w:val="00633552"/>
    <w:rsid w:val="00637151"/>
    <w:rsid w:val="00640980"/>
    <w:rsid w:val="00654945"/>
    <w:rsid w:val="006842D1"/>
    <w:rsid w:val="0069191F"/>
    <w:rsid w:val="00693D92"/>
    <w:rsid w:val="006A30F5"/>
    <w:rsid w:val="006A6DE9"/>
    <w:rsid w:val="006A766A"/>
    <w:rsid w:val="006B270F"/>
    <w:rsid w:val="006E68B5"/>
    <w:rsid w:val="006F2157"/>
    <w:rsid w:val="00721A2C"/>
    <w:rsid w:val="00754721"/>
    <w:rsid w:val="007657A1"/>
    <w:rsid w:val="007701D9"/>
    <w:rsid w:val="00771360"/>
    <w:rsid w:val="007766F7"/>
    <w:rsid w:val="0077706D"/>
    <w:rsid w:val="00795203"/>
    <w:rsid w:val="007C1CCB"/>
    <w:rsid w:val="007C1D50"/>
    <w:rsid w:val="007E0234"/>
    <w:rsid w:val="007E4E60"/>
    <w:rsid w:val="008204F0"/>
    <w:rsid w:val="00822E7C"/>
    <w:rsid w:val="00826EBB"/>
    <w:rsid w:val="008357DC"/>
    <w:rsid w:val="0084317F"/>
    <w:rsid w:val="00846F69"/>
    <w:rsid w:val="0088195B"/>
    <w:rsid w:val="00883E58"/>
    <w:rsid w:val="00891E5F"/>
    <w:rsid w:val="008A6B78"/>
    <w:rsid w:val="008B0A99"/>
    <w:rsid w:val="008B2871"/>
    <w:rsid w:val="008B362B"/>
    <w:rsid w:val="008C1B23"/>
    <w:rsid w:val="008C3C44"/>
    <w:rsid w:val="008D0676"/>
    <w:rsid w:val="008D172F"/>
    <w:rsid w:val="008F1DFC"/>
    <w:rsid w:val="00907D46"/>
    <w:rsid w:val="0091015E"/>
    <w:rsid w:val="009103EE"/>
    <w:rsid w:val="009174B2"/>
    <w:rsid w:val="00926E0B"/>
    <w:rsid w:val="009373D4"/>
    <w:rsid w:val="00941882"/>
    <w:rsid w:val="00951FD0"/>
    <w:rsid w:val="00985EDA"/>
    <w:rsid w:val="009A2EE9"/>
    <w:rsid w:val="009A6663"/>
    <w:rsid w:val="009B548D"/>
    <w:rsid w:val="009B7329"/>
    <w:rsid w:val="009B75A6"/>
    <w:rsid w:val="009C4F65"/>
    <w:rsid w:val="009F5049"/>
    <w:rsid w:val="009F59E5"/>
    <w:rsid w:val="00A50367"/>
    <w:rsid w:val="00A51050"/>
    <w:rsid w:val="00A61F4C"/>
    <w:rsid w:val="00A76ED4"/>
    <w:rsid w:val="00A802EB"/>
    <w:rsid w:val="00A84C1C"/>
    <w:rsid w:val="00A91DD8"/>
    <w:rsid w:val="00AA46FB"/>
    <w:rsid w:val="00AC04C2"/>
    <w:rsid w:val="00AC4020"/>
    <w:rsid w:val="00AE2256"/>
    <w:rsid w:val="00AF70DC"/>
    <w:rsid w:val="00B234DC"/>
    <w:rsid w:val="00B31CE9"/>
    <w:rsid w:val="00B33DFD"/>
    <w:rsid w:val="00B425FC"/>
    <w:rsid w:val="00B70571"/>
    <w:rsid w:val="00B72939"/>
    <w:rsid w:val="00B87F43"/>
    <w:rsid w:val="00B934CF"/>
    <w:rsid w:val="00B94512"/>
    <w:rsid w:val="00BB6921"/>
    <w:rsid w:val="00BE3015"/>
    <w:rsid w:val="00BE4B29"/>
    <w:rsid w:val="00BE6738"/>
    <w:rsid w:val="00C1451A"/>
    <w:rsid w:val="00C205D3"/>
    <w:rsid w:val="00C3309D"/>
    <w:rsid w:val="00C4554F"/>
    <w:rsid w:val="00C5433D"/>
    <w:rsid w:val="00C74510"/>
    <w:rsid w:val="00C75100"/>
    <w:rsid w:val="00C80DE1"/>
    <w:rsid w:val="00C85331"/>
    <w:rsid w:val="00C97171"/>
    <w:rsid w:val="00CA16E5"/>
    <w:rsid w:val="00CB071E"/>
    <w:rsid w:val="00CB3C69"/>
    <w:rsid w:val="00CB4563"/>
    <w:rsid w:val="00CC797E"/>
    <w:rsid w:val="00CE3E86"/>
    <w:rsid w:val="00CF1B1D"/>
    <w:rsid w:val="00D03A85"/>
    <w:rsid w:val="00D2142F"/>
    <w:rsid w:val="00D21DE0"/>
    <w:rsid w:val="00D2248B"/>
    <w:rsid w:val="00D27228"/>
    <w:rsid w:val="00D36DD9"/>
    <w:rsid w:val="00D51863"/>
    <w:rsid w:val="00D538FF"/>
    <w:rsid w:val="00D5552E"/>
    <w:rsid w:val="00D55DBF"/>
    <w:rsid w:val="00D60784"/>
    <w:rsid w:val="00D82701"/>
    <w:rsid w:val="00D93C9E"/>
    <w:rsid w:val="00DC1BF3"/>
    <w:rsid w:val="00DC33A1"/>
    <w:rsid w:val="00DD35EA"/>
    <w:rsid w:val="00E104A9"/>
    <w:rsid w:val="00E116B5"/>
    <w:rsid w:val="00E1633E"/>
    <w:rsid w:val="00E21C87"/>
    <w:rsid w:val="00E45A76"/>
    <w:rsid w:val="00E54050"/>
    <w:rsid w:val="00E611E9"/>
    <w:rsid w:val="00E62FD0"/>
    <w:rsid w:val="00E651BE"/>
    <w:rsid w:val="00E96E3D"/>
    <w:rsid w:val="00E97C73"/>
    <w:rsid w:val="00EA294A"/>
    <w:rsid w:val="00EA3E4A"/>
    <w:rsid w:val="00EA47C3"/>
    <w:rsid w:val="00EB3A5E"/>
    <w:rsid w:val="00ED3BCC"/>
    <w:rsid w:val="00EF735D"/>
    <w:rsid w:val="00F05331"/>
    <w:rsid w:val="00F168B7"/>
    <w:rsid w:val="00F2118B"/>
    <w:rsid w:val="00F21C81"/>
    <w:rsid w:val="00F444A2"/>
    <w:rsid w:val="00F45C44"/>
    <w:rsid w:val="00F600F0"/>
    <w:rsid w:val="00F72758"/>
    <w:rsid w:val="00F823FF"/>
    <w:rsid w:val="00F847A1"/>
    <w:rsid w:val="00F92B5F"/>
    <w:rsid w:val="00F9667C"/>
    <w:rsid w:val="00FA36EA"/>
    <w:rsid w:val="00FB6B7B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C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C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C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St-507/2013</izvorni_sadrzaj>
    <derivirana_varijabla naziv="DomainObject.Predmet.OznakaBroj_1">St-507/2013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FRANJIĆ-TUBIĆ GRADNJA društvo s ograničenom odgovornošću za graditeljstvo i trgovinu,SLAVONSKI BROD</izvorni_sadrzaj>
    <derivirana_varijabla naziv="DomainObject.Predmet.ProtustrankaFormated_1">  FRANJIĆ-TUBIĆ GRADNJA društvo s ograničenom odgovornošću za graditeljstvo i trgovinu,SLAVONSKI BROD</derivirana_varijabla>
  </DomainObject.Predmet.ProtustrankaFormated>
  <DomainObject.Predmet.ProtustrankaFormatedOIB>
    <izvorni_sadrzaj>  FRANJIĆ-TUBIĆ GRADNJA društvo s ograničenom odgovornošću za graditeljstvo i trgovinu,SLAVONSKI BROD, OIB 61581373195</izvorni_sadrzaj>
    <derivirana_varijabla naziv="DomainObject.Predmet.ProtustrankaFormatedOIB_1">  FRANJIĆ-TUBIĆ GRADNJA društvo s ograničenom odgovornošću za graditeljstvo i trgovinu,SLAVONSKI BROD, OIB 61581373195</derivirana_varijabla>
  </DomainObject.Predmet.ProtustrankaFormatedOIB>
  <DomainObject.Predmet.ProtustrankaFormatedWithAdress>
    <izvorni_sadrzaj> FRANJIĆ-TUBIĆ GRADNJA društvo s ograničenom odgovornošću za graditeljstvo i trgovinu,SLAVONSKI BROD, Ferde Filipovića 105, Slavonski Brod</izvorni_sadrzaj>
    <derivirana_varijabla naziv="DomainObject.Predmet.ProtustrankaFormatedWithAdress_1"> FRANJIĆ-TUBIĆ GRADNJA društvo s ograničenom odgovornošću za graditeljstvo i trgovinu,SLAVONSKI BROD, Ferde Filipovića 105, Slavonski Brod</derivirana_varijabla>
  </DomainObject.Predmet.ProtustrankaFormatedWithAdress>
  <DomainObject.Predmet.ProtustrankaFormatedWithAdressOIB>
    <izvorni_sadrzaj> FRANJIĆ-TUBIĆ GRADNJA društvo s ograničenom odgovornošću za graditeljstvo i trgovinu,SLAVONSKI BROD, OIB 61581373195, Ferde Filipovića 105, Slavonski Brod</izvorni_sadrzaj>
    <derivirana_varijabla naziv="DomainObject.Predmet.ProtustrankaFormatedWithAdressOIB_1"> FRANJIĆ-TUBIĆ GRADNJA društvo s ograničenom odgovornošću za graditeljstvo i trgovinu,SLAVONSKI BROD, OIB 61581373195, Ferde Filipovića 105, Slavonski Brod</derivirana_varijabla>
  </DomainObject.Predmet.ProtustrankaFormatedWithAdressOIB>
  <DomainObject.Predmet.ProtustrankaWithAdress>
    <izvorni_sadrzaj>FRANJIĆ-TUBIĆ GRADNJA društvo s ograničenom odgovornošću za graditeljstvo i trgovinu,SLAVONSKI BROD Ferde Filipovića 105, Slavonski Brod</izvorni_sadrzaj>
    <derivirana_varijabla naziv="DomainObject.Predmet.ProtustrankaWithAdress_1">FRANJIĆ-TUBIĆ GRADNJA društvo s ograničenom odgovornošću za graditeljstvo i trgovinu,SLAVONSKI BROD Ferde Filipovića 105, Slavonski Brod</derivirana_varijabla>
  </DomainObject.Predmet.ProtustrankaWithAdress>
  <DomainObject.Predmet.ProtustrankaWithAdressOIB>
    <izvorni_sadrzaj>FRANJIĆ-TUBIĆ GRADNJA društvo s ograničenom odgovornošću za graditeljstvo i trgovinu,SLAVONSKI BROD, OIB 61581373195, Ferde Filipovića 105, Slavonski Brod</izvorni_sadrzaj>
    <derivirana_varijabla naziv="DomainObject.Predmet.ProtustrankaWithAdressOIB_1">FRANJIĆ-TUBIĆ GRADNJA društvo s ograničenom odgovornošću za graditeljstvo i trgovinu,SLAVONSKI BROD, OIB 61581373195, Ferde Filipovića 105, Slavonski Brod</derivirana_varijabla>
  </DomainObject.Predmet.ProtustrankaWithAdressOIB>
  <DomainObject.Predmet.ProtustrankaNazivFormated>
    <izvorni_sadrzaj>FRANJIĆ-TUBIĆ GRADNJA društvo s ograničenom odgovornošću za graditeljstvo i trgovinu,SLAVONSKI BROD</izvorni_sadrzaj>
    <derivirana_varijabla naziv="DomainObject.Predmet.ProtustrankaNazivFormated_1">FRANJIĆ-TUBIĆ GRADNJA društvo s ograničenom odgovornošću za graditeljstvo i trgovinu,SLAVONSKI BROD</derivirana_varijabla>
  </DomainObject.Predmet.ProtustrankaNazivFormated>
  <DomainObject.Predmet.ProtustrankaNazivFormatedOIB>
    <izvorni_sadrzaj>FRANJIĆ-TUBIĆ GRADNJA društvo s ograničenom odgovornošću za graditeljstvo i trgovinu,SLAVONSKI BROD, OIB 61581373195</izvorni_sadrzaj>
    <derivirana_varijabla naziv="DomainObject.Predmet.ProtustrankaNazivFormatedOIB_1">FRANJIĆ-TUBIĆ GRADNJA društvo s ograničenom odgovornošću za graditeljstvo i trgovinu,SLAVONSKI BROD, OIB 61581373195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</izvorni_sadrzaj>
    <derivirana_varijabla naziv="DomainObject.Predmet.StrankaFormatedWithAdress_1"> FINA - Podružnica Slavonski Brod</derivirana_varijabla>
  </DomainObject.Predmet.StrankaFormatedWithAdress>
  <DomainObject.Predmet.StrankaFormatedWithAdressOIB>
    <izvorni_sadrzaj> FINA - Podružnica Slavonski Brod, OIB 85821130368</izvorni_sadrzaj>
    <derivirana_varijabla naziv="DomainObject.Predmet.StrankaFormatedWithAdressOIB_1"> FINA - Podružnica Slavonski Brod, OIB 85821130368</derivirana_varijabla>
  </DomainObject.Predmet.StrankaFormatedWithAdressOIB>
  <DomainObject.Predmet.StrankaWithAdress>
    <izvorni_sadrzaj>FINA - Podružnica Slavonski Brod </izvorni_sadrzaj>
    <derivirana_varijabla naziv="DomainObject.Predmet.StrankaWithAdress_1">FINA - Podružnica Slavonski Brod </derivirana_varijabla>
  </DomainObject.Predmet.StrankaWithAdress>
  <DomainObject.Predmet.StrankaWithAdressOIB>
    <izvorni_sadrzaj>FINA - Podružnica Slavonski Brod, OIB 85821130368</izvorni_sadrzaj>
    <derivirana_varijabla naziv="DomainObject.Predmet.StrankaWithAdressOIB_1">FINA - Podružnica Slavonski Brod, OIB 85821130368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</item>
    </izvorni_sadrzaj>
    <derivirana_varijabla naziv="DomainObject.Predmet.StrankaListFormatedWithAdress_1">
      <item>FINA - Podružnica Slavonski Brod</item>
    </derivirana_varijabla>
  </DomainObject.Predmet.StrankaListFormatedWithAdress>
  <DomainObject.Predmet.StrankaListFormatedWithAdressOIB>
    <izvorni_sadrzaj>
      <item>FINA - Podružnica Slavonski Brod, OIB 85821130368</item>
    </izvorni_sadrzaj>
    <derivirana_varijabla naziv="DomainObject.Predmet.StrankaListFormatedWithAdressOIB_1">
      <item>FINA - Podružnica Slavonski Brod, OIB 85821130368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FRANJIĆ-TUBIĆ GRADNJA društvo s ograničenom odgovornošću za graditeljstvo i trgovinu,SLAVONSKI BROD</item>
    </izvorni_sadrzaj>
    <derivirana_varijabla naziv="DomainObject.Predmet.ProtuStrankaListFormated_1">
      <item>FRANJIĆ-TUBIĆ GRADNJA društvo s ograničenom odgovornošću za graditeljstvo i trgovinu,SLAVONSKI BROD</item>
    </derivirana_varijabla>
  </DomainObject.Predmet.ProtuStrankaListFormated>
  <DomainObject.Predmet.ProtuStrankaListFormatedOIB>
    <izvorni_sadrzaj>
      <item>FRANJIĆ-TUBIĆ GRADNJA društvo s ograničenom odgovornošću za graditeljstvo i trgovinu,SLAVONSKI BROD, OIB 61581373195</item>
    </izvorni_sadrzaj>
    <derivirana_varijabla naziv="DomainObject.Predmet.ProtuStrankaListFormatedOIB_1">
      <item>FRANJIĆ-TUBIĆ GRADNJA društvo s ograničenom odgovornošću za graditeljstvo i trgovinu,SLAVONSKI BROD, OIB 61581373195</item>
    </derivirana_varijabla>
  </DomainObject.Predmet.ProtuStrankaListFormatedOIB>
  <DomainObject.Predmet.ProtuStrankaListFormatedWithAdress>
    <izvorni_sadrzaj>
      <item>FRANJIĆ-TUBIĆ GRADNJA društvo s ograničenom odgovornošću za graditeljstvo i trgovinu,SLAVONSKI BROD, Ferde Filipovića 105, Slavonski Brod</item>
    </izvorni_sadrzaj>
    <derivirana_varijabla naziv="DomainObject.Predmet.ProtuStrankaListFormatedWithAdress_1">
      <item>FRANJIĆ-TUBIĆ GRADNJA društvo s ograničenom odgovornošću za graditeljstvo i trgovinu,SLAVONSKI BROD, Ferde Filipovića 105, Slavonski Brod</item>
    </derivirana_varijabla>
  </DomainObject.Predmet.ProtuStrankaListFormatedWithAdress>
  <DomainObject.Predmet.ProtuStrankaListFormatedWithAdressOIB>
    <izvorni_sadrzaj>
      <item>FRANJIĆ-TUBIĆ GRADNJA društvo s ograničenom odgovornošću za graditeljstvo i trgovinu,SLAVONSKI BROD, OIB 61581373195, Ferde Filipovića 105, Slavonski Brod</item>
    </izvorni_sadrzaj>
    <derivirana_varijabla naziv="DomainObject.Predmet.ProtuStrankaListFormatedWithAdressOIB_1">
      <item>FRANJIĆ-TUBIĆ GRADNJA društvo s ograničenom odgovornošću za graditeljstvo i trgovinu,SLAVONSKI BROD, OIB 61581373195, Ferde Filipovića 105, Slavonski Brod</item>
    </derivirana_varijabla>
  </DomainObject.Predmet.ProtuStrankaListFormatedWithAdressOIB>
  <DomainObject.Predmet.ProtuStrankaListNazivFormated>
    <izvorni_sadrzaj>
      <item>FRANJIĆ-TUBIĆ GRADNJA društvo s ograničenom odgovornošću za graditeljstvo i trgovinu,SLAVONSKI BROD</item>
    </izvorni_sadrzaj>
    <derivirana_varijabla naziv="DomainObject.Predmet.ProtuStrankaListNazivFormated_1">
      <item>FRANJIĆ-TUBIĆ GRADNJA društvo s ograničenom odgovornošću za graditeljstvo i trgovinu,SLAVONSKI BROD</item>
    </derivirana_varijabla>
  </DomainObject.Predmet.ProtuStrankaListNazivFormated>
  <DomainObject.Predmet.ProtuStrankaListNazivFormatedOIB>
    <izvorni_sadrzaj>
      <item>FRANJIĆ-TUBIĆ GRADNJA društvo s ograničenom odgovornošću za graditeljstvo i trgovinu,SLAVONSKI BROD, OIB 61581373195</item>
    </izvorni_sadrzaj>
    <derivirana_varijabla naziv="DomainObject.Predmet.ProtuStrankaListNazivFormatedOIB_1">
      <item>FRANJIĆ-TUBIĆ GRADNJA društvo s ograničenom odgovornošću za graditeljstvo i trgovinu,SLAVONSKI BROD, OIB 61581373195</item>
    </derivirana_varijabla>
  </DomainObject.Predmet.ProtuStrankaListNazivFormatedOIB>
  <DomainObject.Predmet.OstaliList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>
  <DomainObject.Predmet.OstaliList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OIB>
  <DomainObject.Predmet.OstaliListFormatedWithAdress>
    <izvorni_sadrzaj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_1"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>
  <DomainObject.Predmet.OstaliListFormatedWithAdress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OIB_1"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OIB>
  <DomainObject.Predmet.OstaliListNaziv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>
  <DomainObject.Predmet.OstaliListNaziv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FRANJIĆ-TUBIĆ GRADNJA društvo s ograničenom odgovornošću za graditeljstvo i trgovinu,SLAVONSKI BROD</izvorni_sadrzaj>
    <derivirana_varijabla naziv="DomainObject.Predmet.ProtustrankaIDrugi_1">FRANJIĆ-TUBIĆ GRADNJA društvo s ograničenom odgovornošću za graditeljstvo i trgovinu,SLAVONSKI BROD</derivirana_varijabla>
  </DomainObject.Predmet.ProtustrankaIDrugi>
  <DomainObject.Predmet.StrankaIDrugiAdressOIB>
    <izvorni_sadrzaj>FINA - Podružnica Slavonski Brod, OIB 85821130368</izvorni_sadrzaj>
    <derivirana_varijabla naziv="DomainObject.Predmet.StrankaIDrugiAdressOIB_1">FINA - Podružnica Slavonski Brod, OIB 85821130368</derivirana_varijabla>
  </DomainObject.Predmet.StrankaIDrugiAdressOIB>
  <DomainObject.Predmet.ProtustrankaIDrugiAdressOIB>
    <izvorni_sadrzaj>FRANJIĆ-TUBIĆ GRADNJA društvo s ograničenom odgovornošću za graditeljstvo i trgovinu,SLAVONSKI BROD, OIB 61581373195, Ferde Filipovića 105, Slavonski Brod</izvorni_sadrzaj>
    <derivirana_varijabla naziv="DomainObject.Predmet.ProtustrankaIDrugiAdressOIB_1">FRANJIĆ-TUBIĆ GRADNJA društvo s ograničenom odgovornošću za graditeljstvo i trgovinu,SLAVONSKI BROD, OIB 61581373195, Ferde Filipovića 105,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Naziv_1"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Naziv>
  <DomainObject.Predmet.SudioniciListAdressOIB>
    <izvorni_sadrzaj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AdressOIB_1"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142</properties:Words>
  <properties:Characters>760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2016-11-02T10:56:00Z</dcterms:created>
  <dc:creator>Trgovacki sud</dc:creator>
  <cp:lastModifiedBy>wsadmin</cp:lastModifiedBy>
  <cp:lastPrinted>2016-11-02T10:56:00Z</cp:lastPrinted>
  <dcterms:modified xmlns:xsi="http://www.w3.org/2001/XMLSchema-instance" xsi:type="dcterms:W3CDTF">2016-11-02T10:57:00Z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