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f2a4a" w14:paraId="33f2a4a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 xml:space="preserve">kom </w:t>
      </w:r>
      <w:r w:rsidR="006B3ED2">
        <w:t>ARCOBALENO PUNTA d.o.</w:t>
      </w:r>
      <w:r w:rsidR="00A04178">
        <w:t>o.,</w:t>
      </w:r>
      <w:r w:rsidR="00A04178" w:rsidRPr="00A04178">
        <w:t xml:space="preserve"> </w:t>
      </w:r>
      <w:r w:rsidR="00A04178">
        <w:t xml:space="preserve">OIB: 16783621666, </w:t>
      </w:r>
      <w:r w:rsidR="006B3ED2">
        <w:t>Povlja</w:t>
      </w:r>
      <w:r w:rsidR="00DB7B76">
        <w:t>,</w:t>
      </w:r>
      <w:r w:rsidR="00C3675A">
        <w:t xml:space="preserve"> </w:t>
      </w:r>
      <w:r w:rsidR="006B3ED2">
        <w:t>Povlja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EE7E46">
        <w:t>15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6B3ED2">
        <w:t>ARCOBALENO PUNTA d.o.o.</w:t>
      </w:r>
      <w:r w:rsidR="00A04178">
        <w:t>, OIB: 16783621666</w:t>
      </w:r>
      <w:r w:rsidR="00A04178" w:rsidRPr="00135B11">
        <w:t>,</w:t>
      </w:r>
      <w:r w:rsidR="00A04178">
        <w:t xml:space="preserve"> </w:t>
      </w:r>
      <w:r w:rsidR="006B3ED2">
        <w:t xml:space="preserve">Povlja, Povlja, </w:t>
      </w:r>
      <w:r>
        <w:t xml:space="preserve">na dan 1. rujna 2015. godine u </w:t>
      </w:r>
      <w:r w:rsidR="000828EE" w:rsidRPr="000828EE">
        <w:t>Očevidniku redoslijeda osnova za plaćanje ima evidentirane neizvršene osnove za plaćanje</w:t>
      </w:r>
      <w:r w:rsidR="000828EE">
        <w:t xml:space="preserve"> u neprekinutom razdoblju od 1024</w:t>
      </w:r>
      <w:r w:rsidR="000828EE" w:rsidRPr="000828EE">
        <w:t xml:space="preserve"> dana, u ukupnom iznosu od </w:t>
      </w:r>
      <w:r w:rsidR="006B3ED2">
        <w:t>11.913</w:t>
      </w:r>
      <w:r w:rsidR="00E25E3D">
        <w:t>.</w:t>
      </w:r>
      <w:r w:rsidR="006B3ED2">
        <w:t>284</w:t>
      </w:r>
      <w:r w:rsidR="00E25E3D">
        <w:t>,</w:t>
      </w:r>
      <w:r w:rsidR="006B3ED2">
        <w:t>93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EE7E46">
        <w:t>15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7D08EC">
      <w:t>14</w:t>
    </w:r>
    <w:r w:rsidR="001445ED">
      <w:t>6</w:t>
    </w:r>
    <w:r w:rsidR="006B3ED2">
      <w:t>8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828EE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05112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3675A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1468</izvorni_sadrzaj>
    <derivirana_varijabla naziv="DomainObject.Predmet.Broj_1">1468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St-1468/2015</izvorni_sadrzaj>
    <derivirana_varijabla naziv="DomainObject.Predmet.OznakaBroj_1">St-1468/2015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ARCOBALENO PUNTA  d.o.o. za turizam, ugostiteljstvo i trgovinu</izvorni_sadrzaj>
    <derivirana_varijabla naziv="DomainObject.Predmet.ProtustrankaFormated_1">  ARCOBALENO PUNTA  d.o.o. za turizam, ugostiteljstvo i trgovinu</derivirana_varijabla>
  </DomainObject.Predmet.ProtustrankaFormated>
  <DomainObject.Predmet.ProtustrankaFormatedOIB>
    <izvorni_sadrzaj>  ARCOBALENO PUNTA  d.o.o. za turizam, ugostiteljstvo i trgovinu, OIB 16783621666</izvorni_sadrzaj>
    <derivirana_varijabla naziv="DomainObject.Predmet.ProtustrankaFormatedOIB_1">  ARCOBALENO PUNTA  d.o.o. za turizam, ugostiteljstvo i trgovinu, OIB 16783621666</derivirana_varijabla>
  </DomainObject.Predmet.ProtustrankaFormatedOIB>
  <DomainObject.Predmet.ProtustrankaFormatedWithAdress>
    <izvorni_sadrzaj> ARCOBALENO PUNTA  d.o.o. za turizam, ugostiteljstvo i trgovinu, Povlja/bb, 21425 Povlja</izvorni_sadrzaj>
    <derivirana_varijabla naziv="DomainObject.Predmet.ProtustrankaFormatedWithAdress_1"> ARCOBALENO PUNTA  d.o.o. za turizam, ugostiteljstvo i trgovinu, Povlja/bb, 21425 Povlja</derivirana_varijabla>
  </DomainObject.Predmet.ProtustrankaFormatedWithAdress>
  <DomainObject.Predmet.ProtustrankaFormatedWithAdressOIB>
    <izvorni_sadrzaj> ARCOBALENO PUNTA  d.o.o. za turizam, ugostiteljstvo i trgovinu, OIB 16783621666, Povlja/bb, 21425 Povlja</izvorni_sadrzaj>
    <derivirana_varijabla naziv="DomainObject.Predmet.ProtustrankaFormatedWithAdressOIB_1"> ARCOBALENO PUNTA  d.o.o. za turizam, ugostiteljstvo i trgovinu, OIB 16783621666, Povlja/bb, 21425 Povlja</derivirana_varijabla>
  </DomainObject.Predmet.ProtustrankaFormatedWithAdressOIB>
  <DomainObject.Predmet.ProtustrankaWithAdress>
    <izvorni_sadrzaj>ARCOBALENO PUNTA  d.o.o. za turizam, ugostiteljstvo i trgovinu Povlja/bb, 21425 Povlja</izvorni_sadrzaj>
    <derivirana_varijabla naziv="DomainObject.Predmet.ProtustrankaWithAdress_1">ARCOBALENO PUNTA  d.o.o. za turizam, ugostiteljstvo i trgovinu Povlja/bb, 21425 Povlja</derivirana_varijabla>
  </DomainObject.Predmet.ProtustrankaWithAdress>
  <DomainObject.Predmet.ProtustrankaWithAdressOIB>
    <izvorni_sadrzaj>ARCOBALENO PUNTA  d.o.o. za turizam, ugostiteljstvo i trgovinu, OIB 16783621666, Povlja/bb, 21425 Povlja</izvorni_sadrzaj>
    <derivirana_varijabla naziv="DomainObject.Predmet.ProtustrankaWithAdressOIB_1">ARCOBALENO PUNTA  d.o.o. za turizam, ugostiteljstvo i trgovinu, OIB 16783621666, Povlja/bb, 21425 Povlja</derivirana_varijabla>
  </DomainObject.Predmet.ProtustrankaWithAdressOIB>
  <DomainObject.Predmet.ProtustrankaNazivFormated>
    <izvorni_sadrzaj>ARCOBALENO PUNTA  d.o.o. za turizam, ugostiteljstvo i trgovinu</izvorni_sadrzaj>
    <derivirana_varijabla naziv="DomainObject.Predmet.ProtustrankaNazivFormated_1">ARCOBALENO PUNTA  d.o.o. za turizam, ugostiteljstvo i trgovinu</derivirana_varijabla>
  </DomainObject.Predmet.ProtustrankaNazivFormated>
  <DomainObject.Predmet.ProtustrankaNazivFormatedOIB>
    <izvorni_sadrzaj>ARCOBALENO PUNTA  d.o.o. za turizam, ugostiteljstvo i trgovinu, OIB 16783621666</izvorni_sadrzaj>
    <derivirana_varijabla naziv="DomainObject.Predmet.ProtustrankaNazivFormatedOIB_1">ARCOBALENO PUNTA  d.o.o. za turizam, ugostiteljstvo i trgovinu, OIB 16783621666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11913284.93</izvorni_sadrzaj>
    <derivirana_varijabla naziv="DomainObject.Predmet.TrenutnaVrijednost_1">11913284.93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ARCOBALENO PUNTA  d.o.o. za turizam, ugostiteljstvo i trgovinu</item>
    </izvorni_sadrzaj>
    <derivirana_varijabla naziv="DomainObject.Predmet.ProtuStrankaListFormated_1">
      <item>ARCOBALENO PUNTA  d.o.o. za turizam, ugostiteljstvo i trgovinu</item>
    </derivirana_varijabla>
  </DomainObject.Predmet.ProtuStrankaListFormated>
  <DomainObject.Predmet.ProtuStrankaListFormatedOIB>
    <izvorni_sadrzaj>
      <item>ARCOBALENO PUNTA  d.o.o. za turizam, ugostiteljstvo i trgovinu, OIB 16783621666</item>
    </izvorni_sadrzaj>
    <derivirana_varijabla naziv="DomainObject.Predmet.ProtuStrankaListFormatedOIB_1">
      <item>ARCOBALENO PUNTA  d.o.o. za turizam, ugostiteljstvo i trgovinu, OIB 16783621666</item>
    </derivirana_varijabla>
  </DomainObject.Predmet.ProtuStrankaListFormatedOIB>
  <DomainObject.Predmet.ProtuStrankaListFormatedWithAdress>
    <izvorni_sadrzaj>
      <item>ARCOBALENO PUNTA  d.o.o. za turizam, ugostiteljstvo i trgovinu, Povlja/bb, 21425 Povlja</item>
    </izvorni_sadrzaj>
    <derivirana_varijabla naziv="DomainObject.Predmet.ProtuStrankaListFormatedWithAdress_1">
      <item>ARCOBALENO PUNTA  d.o.o. za turizam, ugostiteljstvo i trgovinu, Povlja/bb, 21425 Povlja</item>
    </derivirana_varijabla>
  </DomainObject.Predmet.ProtuStrankaListFormatedWithAdress>
  <DomainObject.Predmet.ProtuStrankaListFormatedWithAdressOIB>
    <izvorni_sadrzaj>
      <item>ARCOBALENO PUNTA  d.o.o. za turizam, ugostiteljstvo i trgovinu, OIB 16783621666, Povlja/bb, 21425 Povlja</item>
    </izvorni_sadrzaj>
    <derivirana_varijabla naziv="DomainObject.Predmet.ProtuStrankaListFormatedWithAdressOIB_1">
      <item>ARCOBALENO PUNTA  d.o.o. za turizam, ugostiteljstvo i trgovinu, OIB 16783621666, Povlja/bb, 21425 Povlja</item>
    </derivirana_varijabla>
  </DomainObject.Predmet.ProtuStrankaListFormatedWithAdressOIB>
  <DomainObject.Predmet.ProtuStrankaListNazivFormated>
    <izvorni_sadrzaj>
      <item>ARCOBALENO PUNTA  d.o.o. za turizam, ugostiteljstvo i trgovinu</item>
    </izvorni_sadrzaj>
    <derivirana_varijabla naziv="DomainObject.Predmet.ProtuStrankaListNazivFormated_1">
      <item>ARCOBALENO PUNTA  d.o.o. za turizam, ugostiteljstvo i trgovinu</item>
    </derivirana_varijabla>
  </DomainObject.Predmet.ProtuStrankaListNazivFormated>
  <DomainObject.Predmet.ProtuStrankaListNazivFormatedOIB>
    <izvorni_sadrzaj>
      <item>ARCOBALENO PUNTA  d.o.o. za turizam, ugostiteljstvo i trgovinu, OIB 16783621666</item>
    </izvorni_sadrzaj>
    <derivirana_varijabla naziv="DomainObject.Predmet.ProtuStrankaListNazivFormatedOIB_1">
      <item>ARCOBALENO PUNTA  d.o.o. za turizam, ugostiteljstvo i trgovinu, OIB 16783621666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ARCOBALENO PUNTA  d.o.o. za turizam, ugostiteljstvo i trgovinu</izvorni_sadrzaj>
    <derivirana_varijabla naziv="DomainObject.Predmet.ProtustrankaIDrugi_1">ARCOBALENO PUNTA  d.o.o. za turizam,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ARCOBALENO PUNTA  d.o.o. za turizam, ugostiteljstvo i trgovinu, OIB 16783621666, Povlja/bb, 21425 Povlja</izvorni_sadrzaj>
    <derivirana_varijabla naziv="DomainObject.Predmet.ProtustrankaIDrugiAdressOIB_1">ARCOBALENO PUNTA  d.o.o. za turizam, ugostiteljstvo i trgovinu, OIB 16783621666, Povlja/bb, 21425 Povlja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ARCOBALENO PUNTA  d.o.o. za turizam, ugostiteljstvo i trgovinu</item>
      <item>FINANCIJSKA AGENCIJA, RC SPLIT</item>
    </izvorni_sadrzaj>
    <derivirana_varijabla naziv="DomainObject.Predmet.SudioniciListNaziv_1">
      <item>ARCOBALENO PUNTA  d.o.o. za turizam, ugostiteljstvo i trgovinu</item>
      <item>FINANCIJSKA AGENCIJA, RC SPLIT</item>
    </derivirana_varijabla>
  </DomainObject.Predmet.SudioniciListNaziv>
  <DomainObject.Predmet.SudioniciListAdressOIB>
    <izvorni_sadrzaj>
      <item>ARCOBALENO PUNTA  d.o.o. za turizam, ugostiteljstvo i trgovinu, OIB 16783621666, Povlja/bb,21425 Povlja</item>
      <item>FINANCIJSKA AGENCIJA, RC SPLIT, OIB 85821130368, Mažuranićevo šetalište 24 b,21000 Split</item>
    </izvorni_sadrzaj>
    <derivirana_varijabla naziv="DomainObject.Predmet.SudioniciListAdressOIB_1">
      <item>ARCOBALENO PUNTA  d.o.o. za turizam, ugostiteljstvo i trgovinu, OIB 16783621666, Povlja/bb,21425 Povlja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16783621666</item>
      <item>, OIB 85821130368</item>
    </izvorni_sadrzaj>
    <derivirana_varijabla naziv="DomainObject.Predmet.SudioniciListNazivOIB_1">
      <item>, OIB 16783621666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CF2544-F568-44F4-ADF1-1434CD582B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320</properties:Words>
  <properties:Characters>1813</properties:Characters>
  <properties:Lines>37</properties:Lines>
  <properties:Paragraphs>15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2015-10-27T14:28:00Z</dcterms:created>
  <dc:creator>nmarkovic</dc:creator>
  <cp:lastModifiedBy>Ana Golub Gruić</cp:lastModifiedBy>
  <cp:lastPrinted>2016-11-15T08:33:00Z</cp:lastPrinted>
  <dcterms:modified xmlns:xsi="http://www.w3.org/2001/XMLSchema-instance" xsi:type="dcterms:W3CDTF">2016-11-15T09:04:00Z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